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b624c" w14:paraId="23b624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A7959" w:rsidP="005A7959" w:rsidR="005A7959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St-412/2017-5.</w:t>
      </w:r>
    </w:p>
    <w:p w:rsidRDefault="005A7959" w:rsidP="005A7959" w:rsidR="005A7959">
      <w:pPr>
        <w:jc w:val="center"/>
        <w:rPr>
          <w:rFonts w:hAnsi="Arial" w:ascii="Arial"/>
          <w:b/>
        </w:rPr>
      </w:pPr>
    </w:p>
    <w:p w:rsidRDefault="005A7959" w:rsidP="005A7959" w:rsidR="005A795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5A7959" w:rsidP="005A7959" w:rsidR="005A7959">
      <w:pPr>
        <w:jc w:val="center"/>
        <w:rPr>
          <w:rFonts w:hAnsi="Arial" w:ascii="Arial"/>
          <w:b/>
        </w:rPr>
      </w:pPr>
    </w:p>
    <w:p w:rsidRDefault="005A7959" w:rsidP="005A7959" w:rsidR="005A7959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J E Š E N J E</w:t>
      </w:r>
    </w:p>
    <w:p w:rsidRDefault="005A7959" w:rsidP="005A7959" w:rsidR="005A795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Zagreb, Trg svibanjskih žrtava 1995 1, za pokretanje stečajnog postupka nad dužnikom VENIT DIES j.d.o.o. za usluge iz Zagreba, </w:t>
      </w:r>
      <w:proofErr w:type="spellStart"/>
      <w:r>
        <w:rPr>
          <w:rFonts w:hAnsi="Arial" w:ascii="Arial"/>
        </w:rPr>
        <w:t>Patnovčak</w:t>
      </w:r>
      <w:proofErr w:type="spellEnd"/>
      <w:r>
        <w:rPr>
          <w:rFonts w:hAnsi="Arial" w:ascii="Arial"/>
        </w:rPr>
        <w:t xml:space="preserve"> 42, OIB 29954082256, dana 12. rujna 2017. godine</w:t>
      </w:r>
    </w:p>
    <w:p w:rsidRDefault="005A7959" w:rsidP="005A7959" w:rsidR="005A7959">
      <w:pPr>
        <w:jc w:val="both"/>
        <w:rPr>
          <w:rFonts w:hAnsi="Arial" w:ascii="Arial"/>
        </w:rPr>
      </w:pPr>
    </w:p>
    <w:p w:rsidRDefault="005A7959" w:rsidP="005A7959" w:rsidR="005A795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5A7959" w:rsidP="005A7959" w:rsidR="005A7959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VENIT DIES j.d.o.o. za usluge iz Zagreba, </w:t>
      </w:r>
      <w:proofErr w:type="spellStart"/>
      <w:r>
        <w:rPr>
          <w:rFonts w:hAnsi="Arial" w:ascii="Arial"/>
        </w:rPr>
        <w:t>Patnovčak</w:t>
      </w:r>
      <w:proofErr w:type="spellEnd"/>
      <w:r>
        <w:rPr>
          <w:rFonts w:hAnsi="Arial" w:ascii="Arial"/>
        </w:rPr>
        <w:t xml:space="preserve"> 42, OIB 29954082256,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05 540-412-17. </w:t>
      </w:r>
    </w:p>
    <w:p w:rsidRDefault="005A7959" w:rsidP="005A7959" w:rsidR="005A7959">
      <w:pPr>
        <w:ind w:left="720"/>
        <w:jc w:val="both"/>
        <w:rPr>
          <w:rFonts w:hAnsi="Arial" w:ascii="Arial"/>
          <w:szCs w:val="20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VENIT DIES j.d.o.o. za usluge iz Zagreba, </w:t>
      </w:r>
      <w:proofErr w:type="spellStart"/>
      <w:r>
        <w:rPr>
          <w:rFonts w:hAnsi="Arial" w:ascii="Arial"/>
        </w:rPr>
        <w:t>Patnovčak</w:t>
      </w:r>
      <w:proofErr w:type="spellEnd"/>
      <w:r>
        <w:rPr>
          <w:rFonts w:hAnsi="Arial" w:ascii="Arial"/>
        </w:rPr>
        <w:t xml:space="preserve"> 42, OIB 29954082256.</w:t>
      </w:r>
    </w:p>
    <w:p w:rsidRDefault="005A7959" w:rsidP="005A7959" w:rsidR="005A7959">
      <w:pPr>
        <w:jc w:val="both"/>
        <w:rPr>
          <w:rFonts w:hAnsi="Arial" w:ascii="Arial"/>
        </w:rPr>
      </w:pPr>
    </w:p>
    <w:p w:rsidRDefault="005A7959" w:rsidP="005A7959" w:rsidR="005A7959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5A7959" w:rsidP="005A7959" w:rsidR="005A7959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Zagreb, predložila je otvaranje stečajnog postupka nad dužnikom na temelju čl.444.Stečajnog zakona. U svom prijedlogu ističe da na dan 01.09.2015. godine dužnik u Očevidniku redoslijeda osnova za plaćanje ima evidentirane neizvršene osnove za plaćanje u ukupnom iznosu od 6.437,46 kuna, u neprekinutom razdoblju od 684 dana, te da ima jednog zaposlenog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</w:t>
      </w:r>
      <w:r>
        <w:rPr>
          <w:rFonts w:hAnsi="Arial" w:ascii="Arial"/>
        </w:rPr>
        <w:lastRenderedPageBreak/>
        <w:t>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5A7959" w:rsidP="005A7959" w:rsidR="005A7959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suda.</w:t>
      </w:r>
    </w:p>
    <w:p w:rsidRDefault="005A7959" w:rsidP="005A7959" w:rsidR="005A795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684 dana u ukupnom iznosu od 6.437,46 kuna, koji podatak zakonski zastupnik dužnika nije osporio, sud utvrđuje da je ispunjen razlog nesposobnosti za plaćanje, propisan čl.6.st.2.Stečajnog zakona.</w:t>
      </w:r>
    </w:p>
    <w:p w:rsidRDefault="005A7959" w:rsidP="005A7959" w:rsidR="005A795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5A7959" w:rsidP="005A7959" w:rsidR="005A795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5A7959" w:rsidP="005A7959" w:rsidR="005A7959">
      <w:pPr>
        <w:jc w:val="both"/>
        <w:rPr>
          <w:rFonts w:hAnsi="Arial" w:ascii="Arial"/>
        </w:rPr>
      </w:pPr>
    </w:p>
    <w:p w:rsidRDefault="005A7959" w:rsidP="005A7959" w:rsidR="005A795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12. rujna 2017. godine</w:t>
      </w:r>
    </w:p>
    <w:p w:rsidRDefault="005A7959" w:rsidP="005A7959" w:rsidR="005A7959">
      <w:pPr>
        <w:ind w:firstLine="720"/>
        <w:jc w:val="both"/>
        <w:rPr>
          <w:rFonts w:hAnsi="Arial" w:ascii="Arial"/>
        </w:rPr>
      </w:pPr>
    </w:p>
    <w:p w:rsidRDefault="005A7959" w:rsidP="005A7959" w:rsidR="005A795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5A7959" w:rsidP="005A7959" w:rsidR="005A795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5A7959" w:rsidP="005A7959" w:rsidR="005A7959">
      <w:pPr>
        <w:ind w:firstLine="720"/>
        <w:jc w:val="both"/>
        <w:rPr>
          <w:rFonts w:hAnsi="Arial" w:ascii="Arial"/>
        </w:rPr>
      </w:pPr>
      <w:bookmarkStart w:name="_GoBack" w:id="0"/>
      <w:bookmarkEnd w:id="0"/>
    </w:p>
    <w:p w:rsidRDefault="005A7959" w:rsidP="005A7959" w:rsidR="005A795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5A7959" w:rsidP="005A7959" w:rsidR="005A7959">
      <w:pPr>
        <w:jc w:val="both"/>
        <w:rPr>
          <w:rFonts w:hAnsi="Arial" w:ascii="Arial"/>
        </w:rPr>
      </w:pPr>
    </w:p>
    <w:p w:rsidRDefault="005A7959" w:rsidP="005A7959" w:rsidR="005A7959">
      <w:pPr>
        <w:jc w:val="both"/>
        <w:rPr>
          <w:rFonts w:hAnsi="Arial" w:ascii="Arial"/>
        </w:rPr>
      </w:pPr>
    </w:p>
    <w:p w:rsidRDefault="005A7959" w:rsidP="005A7959" w:rsidR="005A7959">
      <w:pPr>
        <w:jc w:val="both"/>
        <w:rPr>
          <w:rFonts w:hAnsi="Arial" w:ascii="Arial"/>
        </w:rPr>
      </w:pPr>
    </w:p>
    <w:p w:rsidRDefault="005A7959" w:rsidP="005A7959" w:rsidR="005A795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5A7959" w:rsidP="005A7959" w:rsidR="005A795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Zagreb putem e-oglasne ploče suda </w:t>
      </w:r>
    </w:p>
    <w:p w:rsidRDefault="005A7959" w:rsidP="005A7959" w:rsidR="005A795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5A7959" w:rsidP="005A7959" w:rsidR="005A795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putem e-oglasne ploče suda i putem pošte</w:t>
      </w:r>
    </w:p>
    <w:p w:rsidRDefault="005A7959" w:rsidP="005A7959" w:rsidR="005A795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5A7959" w:rsidP="005A7959" w:rsidR="005A7959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5A7959" w:rsidP="005A7959" w:rsidR="005A7959">
      <w:pPr>
        <w:jc w:val="both"/>
        <w:rPr>
          <w:rFonts w:hAnsi="Arial" w:ascii="Arial"/>
        </w:rPr>
      </w:pPr>
      <w:r>
        <w:rPr>
          <w:rFonts w:hAnsi="Arial" w:ascii="Arial"/>
        </w:rPr>
        <w:t>Bj.12.09.2017.g.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959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7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St-412/2017-5</izvorni_sadrzaj>
    <derivirana_varijabla naziv="DomainObject.Oznaka_1">St-412/2017-5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St-412/2017</izvorni_sadrzaj>
    <derivirana_varijabla naziv="DomainObject.Predmet.OznakaBroj_1">St-412/2017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VENIT DIES jednostavno društvo s ograničenom odgovornošću za usluge zastupanog po punomoćniku Katarina Janeš</izvorni_sadrzaj>
    <derivirana_varijabla naziv="DomainObject.Predmet.ProtustrankaFormated_1">  VENIT DIES jednostavno društvo s ograničenom odgovornošću za usluge zastupanog po punomoćniku Katarina Janeš</derivirana_varijabla>
  </DomainObject.Predmet.ProtustrankaFormated>
  <DomainObject.Predmet.ProtustrankaFormatedOIB>
    <izvorni_sadrzaj>  VENIT DIES jednostavno društvo s ograničenom odgovornošću za usluge, OIB 29954082256 zastupanog po punomoćniku Katarina Janeš</izvorni_sadrzaj>
    <derivirana_varijabla naziv="DomainObject.Predmet.ProtustrankaFormatedOIB_1">  VENIT DIES jednostavno društvo s ograničenom odgovornošću za usluge, OIB 29954082256 zastupanog po punomoćniku Katarina Janeš</derivirana_varijabla>
  </DomainObject.Predmet.ProtustrankaFormatedOIB>
  <DomainObject.Predmet.ProtustrankaFormatedWithAdress>
    <izvorni_sadrzaj> VENIT DIES jednostavno društvo s ograničenom odgovornošću za usluge, Pantovčak 42, 10000 Zagreb zastupanog po punomoćniku Katarina Janeš</izvorni_sadrzaj>
    <derivirana_varijabla naziv="DomainObject.Predmet.ProtustrankaFormatedWithAdress_1"> VENIT DIES jednostavno društvo s ograničenom odgovornošću za usluge, Pantovčak 42, 10000 Zagreb zastupanog po punomoćniku Katarina Janeš</derivirana_varijabla>
  </DomainObject.Predmet.ProtustrankaFormatedWithAdress>
  <DomainObject.Predmet.ProtustrankaFormatedWithAdressOIB>
    <izvorni_sadrzaj> VENIT DIES jednostavno društvo s ograničenom odgovornošću za usluge, OIB 29954082256, Pantovčak 42, 10000 Zagreb zastupanog po punomoćniku Katarina Janeš</izvorni_sadrzaj>
    <derivirana_varijabla naziv="DomainObject.Predmet.ProtustrankaFormatedWithAdressOIB_1"> VENIT DIES jednostavno društvo s ograničenom odgovornošću za usluge, OIB 29954082256, Pantovčak 42, 10000 Zagreb zastupanog po punomoćniku Katarina Janeš</derivirana_varijabla>
  </DomainObject.Predmet.ProtustrankaFormatedWithAdressOIB>
  <DomainObject.Predmet.ProtustrankaWithAdress>
    <izvorni_sadrzaj>VENIT DIES jednostavno društvo s ograničenom odgovornošću za usluge Pantovčak 42, 10000 Zagreb</izvorni_sadrzaj>
    <derivirana_varijabla naziv="DomainObject.Predmet.ProtustrankaWithAdress_1">VENIT DIES jednostavno društvo s ograničenom odgovornošću za usluge Pantovčak 42, 10000 Zagreb</derivirana_varijabla>
  </DomainObject.Predmet.ProtustrankaWithAdress>
  <DomainObject.Predmet.ProtustrankaWithAdressOIB>
    <izvorni_sadrzaj>VENIT DIES jednostavno društvo s ograničenom odgovornošću za usluge, OIB 29954082256, Pantovčak 42, 10000 Zagreb</izvorni_sadrzaj>
    <derivirana_varijabla naziv="DomainObject.Predmet.ProtustrankaWithAdressOIB_1">VENIT DIES jednostavno društvo s ograničenom odgovornošću za usluge, OIB 29954082256, Pantovčak 42, 10000 Zagreb</derivirana_varijabla>
  </DomainObject.Predmet.ProtustrankaWithAdressOIB>
  <DomainObject.Predmet.ProtustrankaNazivFormated>
    <izvorni_sadrzaj>VENIT DIES jednostavno društvo s ograničenom odgovornošću za usluge</izvorni_sadrzaj>
    <derivirana_varijabla naziv="DomainObject.Predmet.ProtustrankaNazivFormated_1">VENIT DIES jednostavno društvo s ograničenom odgovornošću za usluge</derivirana_varijabla>
  </DomainObject.Predmet.ProtustrankaNazivFormated>
  <DomainObject.Predmet.ProtustrankaNazivFormatedOIB>
    <izvorni_sadrzaj>VENIT DIES jednostavno društvo s ograničenom odgovornošću za usluge, OIB 29954082256</izvorni_sadrzaj>
    <derivirana_varijabla naziv="DomainObject.Predmet.ProtustrankaNazivFormatedOIB_1">VENIT DIES jednostavno društvo s ograničenom odgovornošću za usluge, OIB 29954082256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VENIT DIES jednostavno društvo s ograničenom odgovornošću za usluge zastupanog po punomoćniku Katarina Janeš</item>
    </izvorni_sadrzaj>
    <derivirana_varijabla naziv="DomainObject.Predmet.ProtuStrankaListFormated_1">
      <item>VENIT DIES jednostavno društvo s ograničenom odgovornošću za usluge zastupanog po punomoćniku Katarina Janeš</item>
    </derivirana_varijabla>
  </DomainObject.Predmet.ProtuStrankaListFormated>
  <DomainObject.Predmet.ProtuStrankaListFormatedOIB>
    <izvorni_sadrzaj>
      <item>VENIT DIES jednostavno društvo s ograničenom odgovornošću za usluge, OIB 29954082256 zastupanog po punomoćniku Katarina Janeš</item>
    </izvorni_sadrzaj>
    <derivirana_varijabla naziv="DomainObject.Predmet.ProtuStrankaListFormatedOIB_1">
      <item>VENIT DIES jednostavno društvo s ograničenom odgovornošću za usluge, OIB 29954082256 zastupanog po punomoćniku Katarina Janeš</item>
    </derivirana_varijabla>
  </DomainObject.Predmet.ProtuStrankaListFormatedOIB>
  <DomainObject.Predmet.ProtuStrankaListFormatedWithAdress>
    <izvorni_sadrzaj>
      <item>VENIT DIES jednostavno društvo s ograničenom odgovornošću za usluge, Pantovčak 42, 10000 Zagreb zastupanog po punomoćniku Katarina Janeš</item>
    </izvorni_sadrzaj>
    <derivirana_varijabla naziv="DomainObject.Predmet.ProtuStrankaListFormatedWithAdress_1">
      <item>VENIT DIES jednostavno društvo s ograničenom odgovornošću za usluge, Pantovčak 42, 10000 Zagreb zastupanog po punomoćniku Katarina Janeš</item>
    </derivirana_varijabla>
  </DomainObject.Predmet.ProtuStrankaListFormatedWithAdress>
  <DomainObject.Predmet.ProtuStrankaListFormatedWithAdressOIB>
    <izvorni_sadrzaj>
      <item>VENIT DIES jednostavno društvo s ograničenom odgovornošću za usluge, OIB 29954082256, Pantovčak 42, 10000 Zagreb zastupanog po punomoćniku Katarina Janeš</item>
    </izvorni_sadrzaj>
    <derivirana_varijabla naziv="DomainObject.Predmet.ProtuStrankaListFormatedWithAdressOIB_1">
      <item>VENIT DIES jednostavno društvo s ograničenom odgovornošću za usluge, OIB 29954082256, Pantovčak 42, 10000 Zagreb zastupanog po punomoćniku Katarina Janeš</item>
    </derivirana_varijabla>
  </DomainObject.Predmet.ProtuStrankaListFormatedWithAdressOIB>
  <DomainObject.Predmet.ProtuStrankaListNazivFormated>
    <izvorni_sadrzaj>
      <item>VENIT DIES jednostavno društvo s ograničenom odgovornošću za usluge</item>
    </izvorni_sadrzaj>
    <derivirana_varijabla naziv="DomainObject.Predmet.ProtuStrankaListNazivFormated_1">
      <item>VENIT DIES jednostavno društvo s ograničenom odgovornošću za usluge</item>
    </derivirana_varijabla>
  </DomainObject.Predmet.ProtuStrankaListNazivFormated>
  <DomainObject.Predmet.ProtuStrankaListNazivFormatedOIB>
    <izvorni_sadrzaj>
      <item>VENIT DIES jednostavno društvo s ograničenom odgovornošću za usluge, OIB 29954082256</item>
    </izvorni_sadrzaj>
    <derivirana_varijabla naziv="DomainObject.Predmet.ProtuStrankaListNazivFormatedOIB_1">
      <item>VENIT DIES jednostavno društvo s ograničenom odgovornošću za usluge, OIB 29954082256</item>
    </derivirana_varijabla>
  </DomainObject.Predmet.ProtuStrankaListNazivFormatedOIB>
  <DomainObject.Predmet.OstaliListFormated>
    <izvorni_sadrzaj>
      <item>Katarina Janeš punomoćnik sudionika u postupku VENIT DIES jednostavno društvo s ograničenom odgovornošću za usluge</item>
    </izvorni_sadrzaj>
    <derivirana_varijabla naziv="DomainObject.Predmet.OstaliListFormated_1">
      <item>Katarina Janeš punomoćnik sudionika u postupku VENIT DIES jednostavno društvo s ograničenom odgovornošću za usluge</item>
    </derivirana_varijabla>
  </DomainObject.Predmet.OstaliListFormated>
  <DomainObject.Predmet.OstaliListFormatedOIB>
    <izvorni_sadrzaj>
      <item>Katarina Janeš, OIB 18361746621 punomoćnik sudionika u postupku VENIT DIES jednostavno društvo s ograničenom odgovornošću za usluge</item>
    </izvorni_sadrzaj>
    <derivirana_varijabla naziv="DomainObject.Predmet.OstaliListFormatedOIB_1">
      <item>Katarina Janeš, OIB 18361746621 punomoćnik sudionika u postupku VENIT DIES jednostavno društvo s ograničenom odgovornošću za usluge</item>
    </derivirana_varijabla>
  </DomainObject.Predmet.OstaliListFormatedOIB>
  <DomainObject.Predmet.OstaliListFormatedWithAdress>
    <izvorni_sadrzaj>
      <item>Katarina Janeš, Pantovčak 42, 10000 Zagreb punomoćnik sudionika u postupku VENIT DIES jednostavno društvo s ograničenom odgovornošću za usluge</item>
    </izvorni_sadrzaj>
    <derivirana_varijabla naziv="DomainObject.Predmet.OstaliListFormatedWithAdress_1">
      <item>Katarina Janeš, Pantovčak 42, 10000 Zagreb punomoćnik sudionika u postupku VENIT DIES jednostavno društvo s ograničenom odgovornošću za usluge</item>
    </derivirana_varijabla>
  </DomainObject.Predmet.OstaliListFormatedWithAdress>
  <DomainObject.Predmet.OstaliListFormatedWithAdressOIB>
    <izvorni_sadrzaj>
      <item>Katarina Janeš, OIB 18361746621, Pantovčak 42, 10000 Zagreb punomoćnik sudionika u postupku VENIT DIES jednostavno društvo s ograničenom odgovornošću za usluge</item>
    </izvorni_sadrzaj>
    <derivirana_varijabla naziv="DomainObject.Predmet.OstaliListFormatedWithAdressOIB_1">
      <item>Katarina Janeš, OIB 18361746621, Pantovčak 42, 10000 Zagreb punomoćnik sudionika u postupku VENIT DIES jednostavno društvo s ograničenom odgovornošću za usluge</item>
    </derivirana_varijabla>
  </DomainObject.Predmet.OstaliListFormatedWithAdressOIB>
  <DomainObject.Predmet.OstaliListNazivFormated>
    <izvorni_sadrzaj>
      <item>Katarina Janeš</item>
    </izvorni_sadrzaj>
    <derivirana_varijabla naziv="DomainObject.Predmet.OstaliListNazivFormated_1">
      <item>Katarina Janeš</item>
    </derivirana_varijabla>
  </DomainObject.Predmet.OstaliListNazivFormated>
  <DomainObject.Predmet.OstaliListNazivFormatedOIB>
    <izvorni_sadrzaj>
      <item>Katarina Janeš, OIB 18361746621</item>
    </izvorni_sadrzaj>
    <derivirana_varijabla naziv="DomainObject.Predmet.OstaliListNazivFormatedOIB_1">
      <item>Katarina Janeš, OIB 18361746621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St-412/2017-5</izvorni_sadrzaj>
    <derivirana_varijabla naziv="DomainObject.PoslovniBrojDokumenta_1">St-412/2017-5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VENIT DIES jednostavno društvo s ograničenom odgovornošću za usluge</izvorni_sadrzaj>
    <derivirana_varijabla naziv="DomainObject.Predmet.ProtustrankaIDrugi_1">VENIT DIES jednostavno društvo s ograničenom odgovornošću za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VENIT DIES jednostavno društvo s ograničenom odgovornošću za usluge, OIB 29954082256, Pantovčak 42, 10000 Zagreb</izvorni_sadrzaj>
    <derivirana_varijabla naziv="DomainObject.Predmet.ProtustrankaIDrugiAdressOIB_1">VENIT DIES jednostavno društvo s ograničenom odgovornošću za usluge, OIB 29954082256, Pantovčak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VENIT DIES jednostavno društvo s ograničenom odgovornošću za usluge</item>
      <item>FINA Regionalni centar Zagreb</item>
      <item>Katarina Janeš</item>
    </izvorni_sadrzaj>
    <derivirana_varijabla naziv="DomainObject.Predmet.SudioniciListNaziv_1">
      <item>VENIT DIES jednostavno društvo s ograničenom odgovornošću za usluge</item>
      <item>FINA Regionalni centar Zagreb</item>
      <item>Katarina Janeš</item>
    </derivirana_varijabla>
  </DomainObject.Predmet.SudioniciListNaziv>
  <DomainObject.Predmet.SudioniciListAdressOIB>
    <izvorni_sadrzaj>
      <item>VENIT DIES jednostavno društvo s ograničenom odgovornošću za usluge, OIB 29954082256, Pantovčak 42,10000 Zagreb</item>
      <item>FINA Regionalni centar Zagreb, OIB 85821130368, Trg svibanjskih žrtava 1995. br 1,10000 Zagreb</item>
      <item>Katarina Janeš, OIB 18361746621, Pantovčak 42,10000 Zagreb</item>
    </izvorni_sadrzaj>
    <derivirana_varijabla naziv="DomainObject.Predmet.SudioniciListAdressOIB_1">
      <item>VENIT DIES jednostavno društvo s ograničenom odgovornošću za usluge, OIB 29954082256, Pantovčak 42,10000 Zagreb</item>
      <item>FINA Regionalni centar Zagreb, OIB 85821130368, Trg svibanjskih žrtava 1995. br 1,10000 Zagreb</item>
      <item>Katarina Janeš, OIB 18361746621, Pantovčak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C78FF5-FF21-41C0-8B40-82F3CEA3DA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645</properties:Words>
  <properties:Characters>3703</properties:Characters>
  <properties:Lines>81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2017-09-12T10:49:00Z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St-412/2017-5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