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fe462" w14:paraId="96fe462" w:rsidRDefault="009954A2" w:rsidP="009954A2" w:rsidR="009954A2">
      <w:pPr>
        <w15:collapsed w:val="false"/>
      </w:pPr>
      <w:bookmarkStart w:name="_GoBack" w:id="0"/>
      <w:bookmarkEnd w:id="0"/>
      <w:r>
        <w:rPr>
          <w:noProof/>
          <w:lang w:eastAsia="hr-HR"/>
        </w:rPr>
        <w:t xml:space="preserve">                     </w:t>
      </w:r>
      <w:r>
        <w:rPr>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954A2" w:rsidP="009954A2" w:rsidR="009954A2">
      <w:r>
        <w:t xml:space="preserve">         REPUBLIKA HRVATSKA</w:t>
      </w:r>
    </w:p>
    <w:p w:rsidRDefault="009954A2" w:rsidP="009954A2" w:rsidR="009954A2">
      <w:r>
        <w:t xml:space="preserve"> TRGOVAČKI SUD U VARAŽDINU</w:t>
      </w:r>
    </w:p>
    <w:p w:rsidRDefault="009954A2" w:rsidP="009954A2" w:rsidR="009954A2">
      <w:r>
        <w:t xml:space="preserve">           Braće Radića 2, Varaždin</w:t>
      </w:r>
    </w:p>
    <w:p w:rsidRDefault="009954A2" w:rsidP="009954A2" w:rsidR="009954A2">
      <w:pPr>
        <w:jc w:val="center"/>
      </w:pPr>
    </w:p>
    <w:p w:rsidRDefault="009954A2" w:rsidP="009954A2" w:rsidR="009954A2" w:rsidRPr="00E079DD">
      <w:pPr>
        <w:jc w:val="center"/>
      </w:pPr>
    </w:p>
    <w:p w:rsidRDefault="009954A2" w:rsidP="009954A2" w:rsidR="009954A2">
      <w:pPr>
        <w:jc w:val="center"/>
      </w:pPr>
    </w:p>
    <w:p w:rsidRDefault="009954A2" w:rsidP="009954A2" w:rsidR="009954A2" w:rsidRPr="00E079DD">
      <w:pPr>
        <w:jc w:val="center"/>
      </w:pPr>
      <w:r w:rsidRPr="00E079DD">
        <w:t>U   I M E    R E P U B L I K E   H R V A T S K E</w:t>
      </w:r>
    </w:p>
    <w:p w:rsidRDefault="009954A2" w:rsidP="009954A2" w:rsidR="009954A2">
      <w:pPr>
        <w:jc w:val="center"/>
      </w:pPr>
    </w:p>
    <w:p w:rsidRDefault="009954A2" w:rsidP="009954A2" w:rsidR="009954A2" w:rsidRPr="00E079DD">
      <w:pPr>
        <w:jc w:val="center"/>
      </w:pPr>
      <w:r w:rsidRPr="00E079DD">
        <w:t xml:space="preserve">R J E Š E NJ E </w:t>
      </w:r>
    </w:p>
    <w:p w:rsidRDefault="009954A2" w:rsidP="009954A2" w:rsidR="009954A2">
      <w:pPr>
        <w:jc w:val="center"/>
      </w:pPr>
    </w:p>
    <w:p w:rsidRDefault="009954A2" w:rsidP="009954A2" w:rsidR="009954A2" w:rsidRPr="00E079DD">
      <w:pPr>
        <w:jc w:val="center"/>
      </w:pPr>
    </w:p>
    <w:p w:rsidRDefault="009954A2" w:rsidP="009954A2" w:rsidR="009954A2" w:rsidRPr="00E079DD">
      <w:pPr>
        <w:ind w:firstLine="720"/>
        <w:jc w:val="both"/>
      </w:pPr>
      <w:r w:rsidRPr="00E079DD">
        <w:t xml:space="preserve">Trgovački sud u Varaždinu, po sucu toga suda Radovanu </w:t>
      </w:r>
      <w:proofErr w:type="spellStart"/>
      <w:r w:rsidRPr="00E079DD">
        <w:t>Raduki</w:t>
      </w:r>
      <w:proofErr w:type="spellEnd"/>
      <w:r w:rsidRPr="00E079DD">
        <w:t>, kao stečajnom sucu, u stečajnom predmetu povodom prijedloga predlagatelja MINISTARSTVA FINANCIJA, Porezne uprave,</w:t>
      </w:r>
      <w:r>
        <w:t xml:space="preserve"> Područni ured Sjeverna Hrvatska, Čakovec</w:t>
      </w:r>
      <w:r w:rsidRPr="00E079DD">
        <w:t>, za pokretanje skraćenog stečajnog postupka</w:t>
      </w:r>
      <w:r>
        <w:t>, 24. prosinca 2015</w:t>
      </w:r>
      <w:r w:rsidRPr="00E079DD">
        <w:t xml:space="preserve">. </w:t>
      </w:r>
    </w:p>
    <w:p w:rsidRDefault="009954A2" w:rsidP="009954A2" w:rsidR="009954A2">
      <w:pPr>
        <w:jc w:val="both"/>
      </w:pPr>
    </w:p>
    <w:p w:rsidRDefault="009954A2" w:rsidP="009954A2" w:rsidR="009954A2" w:rsidRPr="00E079DD">
      <w:pPr>
        <w:jc w:val="both"/>
      </w:pPr>
    </w:p>
    <w:p w:rsidRDefault="009954A2" w:rsidP="009954A2" w:rsidR="009954A2" w:rsidRPr="00E079DD">
      <w:pPr>
        <w:jc w:val="center"/>
      </w:pPr>
      <w:r w:rsidRPr="00E079DD">
        <w:t>r i j e š i o   j e</w:t>
      </w:r>
    </w:p>
    <w:p w:rsidRDefault="009954A2" w:rsidP="009954A2" w:rsidR="009954A2">
      <w:pPr>
        <w:jc w:val="both"/>
      </w:pPr>
    </w:p>
    <w:p w:rsidRDefault="009954A2" w:rsidP="009954A2" w:rsidR="009954A2" w:rsidRPr="00E079DD">
      <w:pPr>
        <w:jc w:val="both"/>
      </w:pPr>
    </w:p>
    <w:p w:rsidRDefault="009954A2" w:rsidP="009954A2" w:rsidR="009954A2" w:rsidRPr="00E079DD">
      <w:pPr>
        <w:jc w:val="both"/>
      </w:pPr>
      <w:r w:rsidRPr="00E079DD">
        <w:tab/>
        <w:t xml:space="preserve">  I. Otvara se stečajni postupak nad stečajnim dužnikom</w:t>
      </w:r>
      <w:r>
        <w:t xml:space="preserve"> DUNJKO PODOVI d.o.o., 40316 </w:t>
      </w:r>
      <w:proofErr w:type="spellStart"/>
      <w:r>
        <w:t>Vratinšinec</w:t>
      </w:r>
      <w:proofErr w:type="spellEnd"/>
      <w:r>
        <w:t xml:space="preserve">, Dr. V. </w:t>
      </w:r>
      <w:proofErr w:type="spellStart"/>
      <w:r>
        <w:t>Žganca</w:t>
      </w:r>
      <w:proofErr w:type="spellEnd"/>
      <w:r>
        <w:t xml:space="preserve"> 41, OIB: 08672568339, s danom 24. prosinca 2015. u 12</w:t>
      </w:r>
      <w:r w:rsidRPr="00E079DD">
        <w:t>,00 sati.</w:t>
      </w:r>
    </w:p>
    <w:p w:rsidRDefault="009954A2" w:rsidP="009954A2" w:rsidR="009954A2" w:rsidRPr="00E079DD">
      <w:pPr>
        <w:jc w:val="both"/>
      </w:pPr>
    </w:p>
    <w:p w:rsidRDefault="009954A2" w:rsidP="009954A2" w:rsidR="009954A2" w:rsidRPr="00E079DD">
      <w:pPr>
        <w:jc w:val="both"/>
      </w:pPr>
      <w:r w:rsidRPr="00E079DD">
        <w:tab/>
        <w:t xml:space="preserve"> II. Zaključuje se stečajni postupak nad stečajnim dužnikom </w:t>
      </w:r>
      <w:r>
        <w:t xml:space="preserve">DUNJKO PODOVI d.o.o., 40316 </w:t>
      </w:r>
      <w:proofErr w:type="spellStart"/>
      <w:r>
        <w:t>Vratinšinec</w:t>
      </w:r>
      <w:proofErr w:type="spellEnd"/>
      <w:r>
        <w:t xml:space="preserve">, Dr. V. </w:t>
      </w:r>
      <w:proofErr w:type="spellStart"/>
      <w:r>
        <w:t>Žganca</w:t>
      </w:r>
      <w:proofErr w:type="spellEnd"/>
      <w:r>
        <w:t xml:space="preserve"> 41, OIB: 08672568339</w:t>
      </w:r>
      <w:r w:rsidRPr="00E079DD">
        <w:t xml:space="preserve">. </w:t>
      </w:r>
    </w:p>
    <w:p w:rsidRDefault="009954A2" w:rsidP="009954A2" w:rsidR="009954A2" w:rsidRPr="00E079DD">
      <w:pPr>
        <w:jc w:val="both"/>
      </w:pPr>
    </w:p>
    <w:p w:rsidRDefault="009954A2" w:rsidP="009954A2" w:rsidR="009954A2" w:rsidRPr="00E079DD">
      <w:pPr>
        <w:jc w:val="both"/>
      </w:pPr>
      <w:r w:rsidRPr="00E079DD">
        <w:tab/>
        <w:t>III.  Ovo rješenje objavit će se na e-oglasnoj ploči sudova.</w:t>
      </w:r>
    </w:p>
    <w:p w:rsidRDefault="009954A2" w:rsidP="009954A2" w:rsidR="009954A2" w:rsidRPr="00E079DD">
      <w:pPr>
        <w:jc w:val="both"/>
      </w:pPr>
    </w:p>
    <w:p w:rsidRDefault="009954A2" w:rsidP="009954A2" w:rsidR="009954A2" w:rsidRPr="00E079DD">
      <w:pPr>
        <w:jc w:val="both"/>
      </w:pPr>
      <w:r w:rsidRPr="00E079DD">
        <w:tab/>
        <w:t xml:space="preserve">IV. Po pravomoćnosti ovoga rješenja stečajni dužnik </w:t>
      </w:r>
      <w:r>
        <w:t xml:space="preserve">DUNJKO PODOVI d.o.o., 40316 </w:t>
      </w:r>
      <w:proofErr w:type="spellStart"/>
      <w:r>
        <w:t>Vratinšinec</w:t>
      </w:r>
      <w:proofErr w:type="spellEnd"/>
      <w:r>
        <w:t xml:space="preserve">, Dr. V. </w:t>
      </w:r>
      <w:proofErr w:type="spellStart"/>
      <w:r>
        <w:t>Žganca</w:t>
      </w:r>
      <w:proofErr w:type="spellEnd"/>
      <w:r>
        <w:t xml:space="preserve"> 41, OIB: 08672568339</w:t>
      </w:r>
      <w:r w:rsidRPr="00E079DD">
        <w:t>, biti će brisan iz sudskog registra.</w:t>
      </w:r>
    </w:p>
    <w:p w:rsidRDefault="009954A2" w:rsidP="009954A2" w:rsidR="009954A2" w:rsidRPr="00E079DD">
      <w:pPr>
        <w:ind w:left="720"/>
        <w:jc w:val="both"/>
      </w:pPr>
    </w:p>
    <w:p w:rsidRDefault="009954A2" w:rsidP="009954A2" w:rsidR="009954A2">
      <w:pPr>
        <w:pStyle w:val="Naslov2"/>
        <w:rPr>
          <w:rFonts w:hAnsi="Times New Roman" w:ascii="Times New Roman"/>
          <w:b w:val="false"/>
          <w:color w:val="auto"/>
          <w:szCs w:val="24"/>
        </w:rPr>
      </w:pPr>
    </w:p>
    <w:p w:rsidRDefault="009954A2" w:rsidP="009954A2" w:rsidR="009954A2" w:rsidRPr="00E079DD">
      <w:pPr>
        <w:pStyle w:val="Naslov2"/>
        <w:rPr>
          <w:rFonts w:hAnsi="Times New Roman" w:ascii="Times New Roman"/>
          <w:b w:val="false"/>
          <w:color w:val="auto"/>
          <w:szCs w:val="24"/>
        </w:rPr>
      </w:pPr>
      <w:r w:rsidRPr="00E079DD">
        <w:rPr>
          <w:rFonts w:hAnsi="Times New Roman" w:ascii="Times New Roman"/>
          <w:b w:val="false"/>
          <w:color w:val="auto"/>
          <w:szCs w:val="24"/>
        </w:rPr>
        <w:t>Obrazloženje</w:t>
      </w:r>
    </w:p>
    <w:p w:rsidRDefault="009954A2" w:rsidP="009954A2" w:rsidR="009954A2" w:rsidRPr="00E079DD"/>
    <w:p w:rsidRDefault="009954A2" w:rsidP="009954A2" w:rsidR="009954A2" w:rsidRPr="00E079DD">
      <w:pPr>
        <w:ind w:firstLine="720"/>
        <w:jc w:val="both"/>
        <w:rPr>
          <w:color w:val="000000"/>
        </w:rPr>
      </w:pPr>
      <w:r w:rsidRPr="00E079DD">
        <w:t xml:space="preserve">MINISTARSTVO FINANCIJA, Porezna uprava, Područni ured </w:t>
      </w:r>
      <w:r>
        <w:t xml:space="preserve">Sjeverna Hrvatska, Čakovec, </w:t>
      </w:r>
      <w:r w:rsidRPr="00E079DD">
        <w:t xml:space="preserve">je </w:t>
      </w:r>
      <w:r>
        <w:t>12. svibnja</w:t>
      </w:r>
      <w:r w:rsidRPr="00E079DD">
        <w:t xml:space="preserve"> </w:t>
      </w:r>
      <w:r>
        <w:t>2015</w:t>
      </w:r>
      <w:r w:rsidRPr="00E079DD">
        <w:t xml:space="preserve">. podnijelo zahtjev za pokretanje skraćenog stečajnog postupka nad dužnikom </w:t>
      </w:r>
      <w:r>
        <w:t xml:space="preserve">DUNJKO PODOVI d.o.o., 40316 </w:t>
      </w:r>
      <w:proofErr w:type="spellStart"/>
      <w:r>
        <w:t>Vratinšinec</w:t>
      </w:r>
      <w:proofErr w:type="spellEnd"/>
      <w:r>
        <w:t xml:space="preserve">, Dr. V. </w:t>
      </w:r>
      <w:proofErr w:type="spellStart"/>
      <w:r>
        <w:t>Žganca</w:t>
      </w:r>
      <w:proofErr w:type="spellEnd"/>
      <w:r>
        <w:t xml:space="preserve"> 41, OIB: 08672568339</w:t>
      </w:r>
      <w:r w:rsidRPr="00E079DD">
        <w:t xml:space="preserve">, pa kako su za to bile ispunjene pretpostavke iz čl. 335.a st. 2. Stečajnog zakona </w:t>
      </w:r>
      <w:r w:rsidRPr="00E079DD">
        <w:rPr>
          <w:color w:val="000000"/>
          <w:shd w:fill="FFFFFF" w:color="auto" w:val="clear"/>
        </w:rPr>
        <w:t>(''Narodne novine'' broj 44/96., 29/99., 129/00., 123/03., 197/03., 187/04. i 82/06. i 116/10</w:t>
      </w:r>
      <w:r>
        <w:rPr>
          <w:color w:val="000000"/>
          <w:shd w:fill="FFFFFF" w:color="auto" w:val="clear"/>
        </w:rPr>
        <w:t>., dalje SZ), sud je 30. listopada 2015</w:t>
      </w:r>
      <w:r w:rsidRPr="00E079DD">
        <w:rPr>
          <w:color w:val="000000"/>
          <w:shd w:fill="FFFFFF" w:color="auto" w:val="clear"/>
        </w:rPr>
        <w:t>., primjenom čl. 335.a st. 1. i čl. 335.e SZ-a,</w:t>
      </w:r>
      <w:r w:rsidRPr="00E079DD">
        <w:t xml:space="preserve"> donio rješenje o pokretanju skraćenog stečajnog postupka,</w:t>
      </w:r>
      <w:r w:rsidRPr="00E079DD">
        <w:rPr>
          <w:color w:val="000000"/>
        </w:rPr>
        <w:t xml:space="preserve"> zatražio od članova uprave, odnosno osoba ovlaštenih za zastupanje da u roku od petnaest dana podnesu sudu javnobilježnički ovjerovljen </w:t>
      </w:r>
      <w:proofErr w:type="spellStart"/>
      <w:r w:rsidRPr="00E079DD">
        <w:rPr>
          <w:color w:val="000000"/>
        </w:rPr>
        <w:t>prokazni</w:t>
      </w:r>
      <w:proofErr w:type="spellEnd"/>
      <w:r w:rsidRPr="00E079DD">
        <w:rPr>
          <w:color w:val="000000"/>
        </w:rPr>
        <w:t xml:space="preserve"> popis imovine pravne osobe, te objavio oglas kojim je pozvao </w:t>
      </w:r>
      <w:r w:rsidRPr="00E079DD">
        <w:rPr>
          <w:color w:val="000000"/>
        </w:rPr>
        <w:lastRenderedPageBreak/>
        <w:t>vjerovnike da najkasnije u roku od četrdeset pet dana od objave poziva predlože otvaranje stečajnoga postupka.</w:t>
      </w:r>
    </w:p>
    <w:p w:rsidRDefault="009954A2" w:rsidP="009954A2" w:rsidR="009954A2" w:rsidRPr="00E079DD">
      <w:pPr>
        <w:ind w:firstLine="720"/>
        <w:jc w:val="both"/>
      </w:pPr>
    </w:p>
    <w:p w:rsidRDefault="009954A2" w:rsidP="009954A2" w:rsidR="009954A2" w:rsidRPr="00E079DD">
      <w:pPr>
        <w:ind w:firstLine="720"/>
        <w:jc w:val="both"/>
      </w:pPr>
      <w:r w:rsidRPr="00E079DD">
        <w:t xml:space="preserve">Kako članovi uprave ili osobe ovlaštene za zastupanje pravne osobe u roku od petnaest dana nisu podnijele </w:t>
      </w:r>
      <w:proofErr w:type="spellStart"/>
      <w:r w:rsidRPr="00E079DD">
        <w:t>prokazni</w:t>
      </w:r>
      <w:proofErr w:type="spellEnd"/>
      <w:r w:rsidRPr="00E079DD">
        <w:t xml:space="preserve"> popis imovine pravne osobe, te kako u roku od četrdeset pet dana ni jedan vjerovnik nije predložio otvaranje stečajnoga postupka i nije predujmio sredstva za pokriće troškova toga postupka, sud je, primjenom čl. 335.h SZ-a, odlučio kao u izreci.</w:t>
      </w:r>
    </w:p>
    <w:p w:rsidRDefault="009954A2" w:rsidP="009954A2" w:rsidR="009954A2" w:rsidRPr="00E079DD">
      <w:pPr>
        <w:ind w:firstLine="720"/>
        <w:jc w:val="both"/>
      </w:pPr>
    </w:p>
    <w:p w:rsidRDefault="009954A2" w:rsidP="009954A2" w:rsidR="009954A2">
      <w:pPr>
        <w:jc w:val="center"/>
      </w:pPr>
    </w:p>
    <w:p w:rsidRDefault="009954A2" w:rsidP="009954A2" w:rsidR="009954A2" w:rsidRPr="00E079DD">
      <w:pPr>
        <w:jc w:val="center"/>
      </w:pPr>
      <w:r>
        <w:t xml:space="preserve"> U Varaždinu 24</w:t>
      </w:r>
      <w:r w:rsidRPr="00E079DD">
        <w:t>. prosinca</w:t>
      </w:r>
      <w:r>
        <w:t xml:space="preserve"> 2015</w:t>
      </w:r>
      <w:r w:rsidRPr="00E079DD">
        <w:t>.</w:t>
      </w:r>
    </w:p>
    <w:p w:rsidRDefault="009954A2" w:rsidP="009954A2" w:rsidR="009954A2" w:rsidRPr="00E079DD">
      <w:pPr>
        <w:jc w:val="both"/>
      </w:pPr>
      <w:r w:rsidRPr="00E079DD">
        <w:t xml:space="preserve">                                                                                                       </w:t>
      </w:r>
    </w:p>
    <w:p w:rsidRDefault="009954A2" w:rsidP="009954A2" w:rsidR="009954A2">
      <w:pPr>
        <w:jc w:val="both"/>
      </w:pPr>
      <w:r w:rsidRPr="00E079DD">
        <w:tab/>
      </w:r>
      <w:r w:rsidRPr="00E079DD">
        <w:tab/>
      </w:r>
      <w:r w:rsidRPr="00E079DD">
        <w:tab/>
      </w:r>
      <w:r w:rsidRPr="00E079DD">
        <w:tab/>
      </w:r>
      <w:r w:rsidRPr="00E079DD">
        <w:tab/>
      </w:r>
      <w:r w:rsidRPr="00E079DD">
        <w:tab/>
      </w:r>
      <w:r w:rsidRPr="00E079DD">
        <w:tab/>
      </w:r>
      <w:r w:rsidRPr="00E079DD">
        <w:tab/>
      </w:r>
      <w:r w:rsidRPr="00E079DD">
        <w:tab/>
      </w:r>
    </w:p>
    <w:p w:rsidRDefault="009954A2" w:rsidP="009954A2" w:rsidR="009954A2" w:rsidRPr="00E079DD">
      <w:pPr>
        <w:ind w:left="6372"/>
        <w:jc w:val="both"/>
      </w:pPr>
      <w:r w:rsidRPr="00E079DD">
        <w:t>SUDAC</w:t>
      </w:r>
    </w:p>
    <w:p w:rsidRDefault="009954A2" w:rsidP="009954A2" w:rsidR="009954A2" w:rsidRPr="00E079DD">
      <w:pPr>
        <w:jc w:val="both"/>
      </w:pPr>
    </w:p>
    <w:p w:rsidRDefault="009954A2" w:rsidP="009954A2" w:rsidR="009954A2" w:rsidRPr="00E079DD">
      <w:pPr>
        <w:jc w:val="both"/>
      </w:pPr>
    </w:p>
    <w:p w:rsidRDefault="009954A2" w:rsidP="009954A2" w:rsidR="009954A2" w:rsidRPr="00E079DD">
      <w:pPr>
        <w:ind w:left="5664"/>
        <w:jc w:val="both"/>
      </w:pPr>
      <w:r>
        <w:t xml:space="preserve">      Radovan </w:t>
      </w:r>
      <w:r w:rsidRPr="00E079DD">
        <w:t>Raduka</w:t>
      </w:r>
    </w:p>
    <w:p w:rsidRDefault="009954A2" w:rsidP="009954A2" w:rsidR="009954A2" w:rsidRPr="00E079DD">
      <w:pPr>
        <w:pStyle w:val="Podnaslov"/>
        <w:ind w:firstLine="720" w:left="4320"/>
        <w:rPr>
          <w:rFonts w:hAnsi="Times New Roman" w:ascii="Times New Roman"/>
          <w:b w:val="false"/>
          <w:color w:val="auto"/>
          <w:szCs w:val="24"/>
        </w:rPr>
      </w:pPr>
      <w:r w:rsidRPr="00E079DD">
        <w:rPr>
          <w:rFonts w:hAnsi="Times New Roman" w:ascii="Times New Roman"/>
          <w:szCs w:val="24"/>
        </w:rPr>
        <w:t xml:space="preserve">                                                                                               </w:t>
      </w:r>
    </w:p>
    <w:p w:rsidRDefault="009954A2" w:rsidP="009954A2" w:rsidR="009954A2" w:rsidRPr="00E079DD">
      <w:pPr>
        <w:pStyle w:val="Podnaslov"/>
        <w:rPr>
          <w:rFonts w:hAnsi="Times New Roman" w:ascii="Times New Roman"/>
          <w:b w:val="false"/>
          <w:color w:val="auto"/>
          <w:szCs w:val="24"/>
        </w:rPr>
      </w:pPr>
    </w:p>
    <w:p w:rsidRDefault="009954A2" w:rsidP="009954A2" w:rsidR="009954A2">
      <w:pPr>
        <w:pStyle w:val="Podnaslov"/>
        <w:rPr>
          <w:rFonts w:hAnsi="Times New Roman" w:ascii="Times New Roman"/>
          <w:b w:val="false"/>
          <w:color w:val="auto"/>
          <w:szCs w:val="24"/>
        </w:rPr>
      </w:pPr>
    </w:p>
    <w:p w:rsidRDefault="009954A2" w:rsidP="009954A2" w:rsidR="009954A2" w:rsidRPr="00E079DD">
      <w:pPr>
        <w:pStyle w:val="Podnaslov"/>
        <w:rPr>
          <w:rFonts w:hAnsi="Times New Roman" w:ascii="Times New Roman"/>
          <w:b w:val="false"/>
          <w:color w:val="auto"/>
          <w:szCs w:val="24"/>
        </w:rPr>
      </w:pPr>
      <w:r w:rsidRPr="00E079DD">
        <w:rPr>
          <w:rFonts w:hAnsi="Times New Roman" w:ascii="Times New Roman"/>
          <w:b w:val="false"/>
          <w:color w:val="auto"/>
          <w:szCs w:val="24"/>
        </w:rPr>
        <w:t>UPUTA O PRAVNOM LIJEKU:</w:t>
      </w:r>
    </w:p>
    <w:p w:rsidRDefault="009954A2" w:rsidP="009954A2" w:rsidR="009954A2" w:rsidRPr="00E079DD">
      <w:pPr>
        <w:jc w:val="both"/>
      </w:pPr>
      <w:r w:rsidRPr="00E079DD">
        <w:t xml:space="preserve">Protiv ovoga rješenja može se podnijeti žalba u roku od osam dana,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E079DD">
          <w:t>53. st</w:t>
        </w:r>
      </w:smartTag>
      <w:r w:rsidRPr="00E079DD">
        <w:t>. 6. SZ-a).</w:t>
      </w:r>
    </w:p>
    <w:p w:rsidRDefault="009954A2" w:rsidP="009954A2" w:rsidR="009954A2" w:rsidRPr="00E079DD">
      <w:pPr>
        <w:jc w:val="both"/>
      </w:pPr>
    </w:p>
    <w:p w:rsidRDefault="009954A2" w:rsidP="009954A2" w:rsidR="009954A2">
      <w:pPr>
        <w:jc w:val="both"/>
      </w:pPr>
    </w:p>
    <w:p w:rsidRDefault="009954A2" w:rsidP="009954A2" w:rsidR="009954A2" w:rsidRPr="00E079DD">
      <w:pPr>
        <w:jc w:val="both"/>
      </w:pPr>
      <w:r w:rsidRPr="00E079DD">
        <w:t>DNA:</w:t>
      </w:r>
    </w:p>
    <w:p w:rsidRDefault="009954A2" w:rsidP="009954A2" w:rsidR="009954A2">
      <w:pPr>
        <w:numPr>
          <w:ilvl w:val="0"/>
          <w:numId w:val="1"/>
        </w:numPr>
        <w:jc w:val="both"/>
      </w:pPr>
      <w:r>
        <w:t xml:space="preserve">DUNJKO PODOVI d.o.o., 40316 </w:t>
      </w:r>
      <w:proofErr w:type="spellStart"/>
      <w:r>
        <w:t>Vratinšinec</w:t>
      </w:r>
      <w:proofErr w:type="spellEnd"/>
      <w:r>
        <w:t xml:space="preserve">, Dr. V. </w:t>
      </w:r>
      <w:proofErr w:type="spellStart"/>
      <w:r>
        <w:t>Žganca</w:t>
      </w:r>
      <w:proofErr w:type="spellEnd"/>
      <w:r>
        <w:t xml:space="preserve"> 41</w:t>
      </w:r>
    </w:p>
    <w:p w:rsidRDefault="009954A2" w:rsidP="009954A2" w:rsidR="009954A2">
      <w:pPr>
        <w:numPr>
          <w:ilvl w:val="0"/>
          <w:numId w:val="1"/>
        </w:numPr>
        <w:jc w:val="both"/>
      </w:pPr>
      <w:r>
        <w:t xml:space="preserve">Direktor dužnika Franjo </w:t>
      </w:r>
      <w:proofErr w:type="spellStart"/>
      <w:r>
        <w:t>Dunjko</w:t>
      </w:r>
      <w:proofErr w:type="spellEnd"/>
      <w:r>
        <w:t xml:space="preserve">, 40316 </w:t>
      </w:r>
      <w:proofErr w:type="spellStart"/>
      <w:r>
        <w:t>Vratinšinec</w:t>
      </w:r>
      <w:proofErr w:type="spellEnd"/>
      <w:r>
        <w:t xml:space="preserve">, Dr. V. </w:t>
      </w:r>
      <w:proofErr w:type="spellStart"/>
      <w:r>
        <w:t>Žganca</w:t>
      </w:r>
      <w:proofErr w:type="spellEnd"/>
      <w:r>
        <w:t xml:space="preserve"> 41</w:t>
      </w:r>
    </w:p>
    <w:p w:rsidRDefault="009954A2" w:rsidP="009954A2" w:rsidR="009954A2" w:rsidRPr="00E079DD">
      <w:pPr>
        <w:numPr>
          <w:ilvl w:val="0"/>
          <w:numId w:val="1"/>
        </w:numPr>
        <w:jc w:val="both"/>
      </w:pPr>
      <w:r w:rsidRPr="00E079DD">
        <w:t>Financijska agencija</w:t>
      </w:r>
      <w:r>
        <w:t>, Regionalni centar Zagreb, Podružnica Varaždin, 42000</w:t>
      </w:r>
      <w:r w:rsidRPr="00E079DD">
        <w:t xml:space="preserve"> Varaždin</w:t>
      </w:r>
      <w:r>
        <w:t>, A. Cesarca 2</w:t>
      </w:r>
    </w:p>
    <w:p w:rsidRDefault="009954A2" w:rsidP="009954A2" w:rsidR="009954A2" w:rsidRPr="00E079DD">
      <w:pPr>
        <w:pStyle w:val="Odlomakpopisa"/>
        <w:numPr>
          <w:ilvl w:val="0"/>
          <w:numId w:val="1"/>
        </w:numPr>
      </w:pPr>
      <w:r>
        <w:t xml:space="preserve">Porezna uprava, Područni ured Sjeverna Hrvatska, </w:t>
      </w:r>
      <w:r w:rsidRPr="00BB5B5F">
        <w:t>Ispostava</w:t>
      </w:r>
      <w:r>
        <w:t xml:space="preserve"> Čakovec</w:t>
      </w:r>
      <w:r w:rsidRPr="00BB5B5F">
        <w:t xml:space="preserve">, </w:t>
      </w:r>
      <w:r>
        <w:t>40000 Čakovec</w:t>
      </w:r>
      <w:r w:rsidRPr="00BB5B5F">
        <w:t xml:space="preserve">, O. </w:t>
      </w:r>
      <w:proofErr w:type="spellStart"/>
      <w:r w:rsidRPr="00BB5B5F">
        <w:t>Keršovanija</w:t>
      </w:r>
      <w:proofErr w:type="spellEnd"/>
      <w:r w:rsidRPr="00BB5B5F">
        <w:t xml:space="preserve"> 11</w:t>
      </w:r>
    </w:p>
    <w:p w:rsidRDefault="009954A2" w:rsidP="009954A2" w:rsidR="009954A2" w:rsidRPr="00E079DD">
      <w:pPr>
        <w:numPr>
          <w:ilvl w:val="0"/>
          <w:numId w:val="1"/>
        </w:numPr>
        <w:jc w:val="both"/>
      </w:pPr>
      <w:r w:rsidRPr="00E079DD">
        <w:t>Županijsko državno odvjetništvo u Varaždinu</w:t>
      </w:r>
    </w:p>
    <w:p w:rsidRDefault="009954A2" w:rsidP="009954A2" w:rsidR="009954A2">
      <w:pPr>
        <w:numPr>
          <w:ilvl w:val="0"/>
          <w:numId w:val="1"/>
        </w:numPr>
        <w:jc w:val="both"/>
      </w:pPr>
      <w:r w:rsidRPr="00E079DD">
        <w:t xml:space="preserve">Sudski registar ovoga suda </w:t>
      </w:r>
    </w:p>
    <w:p w:rsidRDefault="009954A2" w:rsidP="009954A2" w:rsidR="009954A2" w:rsidRPr="00E079DD">
      <w:pPr>
        <w:numPr>
          <w:ilvl w:val="0"/>
          <w:numId w:val="1"/>
        </w:numPr>
        <w:jc w:val="both"/>
      </w:pPr>
      <w:r>
        <w:t>E-oglasna ploča ovog suda</w:t>
      </w:r>
    </w:p>
    <w:p w:rsidRDefault="009954A2" w:rsidP="009954A2" w:rsidR="009954A2" w:rsidRPr="00E079DD">
      <w:pPr>
        <w:numPr>
          <w:ilvl w:val="0"/>
          <w:numId w:val="1"/>
        </w:numPr>
        <w:jc w:val="both"/>
      </w:pPr>
      <w:r w:rsidRPr="00E079DD">
        <w:t>pisarnica – kal. 15 dana</w:t>
      </w:r>
    </w:p>
    <w:p w:rsidRDefault="002F5124" w:rsidR="002F5124"/>
    <w:sectPr w:rsidR="002F512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2C8C" w:rsidP="009954A2" w:rsidR="006E2C8C">
      <w:r>
        <w:separator/>
      </w:r>
    </w:p>
  </w:endnote>
  <w:endnote w:id="0" w:type="continuationSeparator">
    <w:p w:rsidRDefault="006E2C8C" w:rsidP="009954A2" w:rsidR="006E2C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2C8C" w:rsidP="009954A2" w:rsidR="006E2C8C">
      <w:r>
        <w:separator/>
      </w:r>
    </w:p>
  </w:footnote>
  <w:footnote w:id="0" w:type="continuationSeparator">
    <w:p w:rsidRDefault="006E2C8C" w:rsidP="009954A2" w:rsidR="006E2C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54A2" w:rsidP="009954A2" w:rsidR="009954A2">
    <w:pPr>
      <w:pStyle w:val="Zaglavlje"/>
      <w:jc w:val="right"/>
    </w:pPr>
    <w:r>
      <w:t>Poslovni broj: 1 St-69/15-6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ED6C82"/>
    <w:multiLevelType w:val="hybridMultilevel"/>
    <w:tmpl w:val="CA2A2BB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2579"/>
    <w:rsid w:val="002F5124"/>
    <w:rsid w:val="005F3D01"/>
    <w:rsid w:val="006E2C8C"/>
    <w:rsid w:val="009954A2"/>
    <w:rsid w:val="00A02579"/>
    <w:rsid w:val="00A51B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954A2"/>
    <w:pPr>
      <w:spacing w:lineRule="auto" w:line="240" w:after="0"/>
    </w:pPr>
    <w:rPr>
      <w:rFonts w:cs="Times New Roman" w:eastAsia="Times New Roman" w:hAnsi="Times New Roman" w:ascii="Times New Roman"/>
      <w:sz w:val="24"/>
      <w:szCs w:val="24"/>
    </w:rPr>
  </w:style>
  <w:style w:styleId="Naslov2" w:type="paragraph">
    <w:name w:val="heading 2"/>
    <w:basedOn w:val="Normal"/>
    <w:next w:val="Normal"/>
    <w:link w:val="Naslov2Char"/>
    <w:qFormat/>
    <w:rsid w:val="009954A2"/>
    <w:pPr>
      <w:keepNext/>
      <w:jc w:val="center"/>
      <w:outlineLvl w:val="1"/>
    </w:pPr>
    <w:rPr>
      <w:rFonts w:hAnsi="Arial" w:ascii="Arial"/>
      <w:b/>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9954A2"/>
    <w:rPr>
      <w:rFonts w:cs="Times New Roman" w:eastAsia="Times New Roman" w:hAnsi="Arial" w:ascii="Arial"/>
      <w:b/>
      <w:color w:val="FF0000"/>
      <w:sz w:val="24"/>
      <w:szCs w:val="20"/>
      <w:lang w:eastAsia="hr-HR"/>
    </w:rPr>
  </w:style>
  <w:style w:styleId="Podnaslov" w:type="paragraph">
    <w:name w:val="Subtitle"/>
    <w:basedOn w:val="Normal"/>
    <w:link w:val="PodnaslovChar"/>
    <w:qFormat/>
    <w:rsid w:val="009954A2"/>
    <w:pPr>
      <w:jc w:val="both"/>
    </w:pPr>
    <w:rPr>
      <w:rFonts w:hAnsi="Tahoma" w:ascii="Tahoma"/>
      <w:b/>
      <w:color w:val="0000FF"/>
      <w:szCs w:val="20"/>
      <w:lang w:eastAsia="hr-HR"/>
    </w:rPr>
  </w:style>
  <w:style w:customStyle="true" w:styleId="PodnaslovChar" w:type="character">
    <w:name w:val="Podnaslov Char"/>
    <w:basedOn w:val="Zadanifontodlomka"/>
    <w:link w:val="Podnaslov"/>
    <w:rsid w:val="009954A2"/>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9954A2"/>
    <w:pPr>
      <w:ind w:left="720"/>
      <w:contextualSpacing/>
    </w:pPr>
  </w:style>
  <w:style w:styleId="Tekstbalonia" w:type="paragraph">
    <w:name w:val="Balloon Text"/>
    <w:basedOn w:val="Normal"/>
    <w:link w:val="TekstbaloniaChar"/>
    <w:uiPriority w:val="99"/>
    <w:semiHidden/>
    <w:unhideWhenUsed/>
    <w:rsid w:val="009954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54A2"/>
    <w:rPr>
      <w:rFonts w:cs="Tahoma" w:eastAsia="Times New Roman" w:hAnsi="Tahoma" w:ascii="Tahoma"/>
      <w:sz w:val="16"/>
      <w:szCs w:val="16"/>
    </w:rPr>
  </w:style>
  <w:style w:styleId="Zaglavlje" w:type="paragraph">
    <w:name w:val="header"/>
    <w:basedOn w:val="Normal"/>
    <w:link w:val="ZaglavljeChar"/>
    <w:uiPriority w:val="99"/>
    <w:unhideWhenUsed/>
    <w:rsid w:val="009954A2"/>
    <w:pPr>
      <w:tabs>
        <w:tab w:pos="4536" w:val="center"/>
        <w:tab w:pos="9072" w:val="right"/>
      </w:tabs>
    </w:pPr>
  </w:style>
  <w:style w:customStyle="true" w:styleId="ZaglavljeChar" w:type="character">
    <w:name w:val="Zaglavlje Char"/>
    <w:basedOn w:val="Zadanifontodlomka"/>
    <w:link w:val="Zaglavlje"/>
    <w:uiPriority w:val="99"/>
    <w:rsid w:val="009954A2"/>
    <w:rPr>
      <w:rFonts w:cs="Times New Roman" w:eastAsia="Times New Roman" w:hAnsi="Times New Roman" w:ascii="Times New Roman"/>
      <w:sz w:val="24"/>
      <w:szCs w:val="24"/>
    </w:rPr>
  </w:style>
  <w:style w:styleId="Podnoje" w:type="paragraph">
    <w:name w:val="footer"/>
    <w:basedOn w:val="Normal"/>
    <w:link w:val="PodnojeChar"/>
    <w:uiPriority w:val="99"/>
    <w:unhideWhenUsed/>
    <w:rsid w:val="009954A2"/>
    <w:pPr>
      <w:tabs>
        <w:tab w:pos="4536" w:val="center"/>
        <w:tab w:pos="9072" w:val="right"/>
      </w:tabs>
    </w:pPr>
  </w:style>
  <w:style w:customStyle="true" w:styleId="PodnojeChar" w:type="character">
    <w:name w:val="Podnožje Char"/>
    <w:basedOn w:val="Zadanifontodlomka"/>
    <w:link w:val="Podnoje"/>
    <w:uiPriority w:val="99"/>
    <w:rsid w:val="009954A2"/>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5F3D01"/>
    <w:rPr>
      <w:color w:val="808080"/>
      <w:bdr w:space="0" w:sz="0" w:color="auto" w:val="none"/>
      <w:shd w:fill="CCFFFF" w:color="auto" w:val="clear"/>
    </w:rPr>
  </w:style>
  <w:style w:customStyle="true" w:styleId="eSPISCCParagraphDefaultFont" w:type="character">
    <w:name w:val="eSPIS_CC_Paragraph Default Font"/>
    <w:basedOn w:val="Zadanifontodlomka"/>
    <w:rsid w:val="005F3D0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F3D0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F3D0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F3D0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954A2"/>
    <w:pPr>
      <w:spacing w:after="0" w:line="240" w:lineRule="auto"/>
    </w:pPr>
    <w:rPr>
      <w:rFonts w:ascii="Times New Roman" w:cs="Times New Roman" w:eastAsia="Times New Roman" w:hAnsi="Times New Roman"/>
      <w:sz w:val="24"/>
      <w:szCs w:val="24"/>
    </w:rPr>
  </w:style>
  <w:style w:styleId="Naslov2" w:type="paragraph">
    <w:name w:val="heading 2"/>
    <w:basedOn w:val="Normal"/>
    <w:next w:val="Normal"/>
    <w:link w:val="Naslov2Char"/>
    <w:qFormat/>
    <w:rsid w:val="009954A2"/>
    <w:pPr>
      <w:keepNext/>
      <w:jc w:val="center"/>
      <w:outlineLvl w:val="1"/>
    </w:pPr>
    <w:rPr>
      <w:rFonts w:ascii="Arial" w:hAnsi="Arial"/>
      <w:b/>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9954A2"/>
    <w:rPr>
      <w:rFonts w:ascii="Arial" w:cs="Times New Roman" w:eastAsia="Times New Roman" w:hAnsi="Arial"/>
      <w:b/>
      <w:color w:val="FF0000"/>
      <w:sz w:val="24"/>
      <w:szCs w:val="20"/>
      <w:lang w:eastAsia="hr-HR"/>
    </w:rPr>
  </w:style>
  <w:style w:styleId="Podnaslov" w:type="paragraph">
    <w:name w:val="Subtitle"/>
    <w:basedOn w:val="Normal"/>
    <w:link w:val="PodnaslovChar"/>
    <w:qFormat/>
    <w:rsid w:val="009954A2"/>
    <w:pPr>
      <w:jc w:val="both"/>
    </w:pPr>
    <w:rPr>
      <w:rFonts w:ascii="Tahoma" w:hAnsi="Tahoma"/>
      <w:b/>
      <w:color w:val="0000FF"/>
      <w:szCs w:val="20"/>
      <w:lang w:eastAsia="hr-HR"/>
    </w:rPr>
  </w:style>
  <w:style w:customStyle="1" w:styleId="PodnaslovChar" w:type="character">
    <w:name w:val="Podnaslov Char"/>
    <w:basedOn w:val="Zadanifontodlomka"/>
    <w:link w:val="Podnaslov"/>
    <w:rsid w:val="009954A2"/>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9954A2"/>
    <w:pPr>
      <w:ind w:left="720"/>
      <w:contextualSpacing/>
    </w:pPr>
  </w:style>
  <w:style w:styleId="Tekstbalonia" w:type="paragraph">
    <w:name w:val="Balloon Text"/>
    <w:basedOn w:val="Normal"/>
    <w:link w:val="TekstbaloniaChar"/>
    <w:uiPriority w:val="99"/>
    <w:semiHidden/>
    <w:unhideWhenUsed/>
    <w:rsid w:val="009954A2"/>
    <w:rPr>
      <w:rFonts w:ascii="Tahoma" w:cs="Tahoma" w:hAnsi="Tahoma"/>
      <w:sz w:val="16"/>
      <w:szCs w:val="16"/>
    </w:rPr>
  </w:style>
  <w:style w:customStyle="1" w:styleId="TekstbaloniaChar" w:type="character">
    <w:name w:val="Tekst balončića Char"/>
    <w:basedOn w:val="Zadanifontodlomka"/>
    <w:link w:val="Tekstbalonia"/>
    <w:uiPriority w:val="99"/>
    <w:semiHidden/>
    <w:rsid w:val="009954A2"/>
    <w:rPr>
      <w:rFonts w:ascii="Tahoma" w:cs="Tahoma" w:eastAsia="Times New Roman" w:hAnsi="Tahoma"/>
      <w:sz w:val="16"/>
      <w:szCs w:val="16"/>
    </w:rPr>
  </w:style>
  <w:style w:styleId="Zaglavlje" w:type="paragraph">
    <w:name w:val="header"/>
    <w:basedOn w:val="Normal"/>
    <w:link w:val="ZaglavljeChar"/>
    <w:uiPriority w:val="99"/>
    <w:unhideWhenUsed/>
    <w:rsid w:val="009954A2"/>
    <w:pPr>
      <w:tabs>
        <w:tab w:pos="4536" w:val="center"/>
        <w:tab w:pos="9072" w:val="right"/>
      </w:tabs>
    </w:pPr>
  </w:style>
  <w:style w:customStyle="1" w:styleId="ZaglavljeChar" w:type="character">
    <w:name w:val="Zaglavlje Char"/>
    <w:basedOn w:val="Zadanifontodlomka"/>
    <w:link w:val="Zaglavlje"/>
    <w:uiPriority w:val="99"/>
    <w:rsid w:val="009954A2"/>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9954A2"/>
    <w:pPr>
      <w:tabs>
        <w:tab w:pos="4536" w:val="center"/>
        <w:tab w:pos="9072" w:val="right"/>
      </w:tabs>
    </w:pPr>
  </w:style>
  <w:style w:customStyle="1" w:styleId="PodnojeChar" w:type="character">
    <w:name w:val="Podnožje Char"/>
    <w:basedOn w:val="Zadanifontodlomka"/>
    <w:link w:val="Podnoje"/>
    <w:uiPriority w:val="99"/>
    <w:rsid w:val="009954A2"/>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5F3D01"/>
    <w:rPr>
      <w:color w:val="808080"/>
      <w:bdr w:color="auto" w:space="0" w:sz="0" w:val="none"/>
      <w:shd w:color="auto" w:fill="CCFFFF" w:val="clear"/>
    </w:rPr>
  </w:style>
  <w:style w:customStyle="1" w:styleId="eSPISCCParagraphDefaultFont" w:type="character">
    <w:name w:val="eSPIS_CC_Paragraph Default Font"/>
    <w:basedOn w:val="Zadanifontodlomka"/>
    <w:rsid w:val="005F3D0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F3D0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F3D0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F3D0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prosinca 2015.</izvorni_sadrzaj>
    <derivirana_varijabla naziv="DomainObject.DatumDonosenjaOdluke_1">24.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izvorni_sadrzaj>
    <derivirana_varijabla naziv="DomainObject.Predmet.Broj_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2015.</izvorni_sadrzaj>
    <derivirana_varijabla naziv="DomainObject.Predmet.DatumOsnivanja_1">12.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St-69/2015</izvorni_sadrzaj>
    <derivirana_varijabla naziv="DomainObject.Predmet.OznakaBroj_1">St-69/2015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Dunjko podovi d.o.o.</izvorni_sadrzaj>
    <derivirana_varijabla naziv="DomainObject.Predmet.ProtustrankaFormated_1">  Dunjko podovi d.o.o.</derivirana_varijabla>
  </DomainObject.Predmet.ProtustrankaFormated>
  <DomainObject.Predmet.ProtustrankaFormatedOIB>
    <izvorni_sadrzaj>  Dunjko podovi d.o.o., OIB 08672568339</izvorni_sadrzaj>
    <derivirana_varijabla naziv="DomainObject.Predmet.ProtustrankaFormatedOIB_1">  Dunjko podovi d.o.o., OIB 08672568339</derivirana_varijabla>
  </DomainObject.Predmet.ProtustrankaFormatedOIB>
  <DomainObject.Predmet.ProtustrankaFormatedWithAdress>
    <izvorni_sadrzaj> Dunjko podovi d.o.o., Dr. Vinka Žganca 41, 40315 Vratišinec</izvorni_sadrzaj>
    <derivirana_varijabla naziv="DomainObject.Predmet.ProtustrankaFormatedWithAdress_1"> Dunjko podovi d.o.o., Dr. Vinka Žganca 41, 40315 Vratišinec</derivirana_varijabla>
  </DomainObject.Predmet.ProtustrankaFormatedWithAdress>
  <DomainObject.Predmet.ProtustrankaFormatedWithAdressOIB>
    <izvorni_sadrzaj> Dunjko podovi d.o.o., OIB 08672568339, Dr. Vinka Žganca 41, 40315 Vratišinec</izvorni_sadrzaj>
    <derivirana_varijabla naziv="DomainObject.Predmet.ProtustrankaFormatedWithAdressOIB_1"> Dunjko podovi d.o.o., OIB 08672568339, Dr. Vinka Žganca 41, 40315 Vratišinec</derivirana_varijabla>
  </DomainObject.Predmet.ProtustrankaFormatedWithAdressOIB>
  <DomainObject.Predmet.ProtustrankaWithAdress>
    <izvorni_sadrzaj>Dunjko podovi d.o.o. Dr. Vinka Žganca 41, 40315 Vratišinec</izvorni_sadrzaj>
    <derivirana_varijabla naziv="DomainObject.Predmet.ProtustrankaWithAdress_1">Dunjko podovi d.o.o. Dr. Vinka Žganca 41, 40315 Vratišinec</derivirana_varijabla>
  </DomainObject.Predmet.ProtustrankaWithAdress>
  <DomainObject.Predmet.ProtustrankaWithAdressOIB>
    <izvorni_sadrzaj>Dunjko podovi d.o.o., OIB 08672568339, Dr. Vinka Žganca 41, 40315 Vratišinec</izvorni_sadrzaj>
    <derivirana_varijabla naziv="DomainObject.Predmet.ProtustrankaWithAdressOIB_1">Dunjko podovi d.o.o., OIB 08672568339, Dr. Vinka Žganca 41, 40315 Vratišinec</derivirana_varijabla>
  </DomainObject.Predmet.ProtustrankaWithAdressOIB>
  <DomainObject.Predmet.ProtustrankaNazivFormated>
    <izvorni_sadrzaj>Dunjko podovi d.o.o.</izvorni_sadrzaj>
    <derivirana_varijabla naziv="DomainObject.Predmet.ProtustrankaNazivFormated_1">Dunjko podovi d.o.o.</derivirana_varijabla>
  </DomainObject.Predmet.ProtustrankaNazivFormated>
  <DomainObject.Predmet.ProtustrankaNazivFormatedOIB>
    <izvorni_sadrzaj>Dunjko podovi d.o.o., OIB 08672568339</izvorni_sadrzaj>
    <derivirana_varijabla naziv="DomainObject.Predmet.ProtustrankaNazivFormatedOIB_1">Dunjko podovi d.o.o., OIB 08672568339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Sjeverna Hrvatska, Čakovec</izvorni_sadrzaj>
    <derivirana_varijabla naziv="DomainObject.Predmet.StrankaFormated_1">  Ministarstvo financija, Porezna uprava, Područni ured Sjeverna Hrvatska, Čakovec</derivirana_varijabla>
  </DomainObject.Predmet.StrankaFormated>
  <DomainObject.Predmet.StrankaFormatedOIB>
    <izvorni_sadrzaj>  Ministarstvo financija, Porezna uprava, Područni ured Sjeverna Hrvatska, Čakovec</izvorni_sadrzaj>
    <derivirana_varijabla naziv="DomainObject.Predmet.StrankaFormatedOIB_1">  Ministarstvo financija, Porezna uprava, Područni ured Sjeverna Hrvatska, Čakovec</derivirana_varijabla>
  </DomainObject.Predmet.StrankaFormatedOIB>
  <DomainObject.Predmet.StrankaFormatedWithAdress>
    <izvorni_sadrzaj> Ministarstvo financija, Porezna uprava, Područni ured Sjeverna Hrvatska, Čakovec, Otokara Keršovanija 11, 40000 Čakovec</izvorni_sadrzaj>
    <derivirana_varijabla naziv="DomainObject.Predmet.StrankaFormatedWithAdress_1"> Ministarstvo financija, Porezna uprava, Područni ured Sjeverna Hrvatska, Čakovec, Otokara Keršovanija 11, 40000 Čakovec</derivirana_varijabla>
  </DomainObject.Predmet.StrankaFormatedWithAdress>
  <DomainObject.Predmet.StrankaFormatedWithAdressOIB>
    <izvorni_sadrzaj> Ministarstvo financija, Porezna uprava, Područni ured Sjeverna Hrvatska, Čakovec, Otokara Keršovanija 11, 40000 Čakovec</izvorni_sadrzaj>
    <derivirana_varijabla naziv="DomainObject.Predmet.StrankaFormatedWithAdressOIB_1"> Ministarstvo financija, Porezna uprava, Područni ured Sjeverna Hrvatska, Čakovec, Otokara Keršovanija 11, 40000 Čakovec</derivirana_varijabla>
  </DomainObject.Predmet.StrankaFormatedWithAdressOIB>
  <DomainObject.Predmet.StrankaWithAdress>
    <izvorni_sadrzaj>Ministarstvo financija, Porezna uprava, Područni ured Sjeverna Hrvatska, Čakovec Otokara Keršovanija 11,40000 Čakovec</izvorni_sadrzaj>
    <derivirana_varijabla naziv="DomainObject.Predmet.StrankaWithAdress_1">Ministarstvo financija, Porezna uprava, Područni ured Sjeverna Hrvatska, Čakovec Otokara Keršovanija 11,40000 Čakovec</derivirana_varijabla>
  </DomainObject.Predmet.StrankaWithAdress>
  <DomainObject.Predmet.StrankaWithAdressOIB>
    <izvorni_sadrzaj>Ministarstvo financija, Porezna uprava, Područni ured Sjeverna Hrvatska, Čakovec, Otokara Keršovanija 11,40000 Čakovec</izvorni_sadrzaj>
    <derivirana_varijabla naziv="DomainObject.Predmet.StrankaWithAdressOIB_1">Ministarstvo financija, Porezna uprava, Područni ured Sjeverna Hrvatska, Čakovec, Otokara Keršovanija 11,40000 Čakovec</derivirana_varijabla>
  </DomainObject.Predmet.StrankaWithAdressOIB>
  <DomainObject.Predmet.StrankaNazivFormated>
    <izvorni_sadrzaj>Ministarstvo financija, Porezna uprava, Područni ured Sjeverna Hrvatska, Čakovec</izvorni_sadrzaj>
    <derivirana_varijabla naziv="DomainObject.Predmet.StrankaNazivFormated_1">Ministarstvo financija, Porezna uprava, Područni ured Sjeverna Hrvatska, Čakovec</derivirana_varijabla>
  </DomainObject.Predmet.StrankaNazivFormated>
  <DomainObject.Predmet.StrankaNazivFormatedOIB>
    <izvorni_sadrzaj>Ministarstvo financija, Porezna uprava, Područni ured Sjeverna Hrvatska, Čakovec</izvorni_sadrzaj>
    <derivirana_varijabla naziv="DomainObject.Predmet.StrankaNazivFormatedOIB_1">Ministarstvo financija, Porezna uprava, Područni ured Sjeverna Hrvatska, Čakovec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Ministarstvo financija, Porezna uprava, Područni ured Sjeverna Hrvatska, Čakovec</item>
    </izvorni_sadrzaj>
    <derivirana_varijabla naziv="DomainObject.Predmet.StrankaListFormated_1">
      <item>Ministarstvo financija, Porezna uprava, Područni ured Sjeverna Hrvatska, Čakovec</item>
    </derivirana_varijabla>
  </DomainObject.Predmet.StrankaListFormated>
  <DomainObject.Predmet.StrankaListFormatedOIB>
    <izvorni_sadrzaj>
      <item>Ministarstvo financija, Porezna uprava, Područni ured Sjeverna Hrvatska, Čakovec</item>
    </izvorni_sadrzaj>
    <derivirana_varijabla naziv="DomainObject.Predmet.StrankaListFormatedOIB_1">
      <item>Ministarstvo financija, Porezna uprava, Područni ured Sjeverna Hrvatska, Čakovec</item>
    </derivirana_varijabla>
  </DomainObject.Predmet.StrankaListFormatedOIB>
  <DomainObject.Predmet.StrankaListFormatedWithAdress>
    <izvorni_sadrzaj>
      <item>Ministarstvo financija, Porezna uprava, Područni ured Sjeverna Hrvatska, Čakovec, Otokara Keršovanija 11, 40000 Čakovec</item>
    </izvorni_sadrzaj>
    <derivirana_varijabla naziv="DomainObject.Predmet.StrankaListFormatedWithAdress_1">
      <item>Ministarstvo financija, Porezna uprava, Područni ured Sjeverna Hrvatska, Čakovec, Otokara Keršovanija 11, 40000 Čakovec</item>
    </derivirana_varijabla>
  </DomainObject.Predmet.StrankaListFormatedWithAdress>
  <DomainObject.Predmet.StrankaListFormatedWithAdressOIB>
    <izvorni_sadrzaj>
      <item>Ministarstvo financija, Porezna uprava, Područni ured Sjeverna Hrvatska, Čakovec, Otokara Keršovanija 11, 40000 Čakovec</item>
    </izvorni_sadrzaj>
    <derivirana_varijabla naziv="DomainObject.Predmet.StrankaListFormatedWithAdressOIB_1">
      <item>Ministarstvo financija, Porezna uprava, Područni ured Sjeverna Hrvatska, Čakovec, Otokara Keršovanija 11, 40000 Čakovec</item>
    </derivirana_varijabla>
  </DomainObject.Predmet.StrankaListFormatedWithAdressOIB>
  <DomainObject.Predmet.StrankaListNazivFormated>
    <izvorni_sadrzaj>
      <item>Ministarstvo financija, Porezna uprava, Područni ured Sjeverna Hrvatska, Čakovec</item>
    </izvorni_sadrzaj>
    <derivirana_varijabla naziv="DomainObject.Predmet.StrankaListNazivFormated_1">
      <item>Ministarstvo financija, Porezna uprava, Područni ured Sjeverna Hrvatska, Čakovec</item>
    </derivirana_varijabla>
  </DomainObject.Predmet.StrankaListNazivFormated>
  <DomainObject.Predmet.StrankaListNazivFormatedOIB>
    <izvorni_sadrzaj>
      <item>Ministarstvo financija, Porezna uprava, Područni ured Sjeverna Hrvatska, Čakovec</item>
    </izvorni_sadrzaj>
    <derivirana_varijabla naziv="DomainObject.Predmet.StrankaListNazivFormatedOIB_1">
      <item>Ministarstvo financija, Porezna uprava, Područni ured Sjeverna Hrvatska, Čakovec</item>
    </derivirana_varijabla>
  </DomainObject.Predmet.StrankaListNazivFormatedOIB>
  <DomainObject.Predmet.ProtuStrankaListFormated>
    <izvorni_sadrzaj>
      <item>Dunjko podovi d.o.o.</item>
    </izvorni_sadrzaj>
    <derivirana_varijabla naziv="DomainObject.Predmet.ProtuStrankaListFormated_1">
      <item>Dunjko podovi d.o.o.</item>
    </derivirana_varijabla>
  </DomainObject.Predmet.ProtuStrankaListFormated>
  <DomainObject.Predmet.ProtuStrankaListFormatedOIB>
    <izvorni_sadrzaj>
      <item>Dunjko podovi d.o.o., OIB 08672568339</item>
    </izvorni_sadrzaj>
    <derivirana_varijabla naziv="DomainObject.Predmet.ProtuStrankaListFormatedOIB_1">
      <item>Dunjko podovi d.o.o., OIB 08672568339</item>
    </derivirana_varijabla>
  </DomainObject.Predmet.ProtuStrankaListFormatedOIB>
  <DomainObject.Predmet.ProtuStrankaListFormatedWithAdress>
    <izvorni_sadrzaj>
      <item>Dunjko podovi d.o.o., Dr. Vinka Žganca 41, 40315 Vratišinec</item>
    </izvorni_sadrzaj>
    <derivirana_varijabla naziv="DomainObject.Predmet.ProtuStrankaListFormatedWithAdress_1">
      <item>Dunjko podovi d.o.o., Dr. Vinka Žganca 41, 40315 Vratišinec</item>
    </derivirana_varijabla>
  </DomainObject.Predmet.ProtuStrankaListFormatedWithAdress>
  <DomainObject.Predmet.ProtuStrankaListFormatedWithAdressOIB>
    <izvorni_sadrzaj>
      <item>Dunjko podovi d.o.o., OIB 08672568339, Dr. Vinka Žganca 41, 40315 Vratišinec</item>
    </izvorni_sadrzaj>
    <derivirana_varijabla naziv="DomainObject.Predmet.ProtuStrankaListFormatedWithAdressOIB_1">
      <item>Dunjko podovi d.o.o., OIB 08672568339, Dr. Vinka Žganca 41, 40315 Vratišinec</item>
    </derivirana_varijabla>
  </DomainObject.Predmet.ProtuStrankaListFormatedWithAdressOIB>
  <DomainObject.Predmet.ProtuStrankaListNazivFormated>
    <izvorni_sadrzaj>
      <item>Dunjko podovi d.o.o.</item>
    </izvorni_sadrzaj>
    <derivirana_varijabla naziv="DomainObject.Predmet.ProtuStrankaListNazivFormated_1">
      <item>Dunjko podovi d.o.o.</item>
    </derivirana_varijabla>
  </DomainObject.Predmet.ProtuStrankaListNazivFormated>
  <DomainObject.Predmet.ProtuStrankaListNazivFormatedOIB>
    <izvorni_sadrzaj>
      <item>Dunjko podovi d.o.o., OIB 08672568339</item>
    </izvorni_sadrzaj>
    <derivirana_varijabla naziv="DomainObject.Predmet.ProtuStrankaListNazivFormatedOIB_1">
      <item>Dunjko podovi d.o.o., OIB 08672568339</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2015.</izvorni_sadrzaj>
    <derivirana_varijabla naziv="DomainObject.Datum_1">24. prosinca 2015.</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Sjeverna Hrvatska, Čakovec</izvorni_sadrzaj>
    <derivirana_varijabla naziv="DomainObject.Predmet.StrankaIDrugi_1">Ministarstvo financija, Porezna uprava, Područni ured Sjeverna Hrvatska, Čakovec</derivirana_varijabla>
  </DomainObject.Predmet.StrankaIDrugi>
  <DomainObject.Predmet.ProtustrankaIDrugi>
    <izvorni_sadrzaj>Dunjko podovi d.o.o.</izvorni_sadrzaj>
    <derivirana_varijabla naziv="DomainObject.Predmet.ProtustrankaIDrugi_1">Dunjko podovi d.o.o.</derivirana_varijabla>
  </DomainObject.Predmet.ProtustrankaIDrugi>
  <DomainObject.Predmet.StrankaIDrugiAdressOIB>
    <izvorni_sadrzaj>Ministarstvo financija, Porezna uprava, Područni ured Sjeverna Hrvatska, Čakovec, Otokara Keršovanija 11, 40000 Čakovec</izvorni_sadrzaj>
    <derivirana_varijabla naziv="DomainObject.Predmet.StrankaIDrugiAdressOIB_1">Ministarstvo financija, Porezna uprava, Područni ured Sjeverna Hrvatska, Čakovec, Otokara Keršovanija 11, 40000 Čakovec</derivirana_varijabla>
  </DomainObject.Predmet.StrankaIDrugiAdressOIB>
  <DomainObject.Predmet.ProtustrankaIDrugiAdressOIB>
    <izvorni_sadrzaj>Dunjko podovi d.o.o., OIB 08672568339, Dr. Vinka Žganca 41, 40315 Vratišinec</izvorni_sadrzaj>
    <derivirana_varijabla naziv="DomainObject.Predmet.ProtustrankaIDrugiAdressOIB_1">Dunjko podovi d.o.o., OIB 08672568339, Dr. Vinka Žganca 41, 40315 Vratišinec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Sjeverna Hrvatska, Čakovec</item>
      <item>Dunjko podovi d.o.o.</item>
      <item>Sudski registar</item>
    </izvorni_sadrzaj>
    <derivirana_varijabla naziv="DomainObject.Predmet.SudioniciListNaziv_1">
      <item>Ministarstvo financija, Porezna uprava, Područni ured Sjeverna Hrvatska, Čakovec</item>
      <item>Dunjko podovi d.o.o.</item>
      <item>Sudski registar</item>
    </derivirana_varijabla>
  </DomainObject.Predmet.SudioniciListNaziv>
  <DomainObject.Predmet.SudioniciListAdressOIB>
    <izvorni_sadrzaj>
      <item>Ministarstvo financija, Porezna uprava, Područni ured Sjeverna Hrvatska, Čakovec, Otokara Keršovanija 11,40000 Čakovec</item>
      <item>Dunjko podovi d.o.o., OIB 08672568339, Dr. Vinka Žganca 41,40315 Vratišinec</item>
      <item>Sudski registar</item>
    </izvorni_sadrzaj>
    <derivirana_varijabla naziv="DomainObject.Predmet.SudioniciListAdressOIB_1">
      <item>Ministarstvo financija, Porezna uprava, Područni ured Sjeverna Hrvatska, Čakovec, Otokara Keršovanija 11,40000 Čakovec</item>
      <item>Dunjko podovi d.o.o., OIB 08672568339, Dr. Vinka Žganca 41,40315 Vratišinec</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08672568339</item>
      <item>, OIB null</item>
    </izvorni_sadrzaj>
    <derivirana_varijabla naziv="DomainObject.Predmet.SudioniciListNazivOIB_1">
      <item>, OIB null</item>
      <item>, OIB 08672568339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486</properties:Words>
  <properties:Characters>2623</properties:Characters>
  <properties:Lines>82</properties:Lines>
  <properties:Paragraphs>28</properties:Paragraphs>
  <properties:TotalTime>7</properties:TotalTime>
  <properties:ScaleCrop>false</properties:ScaleCrop>
  <properties:LinksUpToDate>false</properties:LinksUpToDate>
  <properties:CharactersWithSpaces>3359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2015-12-24T08:47:00Z</dcterms:created>
  <dc:creator>Tea Meister</dc:creator>
  <dc:description/>
  <cp:keywords/>
  <cp:lastModifiedBy>Tea Meister</cp:lastModifiedBy>
  <dcterms:modified xmlns:xsi="http://www.w3.org/2001/XMLSchema-instance" xsi:type="dcterms:W3CDTF">2015-12-24T09:35:00Z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