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fb48" w14:paraId="362fb48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1108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35E83">
        <w:rPr>
          <w:lang w:val="hr-HR"/>
        </w:rPr>
        <w:t>DORIS-DOMAGOJ GRAĐENJE d.o.o. Sinj, Karakašica 90, OIB: 56013375937, MBS: 060027411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35E83">
        <w:rPr>
          <w:lang w:val="hr-HR"/>
        </w:rPr>
        <w:t>DORIS-DOMAGOJ GRAĐENJE d.o.o. Sinj, Karakašica 90, OIB: 56013375937, MBS: 060027411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84487A">
        <w:rPr>
          <w:lang w:val="hr-HR"/>
        </w:rPr>
        <w:t>1</w:t>
      </w:r>
      <w:r w:rsidR="0096280F">
        <w:rPr>
          <w:lang w:val="hr-HR"/>
        </w:rPr>
        <w:t>2</w:t>
      </w:r>
      <w:r w:rsidR="0084487A">
        <w:rPr>
          <w:lang w:val="hr-HR"/>
        </w:rPr>
        <w:t>,3</w:t>
      </w:r>
      <w:r w:rsidR="00F03BAA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74302E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35E83">
        <w:rPr>
          <w:lang w:val="hr-HR"/>
        </w:rPr>
        <w:t>DORIS-DOMAGOJ GRAĐENJE d.o.o. Sinj, Karakašica 90, OIB: 56013375937, MBS: 060027411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E35E83">
        <w:rPr>
          <w:lang w:val="hr-HR"/>
        </w:rPr>
        <w:t>DORIS-DOMAGOJ GRAĐENJE d.o.o. Sinj</w:t>
      </w:r>
      <w:r w:rsidR="005F7162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35E83">
        <w:rPr>
          <w:lang w:val="hr-HR"/>
        </w:rPr>
        <w:t>1478</w:t>
      </w:r>
      <w:r>
        <w:rPr>
          <w:lang w:val="hr-HR"/>
        </w:rPr>
        <w:t xml:space="preserve"> dan, u ukupnom iznosu od </w:t>
      </w:r>
      <w:r w:rsidR="00E35E83">
        <w:rPr>
          <w:lang w:val="hr-HR"/>
        </w:rPr>
        <w:t>40.763,29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484C49">
        <w:rPr>
          <w:lang w:val="hr-HR"/>
        </w:rPr>
        <w:t>, Ispostava Sinj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73727" w:rsidRPr="00873727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1108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02E"/>
    <w:rsid w:val="00743750"/>
    <w:rsid w:val="007725FF"/>
    <w:rsid w:val="007A51CD"/>
    <w:rsid w:val="007A74B6"/>
    <w:rsid w:val="00832F97"/>
    <w:rsid w:val="0084487A"/>
    <w:rsid w:val="00850B9F"/>
    <w:rsid w:val="00870E42"/>
    <w:rsid w:val="00873727"/>
    <w:rsid w:val="00876209"/>
    <w:rsid w:val="008D3F54"/>
    <w:rsid w:val="009374AD"/>
    <w:rsid w:val="0096280F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37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72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7372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7372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7372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37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72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7372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7372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7372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St-1108/2015</izvorni_sadrzaj>
    <derivirana_varijabla naziv="DomainObject.Predmet.OznakaBroj_1">St-1108/2015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DORIS-DOMAGOJ GRAĐENJE d.o.o. za građenje i trgovinu</izvorni_sadrzaj>
    <derivirana_varijabla naziv="DomainObject.Predmet.ProtustrankaFormated_1">  DORIS-DOMAGOJ GRAĐENJE d.o.o. za građenje i trgovinu</derivirana_varijabla>
  </DomainObject.Predmet.ProtustrankaFormated>
  <DomainObject.Predmet.ProtustrankaFormatedOIB>
    <izvorni_sadrzaj>  DORIS-DOMAGOJ GRAĐENJE d.o.o. za građenje i trgovinu, OIB 56013375937</izvorni_sadrzaj>
    <derivirana_varijabla naziv="DomainObject.Predmet.ProtustrankaFormatedOIB_1">  DORIS-DOMAGOJ GRAĐENJE d.o.o. za građenje i trgovinu, OIB 56013375937</derivirana_varijabla>
  </DomainObject.Predmet.ProtustrankaFormatedOIB>
  <DomainObject.Predmet.ProtustrankaFormatedWithAdress>
    <izvorni_sadrzaj> DORIS-DOMAGOJ GRAĐENJE d.o.o. za građenje i trgovinu, Karakašica 90, 21230 Sinj</izvorni_sadrzaj>
    <derivirana_varijabla naziv="DomainObject.Predmet.ProtustrankaFormatedWithAdress_1"> DORIS-DOMAGOJ GRAĐENJE d.o.o. za građenje i trgovinu, Karakašica 90, 21230 Sinj</derivirana_varijabla>
  </DomainObject.Predmet.ProtustrankaFormatedWithAdress>
  <DomainObject.Predmet.ProtustrankaFormatedWithAdressOIB>
    <izvorni_sadrzaj> DORIS-DOMAGOJ GRAĐENJE d.o.o. za građenje i trgovinu, OIB 56013375937, Karakašica 90, 21230 Sinj</izvorni_sadrzaj>
    <derivirana_varijabla naziv="DomainObject.Predmet.ProtustrankaFormatedWithAdressOIB_1"> DORIS-DOMAGOJ GRAĐENJE d.o.o. za građenje i trgovinu, OIB 56013375937, Karakašica 90, 21230 Sinj</derivirana_varijabla>
  </DomainObject.Predmet.ProtustrankaFormatedWithAdressOIB>
  <DomainObject.Predmet.ProtustrankaWithAdress>
    <izvorni_sadrzaj>DORIS-DOMAGOJ GRAĐENJE d.o.o. za građenje i trgovinu Karakašica 90, 21230 Sinj</izvorni_sadrzaj>
    <derivirana_varijabla naziv="DomainObject.Predmet.ProtustrankaWithAdress_1">DORIS-DOMAGOJ GRAĐENJE d.o.o. za građenje i trgovinu Karakašica 90, 21230 Sinj</derivirana_varijabla>
  </DomainObject.Predmet.ProtustrankaWithAdress>
  <DomainObject.Predmet.ProtustrankaWithAdressOIB>
    <izvorni_sadrzaj>DORIS-DOMAGOJ GRAĐENJE d.o.o. za građenje i trgovinu, OIB 56013375937, Karakašica 90, 21230 Sinj</izvorni_sadrzaj>
    <derivirana_varijabla naziv="DomainObject.Predmet.ProtustrankaWithAdressOIB_1">DORIS-DOMAGOJ GRAĐENJE d.o.o. za građenje i trgovinu, OIB 56013375937, Karakašica 90, 21230 Sinj</derivirana_varijabla>
  </DomainObject.Predmet.ProtustrankaWithAdressOIB>
  <DomainObject.Predmet.ProtustrankaNazivFormated>
    <izvorni_sadrzaj>DORIS-DOMAGOJ GRAĐENJE d.o.o. za građenje i trgovinu</izvorni_sadrzaj>
    <derivirana_varijabla naziv="DomainObject.Predmet.ProtustrankaNazivFormated_1">DORIS-DOMAGOJ GRAĐENJE d.o.o. za građenje i trgovinu</derivirana_varijabla>
  </DomainObject.Predmet.ProtustrankaNazivFormated>
  <DomainObject.Predmet.ProtustrankaNazivFormatedOIB>
    <izvorni_sadrzaj>DORIS-DOMAGOJ GRAĐENJE d.o.o. za građenje i trgovinu, OIB 56013375937</izvorni_sadrzaj>
    <derivirana_varijabla naziv="DomainObject.Predmet.ProtustrankaNazivFormatedOIB_1">DORIS-DOMAGOJ GRAĐENJE d.o.o. za građenje i trgovinu, OIB 56013375937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40763.29</izvorni_sadrzaj>
    <derivirana_varijabla naziv="DomainObject.Predmet.TrenutnaVrijednost_1">40763.29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DORIS-DOMAGOJ GRAĐENJE d.o.o. za građenje i trgovinu</item>
    </izvorni_sadrzaj>
    <derivirana_varijabla naziv="DomainObject.Predmet.ProtuStrankaListFormated_1">
      <item>DORIS-DOMAGOJ GRAĐENJE d.o.o. za građenje i trgovinu</item>
    </derivirana_varijabla>
  </DomainObject.Predmet.ProtuStrankaListFormated>
  <DomainObject.Predmet.ProtuStrankaListFormatedOIB>
    <izvorni_sadrzaj>
      <item>DORIS-DOMAGOJ GRAĐENJE d.o.o. za građenje i trgovinu, OIB 56013375937</item>
    </izvorni_sadrzaj>
    <derivirana_varijabla naziv="DomainObject.Predmet.ProtuStrankaListFormatedOIB_1">
      <item>DORIS-DOMAGOJ GRAĐENJE d.o.o. za građenje i trgovinu, OIB 56013375937</item>
    </derivirana_varijabla>
  </DomainObject.Predmet.ProtuStrankaListFormatedOIB>
  <DomainObject.Predmet.ProtuStrankaListFormatedWithAdress>
    <izvorni_sadrzaj>
      <item>DORIS-DOMAGOJ GRAĐENJE d.o.o. za građenje i trgovinu, Karakašica 90, 21230 Sinj</item>
    </izvorni_sadrzaj>
    <derivirana_varijabla naziv="DomainObject.Predmet.ProtuStrankaListFormatedWithAdress_1">
      <item>DORIS-DOMAGOJ GRAĐENJE d.o.o. za građenje i trgovinu, Karakašica 90, 21230 Sinj</item>
    </derivirana_varijabla>
  </DomainObject.Predmet.ProtuStrankaListFormatedWithAdress>
  <DomainObject.Predmet.ProtuStrankaListFormatedWithAdressOIB>
    <izvorni_sadrzaj>
      <item>DORIS-DOMAGOJ GRAĐENJE d.o.o. za građenje i trgovinu, OIB 56013375937, Karakašica 90, 21230 Sinj</item>
    </izvorni_sadrzaj>
    <derivirana_varijabla naziv="DomainObject.Predmet.ProtuStrankaListFormatedWithAdressOIB_1">
      <item>DORIS-DOMAGOJ GRAĐENJE d.o.o. za građenje i trgovinu, OIB 56013375937, Karakašica 90, 21230 Sinj</item>
    </derivirana_varijabla>
  </DomainObject.Predmet.ProtuStrankaListFormatedWithAdressOIB>
  <DomainObject.Predmet.ProtuStrankaListNazivFormated>
    <izvorni_sadrzaj>
      <item>DORIS-DOMAGOJ GRAĐENJE d.o.o. za građenje i trgovinu</item>
    </izvorni_sadrzaj>
    <derivirana_varijabla naziv="DomainObject.Predmet.ProtuStrankaListNazivFormated_1">
      <item>DORIS-DOMAGOJ GRAĐENJE d.o.o. za građenje i trgovinu</item>
    </derivirana_varijabla>
  </DomainObject.Predmet.ProtuStrankaListNazivFormated>
  <DomainObject.Predmet.ProtuStrankaListNazivFormatedOIB>
    <izvorni_sadrzaj>
      <item>DORIS-DOMAGOJ GRAĐENJE d.o.o. za građenje i trgovinu, OIB 56013375937</item>
    </izvorni_sadrzaj>
    <derivirana_varijabla naziv="DomainObject.Predmet.ProtuStrankaListNazivFormatedOIB_1">
      <item>DORIS-DOMAGOJ GRAĐENJE d.o.o. za građenje i trgovinu, OIB 56013375937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DORIS-DOMAGOJ GRAĐENJE d.o.o. za građenje i trgovinu</izvorni_sadrzaj>
    <derivirana_varijabla naziv="DomainObject.Predmet.ProtustrankaIDrugi_1">DORIS-DOMAGOJ GRAĐENJE d.o.o. za građenje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DORIS-DOMAGOJ GRAĐENJE d.o.o. za građenje i trgovinu, OIB 56013375937, Karakašica 90, 21230 Sinj</izvorni_sadrzaj>
    <derivirana_varijabla naziv="DomainObject.Predmet.ProtustrankaIDrugiAdressOIB_1">DORIS-DOMAGOJ GRAĐENJE d.o.o. za građenje i trgovinu, OIB 56013375937, Karakašica 90,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DORIS-DOMAGOJ GRAĐENJE d.o.o. za građenje i trgovinu</item>
    </izvorni_sadrzaj>
    <derivirana_varijabla naziv="DomainObject.Predmet.SudioniciListNaziv_1">
      <item>FINANCIJSKA AGENCIJA RC SPLIT</item>
      <item>DORIS-DOMAGOJ GRAĐENJE d.o.o. za građenje i trgovinu</item>
    </derivirana_varijabla>
  </DomainObject.Predmet.SudioniciListNaziv>
  <DomainObject.Predmet.SudioniciListAdressOIB>
    <izvorni_sadrzaj>
      <item>FINANCIJSKA AGENCIJA RC SPLIT, OIB 85821130368, Mažuranićevo šetalište 24b,21000 Split</item>
      <item>DORIS-DOMAGOJ GRAĐENJE d.o.o. za građenje i trgovinu, OIB 56013375937, Karakašica 90,21230 Sinj</item>
    </izvorni_sadrzaj>
    <derivirana_varijabla naziv="DomainObject.Predmet.SudioniciListAdressOIB_1">
      <item>FINANCIJSKA AGENCIJA RC SPLIT, OIB 85821130368, Mažuranićevo šetalište 24b,21000 Split</item>
      <item>DORIS-DOMAGOJ GRAĐENJE d.o.o. za građenje i trgovinu, OIB 56013375937, Karakašica 90,21230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56013375937</item>
    </izvorni_sadrzaj>
    <derivirana_varijabla naziv="DomainObject.Predmet.SudioniciListNazivOIB_1">
      <item>, OIB 85821130368</item>
      <item>, OIB 56013375937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5E1170-74DF-4274-9890-0D94184FD9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759</properties:Words>
  <properties:Characters>4081</properties:Characters>
  <properties:Lines>108</properties:Lines>
  <properties:Paragraphs>35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2015-12-30T09:45:00Z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