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5bf9" w14:paraId="fab5bf9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</w:t>
      </w:r>
      <w:r w:rsidR="0022307D">
        <w:rPr>
          <w:b/>
          <w:sz w:val="22"/>
          <w:szCs w:val="22"/>
        </w:rPr>
        <w:t>0</w:t>
      </w:r>
      <w:r w:rsidR="00B63CEE">
        <w:rPr>
          <w:b/>
          <w:sz w:val="22"/>
          <w:szCs w:val="22"/>
        </w:rPr>
        <w:t>38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2307D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B63CEE">
        <w:t>BOLE EXP d.o.o., Split, Mosećka 130, OIB: 66816176281</w:t>
      </w:r>
      <w:r w:rsidR="0022307D">
        <w:t xml:space="preserve">, </w:t>
      </w:r>
      <w:r w:rsidR="005356A3" w:rsidRPr="005356A3">
        <w:rPr>
          <w:sz w:val="22"/>
          <w:szCs w:val="22"/>
        </w:rPr>
        <w:t xml:space="preserve">dana </w:t>
      </w:r>
      <w:r w:rsidR="00194B3B">
        <w:rPr>
          <w:sz w:val="22"/>
          <w:szCs w:val="22"/>
        </w:rPr>
        <w:t>7.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B63CEE">
        <w:t>BOLE EXP d.o.o., Split, Mosećka 130, OIB: 66816176281</w:t>
      </w:r>
      <w:r w:rsidR="00686368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</w:t>
      </w:r>
      <w:r w:rsidR="0022307D">
        <w:rPr>
          <w:sz w:val="22"/>
          <w:szCs w:val="22"/>
        </w:rPr>
        <w:t>0</w:t>
      </w:r>
      <w:r w:rsidR="00B63CEE">
        <w:rPr>
          <w:sz w:val="22"/>
          <w:szCs w:val="22"/>
        </w:rPr>
        <w:t>38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B63CEE">
        <w:t>BOLE EXP d.o.o., Split, Mosećka 130, OIB: 66816176281</w:t>
      </w:r>
      <w:r w:rsidR="007B2125"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B63CEE">
        <w:rPr>
          <w:sz w:val="22"/>
          <w:szCs w:val="22"/>
        </w:rPr>
        <w:t>3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035056">
        <w:rPr>
          <w:sz w:val="22"/>
          <w:szCs w:val="22"/>
        </w:rPr>
        <w:t>298</w:t>
      </w:r>
      <w:r w:rsidR="004104DD">
        <w:rPr>
          <w:sz w:val="22"/>
          <w:szCs w:val="22"/>
        </w:rPr>
        <w:t>.</w:t>
      </w:r>
      <w:r w:rsidR="00035056">
        <w:rPr>
          <w:sz w:val="22"/>
          <w:szCs w:val="22"/>
        </w:rPr>
        <w:t>755</w:t>
      </w:r>
      <w:r w:rsidR="00E00464">
        <w:rPr>
          <w:sz w:val="22"/>
          <w:szCs w:val="22"/>
        </w:rPr>
        <w:t>,</w:t>
      </w:r>
      <w:r w:rsidR="00035056">
        <w:rPr>
          <w:sz w:val="22"/>
          <w:szCs w:val="22"/>
        </w:rPr>
        <w:t>70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</w:t>
      </w:r>
      <w:r w:rsidR="00035056">
        <w:rPr>
          <w:sz w:val="22"/>
          <w:szCs w:val="22"/>
        </w:rPr>
        <w:t>29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035056">
        <w:rPr>
          <w:sz w:val="22"/>
          <w:szCs w:val="22"/>
        </w:rPr>
        <w:t>982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194B3B">
        <w:rPr>
          <w:b/>
          <w:sz w:val="22"/>
          <w:szCs w:val="22"/>
        </w:rPr>
        <w:t>7. srpnja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E4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</w:t>
        </w:r>
        <w:r w:rsidR="0022307D">
          <w:t>0</w:t>
        </w:r>
        <w:r w:rsidR="00B63CEE">
          <w:t>38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35056"/>
    <w:rsid w:val="00044A70"/>
    <w:rsid w:val="00134EAF"/>
    <w:rsid w:val="00194B3B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104DD"/>
    <w:rsid w:val="0043509E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E3E46"/>
    <w:rsid w:val="00EF013A"/>
    <w:rsid w:val="00F10840"/>
    <w:rsid w:val="00F11C3A"/>
    <w:rsid w:val="00F14A92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E4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E4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E4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E4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3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E4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E4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E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E4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BOLE EXP, društvo s ograničenom odgovornošću za proizvodnju, trgovinu na veliko i malo</izvorni_sadrzaj>
    <derivirana_varijabla naziv="DomainObject.Predmet.ProtustrankaFormated_1">  BOLE EXP, društvo s ograničenom odgovornošću za proizvodnju, trgovinu na veliko i malo</derivirana_varijabla>
  </DomainObject.Predmet.ProtustrankaFormated>
  <DomainObject.Predmet.ProtustrankaFormatedOIB>
    <izvorni_sadrzaj>  BOLE EXP, društvo s ograničenom odgovornošću za proizvodnju, trgovinu na veliko i malo, OIB 66816176281</izvorni_sadrzaj>
    <derivirana_varijabla naziv="DomainObject.Predmet.ProtustrankaFormatedOIB_1">  BOLE EXP, društvo s ograničenom odgovornošću za proizvodnju, trgovinu na veliko i malo, OIB 66816176281</derivirana_varijabla>
  </DomainObject.Predmet.ProtustrankaFormatedOIB>
  <DomainObject.Predmet.ProtustrankaFormatedWithAdress>
    <izvorni_sadrzaj> BOLE EXP, društvo s ograničenom odgovornošću za proizvodnju, trgovinu na veliko i malo, Mosećka 130, 21000 Split</izvorni_sadrzaj>
    <derivirana_varijabla naziv="DomainObject.Predmet.ProtustrankaFormatedWithAdress_1"> BOLE EXP, društvo s ograničenom odgovornošću za proizvodnju, trgovinu na veliko i malo, Mosećka 130, 21000 Split</derivirana_varijabla>
  </DomainObject.Predmet.ProtustrankaFormatedWithAdress>
  <DomainObject.Predmet.ProtustrankaFormatedWithAdressOIB>
    <izvorni_sadrzaj> BOLE EXP, društvo s ograničenom odgovornošću za proizvodnju, trgovinu na veliko i malo, OIB 66816176281, Mosećka 130, 21000 Split</izvorni_sadrzaj>
    <derivirana_varijabla naziv="DomainObject.Predmet.ProtustrankaFormatedWithAdressOIB_1"> BOLE EXP, društvo s ograničenom odgovornošću za proizvodnju, trgovinu na veliko i malo, OIB 66816176281, Mosećka 130, 21000 Split</derivirana_varijabla>
  </DomainObject.Predmet.ProtustrankaFormatedWithAdressOIB>
  <DomainObject.Predmet.ProtustrankaWithAdress>
    <izvorni_sadrzaj>BOLE EXP, društvo s ograničenom odgovornošću za proizvodnju, trgovinu na veliko i malo Mosećka 130, 21000 Split</izvorni_sadrzaj>
    <derivirana_varijabla naziv="DomainObject.Predmet.ProtustrankaWithAdress_1">BOLE EXP, društvo s ograničenom odgovornošću za proizvodnju, trgovinu na veliko i malo Mosećka 130, 21000 Split</derivirana_varijabla>
  </DomainObject.Predmet.ProtustrankaWithAdress>
  <DomainObject.Predmet.ProtustrankaWithAdressOIB>
    <izvorni_sadrzaj>BOLE EXP, društvo s ograničenom odgovornošću za proizvodnju, trgovinu na veliko i malo, OIB 66816176281, Mosećka 130, 21000 Split</izvorni_sadrzaj>
    <derivirana_varijabla naziv="DomainObject.Predmet.ProtustrankaWithAdressOIB_1">BOLE EXP, društvo s ograničenom odgovornošću za proizvodnju, trgovinu na veliko i malo, OIB 66816176281, Mosećka 130, 21000 Split</derivirana_varijabla>
  </DomainObject.Predmet.ProtustrankaWithAdressOIB>
  <DomainObject.Predmet.ProtustrankaNazivFormated>
    <izvorni_sadrzaj>BOLE EXP, društvo s ograničenom odgovornošću za proizvodnju, trgovinu na veliko i malo</izvorni_sadrzaj>
    <derivirana_varijabla naziv="DomainObject.Predmet.ProtustrankaNazivFormated_1">BOLE EXP, društvo s ograničenom odgovornošću za proizvodnju, trgovinu na veliko i malo</derivirana_varijabla>
  </DomainObject.Predmet.ProtustrankaNazivFormated>
  <DomainObject.Predmet.ProtustrankaNazivFormatedOIB>
    <izvorni_sadrzaj>BOLE EXP, društvo s ograničenom odgovornošću za proizvodnju, trgovinu na veliko i malo, OIB 66816176281</izvorni_sadrzaj>
    <derivirana_varijabla naziv="DomainObject.Predmet.ProtustrankaNazivFormatedOIB_1">BOLE EXP, društvo s ograničenom odgovornošću za proizvodnju, trgovinu na veliko i malo, OIB 66816176281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230347.38</izvorni_sadrzaj>
    <derivirana_varijabla naziv="DomainObject.Predmet.TrenutnaVrijednost_1">230347.38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BOLE EXP, društvo s ograničenom odgovornošću za proizvodnju, trgovinu na veliko i malo</item>
    </izvorni_sadrzaj>
    <derivirana_varijabla naziv="DomainObject.Predmet.ProtuStrankaListFormated_1">
      <item>BOLE EXP, društvo s ograničenom odgovornošću za proizvodnju, trgovinu na veliko i malo</item>
    </derivirana_varijabla>
  </DomainObject.Predmet.ProtuStrankaListFormated>
  <DomainObject.Predmet.ProtuStrankaListFormatedOIB>
    <izvorni_sadrzaj>
      <item>BOLE EXP, društvo s ograničenom odgovornošću za proizvodnju, trgovinu na veliko i malo, OIB 66816176281</item>
    </izvorni_sadrzaj>
    <derivirana_varijabla naziv="DomainObject.Predmet.ProtuStrankaListFormatedOIB_1">
      <item>BOLE EXP, društvo s ograničenom odgovornošću za proizvodnju, trgovinu na veliko i malo, OIB 66816176281</item>
    </derivirana_varijabla>
  </DomainObject.Predmet.ProtuStrankaListFormatedOIB>
  <DomainObject.Predmet.ProtuStrankaListFormatedWithAdress>
    <izvorni_sadrzaj>
      <item>BOLE EXP, društvo s ograničenom odgovornošću za proizvodnju, trgovinu na veliko i malo, Mosećka 130, 21000 Split</item>
    </izvorni_sadrzaj>
    <derivirana_varijabla naziv="DomainObject.Predmet.ProtuStrankaListFormatedWithAdress_1">
      <item>BOLE EXP, društvo s ograničenom odgovornošću za proizvodnju, trgovinu na veliko i malo, Mosećka 130, 21000 Split</item>
    </derivirana_varijabla>
  </DomainObject.Predmet.ProtuStrankaListFormatedWithAdress>
  <DomainObject.Predmet.ProtuStrankaListFormatedWithAdressOIB>
    <izvorni_sadrzaj>
      <item>BOLE EXP, društvo s ograničenom odgovornošću za proizvodnju, trgovinu na veliko i malo, OIB 66816176281, Mosećka 130, 21000 Split</item>
    </izvorni_sadrzaj>
    <derivirana_varijabla naziv="DomainObject.Predmet.ProtuStrankaListFormatedWithAdressOIB_1">
      <item>BOLE EXP, društvo s ograničenom odgovornošću za proizvodnju, trgovinu na veliko i malo, OIB 66816176281, Mosećka 130, 21000 Split</item>
    </derivirana_varijabla>
  </DomainObject.Predmet.ProtuStrankaListFormatedWithAdressOIB>
  <DomainObject.Predmet.ProtuStrankaListNazivFormated>
    <izvorni_sadrzaj>
      <item>BOLE EXP, društvo s ograničenom odgovornošću za proizvodnju, trgovinu na veliko i malo</item>
    </izvorni_sadrzaj>
    <derivirana_varijabla naziv="DomainObject.Predmet.ProtuStrankaListNazivFormated_1">
      <item>BOLE EXP, društvo s ograničenom odgovornošću za proizvodnju, trgovinu na veliko i malo</item>
    </derivirana_varijabla>
  </DomainObject.Predmet.ProtuStrankaListNazivFormated>
  <DomainObject.Predmet.ProtuStrankaListNazivFormatedOIB>
    <izvorni_sadrzaj>
      <item>BOLE EXP, društvo s ograničenom odgovornošću za proizvodnju, trgovinu na veliko i malo, OIB 66816176281</item>
    </izvorni_sadrzaj>
    <derivirana_varijabla naziv="DomainObject.Predmet.ProtuStrankaListNazivFormatedOIB_1">
      <item>BOLE EXP, društvo s ograničenom odgovornošću za proizvodnju, trgovinu na veliko i malo, OIB 66816176281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BOLE EXP, društvo s ograničenom odgovornošću za proizvodnju, trgovinu na veliko i malo</izvorni_sadrzaj>
    <derivirana_varijabla naziv="DomainObject.Predmet.ProtustrankaIDrugi_1">BOLE EXP, društvo s ograničenom odgovornošću za proizvodnju,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BOLE EXP, društvo s ograničenom odgovornošću za proizvodnju, trgovinu na veliko i malo, OIB 66816176281, Mosećka 130, 21000 Split</izvorni_sadrzaj>
    <derivirana_varijabla naziv="DomainObject.Predmet.ProtustrankaIDrugiAdressOIB_1">BOLE EXP, društvo s ograničenom odgovornošću za proizvodnju, trgovinu na veliko i malo, OIB 66816176281, Mosećka 130,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BOLE EXP, društvo s ograničenom odgovornošću za proizvodnju, trgovinu na veliko i malo</item>
      <item>FINANCIJSKA AGENCIJA, RC SPLIT</item>
    </izvorni_sadrzaj>
    <derivirana_varijabla naziv="DomainObject.Predmet.SudioniciListNaziv_1">
      <item>BOLE EXP, društvo s ograničenom odgovornošću za proizvodnju, trgovinu na veliko i malo</item>
      <item>FINANCIJSKA AGENCIJA, RC SPLIT</item>
    </derivirana_varijabla>
  </DomainObject.Predmet.SudioniciListNaziv>
  <DomainObject.Predmet.SudioniciListAdressOIB>
    <izvorni_sadrzaj>
      <item>BOLE EXP, društvo s ograničenom odgovornošću za proizvodnju, trgovinu na veliko i malo, OIB 66816176281, Mosećka 130,21000 Split</item>
      <item>FINANCIJSKA AGENCIJA, RC SPLIT, OIB 85821130368, Mažuranićevo šetalište 24 b,21000 Split</item>
    </izvorni_sadrzaj>
    <derivirana_varijabla naziv="DomainObject.Predmet.SudioniciListAdressOIB_1">
      <item>BOLE EXP, društvo s ograničenom odgovornošću za proizvodnju, trgovinu na veliko i malo, OIB 66816176281, Mosećka 130,21000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66816176281</item>
      <item>, OIB 85821130368</item>
    </izvorni_sadrzaj>
    <derivirana_varijabla naziv="DomainObject.Predmet.SudioniciListNazivOIB_1">
      <item>, OIB 66816176281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3519</properties:Characters>
  <properties:Lines>90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2017-06-30T11:17:00Z</dcterms:created>
  <dc:creator>Diana Butigan Granić</dc:creator>
  <cp:lastModifiedBy>Mara Marčinko</cp:lastModifiedBy>
  <cp:lastPrinted>2017-07-07T06:28:00Z</cp:lastPrinted>
  <dcterms:modified xmlns:xsi="http://www.w3.org/2001/XMLSchema-instance" xsi:type="dcterms:W3CDTF">2017-07-07T06:28:00Z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