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1D5467" w:rsidR="0056018D" w:rsidTr="00C24C72">
        <w:tc>
          <w:tcPr>
            <w:tcW w:w="3060" w:type="dxa"/>
          </w:tcPr>
          <w:p w:rsidR="00B46A4C" w:rsidP="00C24C72" w:rsidRDefault="00FC1C16">
            <w:pPr>
              <w:pStyle w:val="Naslov2"/>
              <w:rPr>
                <w:rFonts w:ascii="Times New Roman" w:hAnsi="Times New Roman" w:cs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1D5467">
              <w:rPr>
                <w:rFonts w:ascii="Times New Roman" w:hAnsi="Times New Roman" w:cs="Times New Roman"/>
                <w:i w:val="false"/>
                <w:noProof/>
                <w:sz w:val="24"/>
                <w:szCs w:val="24"/>
              </w:rPr>
              <w:drawing>
                <wp:inline distT="0" distB="0" distL="0" distR="0">
                  <wp:extent cx="723900" cy="962025"/>
                  <wp:effectExtent l="0" t="0" r="0" b="9525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1D5467" w:rsidR="0056018D" w:rsidP="00C24C72" w:rsidRDefault="0056018D">
            <w:pPr>
              <w:pStyle w:val="Naslov2"/>
              <w:rPr>
                <w:rFonts w:ascii="Times New Roman" w:hAnsi="Times New Roman" w:cs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ascii="Times New Roman" w:hAnsi="Times New Roman" w:cs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Pr="001D5467" w:rsidR="0056018D" w:rsidP="00C24C72" w:rsidRDefault="0056018D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Pr="001D5467" w:rsidR="0056018D" w:rsidP="00C24C72" w:rsidRDefault="0056018D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="0018593F" w:rsidP="0018593F" w:rsidRDefault="00E34E81" w14:paraId="4d3f2c5" w14:textId="4d3f2c5">
      <w:pPr>
        <w:jc w:val="right"/>
        <w15:collapsed w:val="false"/>
        <w:rPr>
          <w:sz w:val="24"/>
        </w:rPr>
      </w:pPr>
      <w:r w:rsidRPr="00B605E1">
        <w:rPr>
          <w:sz w:val="24"/>
        </w:rPr>
        <w:t xml:space="preserve"> </w:t>
      </w:r>
      <w:r w:rsidRPr="00482933" w:rsidR="0018593F">
        <w:rPr>
          <w:sz w:val="24"/>
        </w:rPr>
        <w:t>40.</w:t>
      </w:r>
      <w:r w:rsidR="0018593F">
        <w:rPr>
          <w:b/>
          <w:sz w:val="24"/>
        </w:rPr>
        <w:t xml:space="preserve"> </w:t>
      </w:r>
      <w:r w:rsidRPr="00482933" w:rsidR="0018593F">
        <w:rPr>
          <w:sz w:val="24"/>
        </w:rPr>
        <w:t>S</w:t>
      </w:r>
      <w:r w:rsidR="0018593F">
        <w:rPr>
          <w:sz w:val="24"/>
        </w:rPr>
        <w:t>t-3390/2016</w:t>
      </w:r>
    </w:p>
    <w:p w:rsidR="0018593F" w:rsidP="0018593F" w:rsidRDefault="0018593F">
      <w:pPr>
        <w:rPr>
          <w:sz w:val="24"/>
        </w:rPr>
      </w:pPr>
    </w:p>
    <w:p w:rsidRPr="00010102" w:rsidR="0018593F" w:rsidP="0018593F" w:rsidRDefault="0018593F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="00923469" w:rsidP="00923469" w:rsidRDefault="00923469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Pr="00337798" w:rsidR="00923469" w:rsidP="00923469" w:rsidRDefault="00923469">
      <w:pPr>
        <w:jc w:val="center"/>
        <w:rPr>
          <w:sz w:val="24"/>
        </w:rPr>
      </w:pPr>
    </w:p>
    <w:p w:rsidR="0018593F" w:rsidP="0018593F" w:rsidRDefault="0018593F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AUTO PLUS d.o.o., Kutina,Ilova, Ljudevita Gaja 13 OIB 67999835221., d</w:t>
      </w:r>
      <w:r w:rsidRPr="008600EF">
        <w:rPr>
          <w:sz w:val="24"/>
          <w:szCs w:val="24"/>
        </w:rPr>
        <w:t xml:space="preserve">ana </w:t>
      </w:r>
      <w:r w:rsidR="003B56DF">
        <w:rPr>
          <w:sz w:val="24"/>
          <w:szCs w:val="24"/>
        </w:rPr>
        <w:t>10.rujna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201</w:t>
      </w:r>
      <w:r w:rsidR="003B56DF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Pr="003A007A" w:rsidR="00525D6E" w:rsidRDefault="00525D6E">
      <w:pPr>
        <w:jc w:val="both"/>
        <w:rPr>
          <w:sz w:val="40"/>
          <w:szCs w:val="40"/>
        </w:rPr>
      </w:pPr>
    </w:p>
    <w:p w:rsidR="003B56DF" w:rsidP="003B56DF" w:rsidRDefault="003B56DF">
      <w:pPr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Pr="00DC008D" w:rsidR="003B56DF" w:rsidP="003B56DF" w:rsidRDefault="003B56DF">
      <w:pPr>
        <w:jc w:val="center"/>
        <w:rPr>
          <w:b/>
          <w:sz w:val="24"/>
        </w:rPr>
      </w:pPr>
    </w:p>
    <w:p w:rsidR="003B56DF" w:rsidP="00B61A70" w:rsidRDefault="006E7E74">
      <w:pPr>
        <w:ind w:firstLine="720"/>
        <w:jc w:val="both"/>
        <w:rPr>
          <w:b/>
          <w:sz w:val="24"/>
          <w:szCs w:val="24"/>
        </w:rPr>
      </w:pPr>
      <w:r w:rsidRPr="003A007A">
        <w:rPr>
          <w:sz w:val="24"/>
          <w:szCs w:val="24"/>
        </w:rPr>
        <w:t>Zakazuje se</w:t>
      </w:r>
      <w:r w:rsidRPr="003A007A" w:rsidR="006838BA">
        <w:rPr>
          <w:sz w:val="24"/>
          <w:szCs w:val="24"/>
        </w:rPr>
        <w:t xml:space="preserve"> </w:t>
      </w:r>
      <w:r w:rsidR="003B56DF">
        <w:rPr>
          <w:sz w:val="24"/>
          <w:szCs w:val="24"/>
        </w:rPr>
        <w:t xml:space="preserve">nastavak </w:t>
      </w:r>
      <w:r w:rsidRPr="003A007A" w:rsidR="006838BA">
        <w:rPr>
          <w:sz w:val="24"/>
          <w:szCs w:val="24"/>
        </w:rPr>
        <w:t xml:space="preserve">ročište vjerovnika na kojem će se ispitati prijavljene tražbine (ispitno ročište) za </w:t>
      </w:r>
      <w:r w:rsidRPr="003A007A" w:rsidR="006838BA">
        <w:rPr>
          <w:b/>
          <w:sz w:val="24"/>
          <w:szCs w:val="24"/>
        </w:rPr>
        <w:t xml:space="preserve">dan: </w:t>
      </w:r>
    </w:p>
    <w:p w:rsidR="00923469" w:rsidP="00B61A70" w:rsidRDefault="00923469">
      <w:pPr>
        <w:ind w:firstLine="720"/>
        <w:jc w:val="both"/>
        <w:rPr>
          <w:b/>
          <w:sz w:val="24"/>
          <w:szCs w:val="24"/>
        </w:rPr>
      </w:pPr>
    </w:p>
    <w:p w:rsidR="003B56DF" w:rsidP="00B61A70" w:rsidRDefault="00486CCE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17.listopada</w:t>
      </w:r>
      <w:r w:rsidRPr="003A007A" w:rsidR="001C7874">
        <w:rPr>
          <w:b/>
          <w:sz w:val="24"/>
          <w:szCs w:val="24"/>
        </w:rPr>
        <w:t xml:space="preserve"> 201</w:t>
      </w:r>
      <w:r w:rsidR="00477921">
        <w:rPr>
          <w:b/>
          <w:sz w:val="24"/>
          <w:szCs w:val="24"/>
        </w:rPr>
        <w:t>9</w:t>
      </w:r>
      <w:r w:rsidRPr="003A007A" w:rsidR="001C7874">
        <w:rPr>
          <w:b/>
          <w:sz w:val="24"/>
          <w:szCs w:val="24"/>
        </w:rPr>
        <w:t>.</w:t>
      </w:r>
      <w:r w:rsidRPr="003A007A" w:rsidR="006838BA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11,30</w:t>
      </w:r>
      <w:r w:rsidRPr="003A007A" w:rsidR="006838BA">
        <w:rPr>
          <w:b/>
          <w:sz w:val="24"/>
          <w:szCs w:val="24"/>
        </w:rPr>
        <w:t xml:space="preserve"> </w:t>
      </w:r>
      <w:r w:rsidRPr="003A007A" w:rsidR="006838BA">
        <w:rPr>
          <w:sz w:val="24"/>
          <w:szCs w:val="24"/>
        </w:rPr>
        <w:t>sati</w:t>
      </w:r>
    </w:p>
    <w:p w:rsidR="00B61A70" w:rsidP="00B61A70" w:rsidRDefault="006838BA">
      <w:pPr>
        <w:jc w:val="center"/>
        <w:rPr>
          <w:sz w:val="24"/>
          <w:szCs w:val="24"/>
        </w:rPr>
      </w:pPr>
      <w:r w:rsidRPr="003A007A">
        <w:rPr>
          <w:sz w:val="24"/>
          <w:szCs w:val="24"/>
        </w:rPr>
        <w:t>koje će se održati</w:t>
      </w:r>
      <w:r w:rsidRPr="005802DA" w:rsidR="005802DA">
        <w:rPr>
          <w:sz w:val="24"/>
          <w:szCs w:val="24"/>
        </w:rPr>
        <w:t xml:space="preserve"> </w:t>
      </w:r>
      <w:r w:rsidRPr="003A007A" w:rsidR="005802DA">
        <w:rPr>
          <w:sz w:val="24"/>
          <w:szCs w:val="24"/>
        </w:rPr>
        <w:t xml:space="preserve">održati u zgradi ovog suda, </w:t>
      </w:r>
    </w:p>
    <w:p w:rsidR="00A332C3" w:rsidP="00B61A70" w:rsidRDefault="005802DA">
      <w:pPr>
        <w:jc w:val="center"/>
        <w:rPr>
          <w:sz w:val="24"/>
          <w:szCs w:val="24"/>
        </w:rPr>
      </w:pPr>
      <w:r w:rsidRPr="003A007A">
        <w:rPr>
          <w:sz w:val="24"/>
          <w:szCs w:val="24"/>
        </w:rPr>
        <w:t xml:space="preserve">Zagreb, Petrinjska 8, soba broj 96/II </w:t>
      </w:r>
    </w:p>
    <w:p w:rsidR="00022F88" w:rsidP="00A332C3" w:rsidRDefault="00022F88">
      <w:pPr>
        <w:jc w:val="both"/>
        <w:rPr>
          <w:sz w:val="24"/>
          <w:szCs w:val="24"/>
        </w:rPr>
      </w:pPr>
    </w:p>
    <w:p w:rsidRPr="00A41909" w:rsidR="00022F88" w:rsidP="00A332C3" w:rsidRDefault="00022F88">
      <w:pPr>
        <w:jc w:val="both"/>
        <w:rPr>
          <w:sz w:val="24"/>
          <w:szCs w:val="24"/>
        </w:rPr>
      </w:pPr>
    </w:p>
    <w:p w:rsidRPr="005D6EF2" w:rsidR="006838BA" w:rsidRDefault="006838BA">
      <w:pPr>
        <w:jc w:val="center"/>
        <w:rPr>
          <w:sz w:val="24"/>
          <w:szCs w:val="24"/>
        </w:rPr>
      </w:pPr>
      <w:r w:rsidRPr="005D6EF2">
        <w:rPr>
          <w:sz w:val="24"/>
          <w:szCs w:val="24"/>
        </w:rPr>
        <w:t>Obrazloženje</w:t>
      </w:r>
    </w:p>
    <w:p w:rsidR="006353E4" w:rsidP="006353E4" w:rsidRDefault="006353E4">
      <w:pPr>
        <w:jc w:val="both"/>
        <w:rPr>
          <w:sz w:val="24"/>
          <w:u w:val="single"/>
        </w:rPr>
      </w:pPr>
    </w:p>
    <w:p w:rsidR="0077354E" w:rsidP="00A92C82" w:rsidRDefault="00DA3D9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</w:t>
      </w:r>
      <w:r w:rsidR="00B61A70">
        <w:rPr>
          <w:sz w:val="24"/>
          <w:szCs w:val="24"/>
        </w:rPr>
        <w:t xml:space="preserve"> temelju izvješća stečajnog upravitelja od </w:t>
      </w:r>
      <w:r w:rsidR="00A92C82">
        <w:rPr>
          <w:sz w:val="24"/>
          <w:szCs w:val="24"/>
        </w:rPr>
        <w:t xml:space="preserve">6.rujna 2019 utvrđeno je da na ispitnom ročištu održanom dana </w:t>
      </w:r>
      <w:r w:rsidR="007E0029">
        <w:rPr>
          <w:sz w:val="24"/>
          <w:szCs w:val="24"/>
        </w:rPr>
        <w:t>4.lipnja 2019. nije ispitana p</w:t>
      </w:r>
      <w:r w:rsidR="00851720">
        <w:rPr>
          <w:sz w:val="24"/>
          <w:szCs w:val="24"/>
        </w:rPr>
        <w:t>ravovremen</w:t>
      </w:r>
      <w:r w:rsidR="0077354E">
        <w:rPr>
          <w:sz w:val="24"/>
          <w:szCs w:val="24"/>
        </w:rPr>
        <w:t>o prijavljena tražbina vjerovnika HEP-OPSKRBA d.o.o., Zagreb, Ulica grada Vukovara 37.</w:t>
      </w:r>
    </w:p>
    <w:p w:rsidR="0077354E" w:rsidP="0077354E" w:rsidRDefault="007735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Stoga je određen nastavak ispitnog ročišta radi ispitibvanja pravovremene prijave tog vjerovnika.</w:t>
      </w:r>
    </w:p>
    <w:p w:rsidRPr="00983EBC" w:rsidR="00923469" w:rsidP="0077354E" w:rsidRDefault="0077354E">
      <w:pPr>
        <w:ind w:firstLine="708"/>
        <w:jc w:val="both"/>
        <w:rPr>
          <w:sz w:val="24"/>
          <w:szCs w:val="24"/>
        </w:rPr>
      </w:pPr>
      <w:r w:rsidRPr="00983EBC">
        <w:rPr>
          <w:sz w:val="24"/>
          <w:szCs w:val="24"/>
        </w:rPr>
        <w:t xml:space="preserve"> </w:t>
      </w:r>
    </w:p>
    <w:p w:rsidRPr="00983EBC" w:rsidR="006838BA" w:rsidP="006C7A5A" w:rsidRDefault="006838BA">
      <w:pPr>
        <w:jc w:val="center"/>
        <w:rPr>
          <w:b/>
          <w:sz w:val="24"/>
          <w:szCs w:val="24"/>
        </w:rPr>
      </w:pPr>
      <w:r w:rsidRPr="00983EBC">
        <w:rPr>
          <w:sz w:val="24"/>
          <w:szCs w:val="24"/>
          <w:lang w:val="pl-PL"/>
        </w:rPr>
        <w:t>Zagreb</w:t>
      </w:r>
      <w:r w:rsidRPr="00983EBC">
        <w:rPr>
          <w:sz w:val="24"/>
          <w:szCs w:val="24"/>
        </w:rPr>
        <w:t xml:space="preserve">, </w:t>
      </w:r>
      <w:r w:rsidR="00F24817">
        <w:rPr>
          <w:sz w:val="24"/>
          <w:szCs w:val="24"/>
        </w:rPr>
        <w:t>1</w:t>
      </w:r>
      <w:r w:rsidR="00923469">
        <w:rPr>
          <w:sz w:val="24"/>
          <w:szCs w:val="24"/>
        </w:rPr>
        <w:t>0.rujna</w:t>
      </w:r>
      <w:r w:rsidRPr="00983EBC" w:rsidR="008F4A95">
        <w:rPr>
          <w:sz w:val="24"/>
          <w:szCs w:val="24"/>
        </w:rPr>
        <w:t xml:space="preserve"> </w:t>
      </w:r>
      <w:r w:rsidRPr="00983EBC" w:rsidR="00E836A6">
        <w:rPr>
          <w:sz w:val="24"/>
          <w:szCs w:val="24"/>
        </w:rPr>
        <w:t>201</w:t>
      </w:r>
      <w:r w:rsidRPr="00983EBC" w:rsidR="00D50486">
        <w:rPr>
          <w:sz w:val="24"/>
          <w:szCs w:val="24"/>
        </w:rPr>
        <w:t>9</w:t>
      </w:r>
      <w:r w:rsidRPr="00983EBC" w:rsidR="00E836A6">
        <w:rPr>
          <w:sz w:val="24"/>
          <w:szCs w:val="24"/>
        </w:rPr>
        <w:t>.</w:t>
      </w:r>
    </w:p>
    <w:p w:rsidRPr="00983EBC" w:rsidR="006838BA" w:rsidP="002B322D" w:rsidRDefault="00A96E38">
      <w:pPr>
        <w:ind w:left="3600" w:firstLine="720"/>
        <w:jc w:val="right"/>
        <w:rPr>
          <w:sz w:val="24"/>
          <w:szCs w:val="24"/>
        </w:rPr>
      </w:pPr>
      <w:r w:rsidRPr="00983EBC">
        <w:rPr>
          <w:sz w:val="24"/>
          <w:szCs w:val="24"/>
        </w:rPr>
        <w:t>Sudac:</w:t>
      </w:r>
    </w:p>
    <w:p w:rsidRPr="00983EBC" w:rsidR="00E836A6" w:rsidP="008676A1" w:rsidRDefault="006838BA">
      <w:pPr>
        <w:jc w:val="right"/>
        <w:rPr>
          <w:sz w:val="24"/>
          <w:szCs w:val="24"/>
        </w:rPr>
      </w:pPr>
      <w:r w:rsidRPr="00983EBC">
        <w:rPr>
          <w:sz w:val="24"/>
          <w:szCs w:val="24"/>
        </w:rPr>
        <w:tab/>
      </w:r>
      <w:r w:rsidRPr="00983EBC">
        <w:rPr>
          <w:sz w:val="24"/>
          <w:szCs w:val="24"/>
        </w:rPr>
        <w:tab/>
      </w:r>
      <w:r w:rsidRPr="00983EBC">
        <w:rPr>
          <w:sz w:val="24"/>
          <w:szCs w:val="24"/>
        </w:rPr>
        <w:tab/>
        <w:t xml:space="preserve"> </w:t>
      </w:r>
      <w:r w:rsidRPr="00983EBC" w:rsidR="00041689">
        <w:rPr>
          <w:sz w:val="24"/>
          <w:szCs w:val="24"/>
        </w:rPr>
        <w:t xml:space="preserve">                        </w:t>
      </w:r>
      <w:r w:rsidRPr="00983EBC" w:rsidR="00041689">
        <w:rPr>
          <w:sz w:val="24"/>
          <w:szCs w:val="24"/>
        </w:rPr>
        <w:tab/>
        <w:t xml:space="preserve">          </w:t>
      </w:r>
      <w:r w:rsidRPr="00983EBC" w:rsidR="0077476F">
        <w:rPr>
          <w:sz w:val="24"/>
          <w:szCs w:val="24"/>
        </w:rPr>
        <w:tab/>
      </w:r>
      <w:r w:rsidRPr="00983EBC" w:rsidR="0077476F">
        <w:rPr>
          <w:sz w:val="24"/>
          <w:szCs w:val="24"/>
        </w:rPr>
        <w:tab/>
        <w:t xml:space="preserve">     </w:t>
      </w:r>
      <w:r w:rsidRPr="00983EBC">
        <w:rPr>
          <w:sz w:val="24"/>
          <w:szCs w:val="24"/>
        </w:rPr>
        <w:t>Ante Galić</w:t>
      </w:r>
      <w:r w:rsidRPr="00983EBC" w:rsidR="005D78EA">
        <w:rPr>
          <w:sz w:val="24"/>
          <w:szCs w:val="24"/>
        </w:rPr>
        <w:t xml:space="preserve"> </w:t>
      </w:r>
      <w:r w:rsidR="009216BE">
        <w:rPr>
          <w:sz w:val="24"/>
          <w:szCs w:val="24"/>
        </w:rPr>
        <w:t>v.r.</w:t>
      </w:r>
    </w:p>
    <w:p w:rsidR="006838BA" w:rsidP="00A10F37" w:rsidRDefault="00A96E38">
      <w:pPr>
        <w:rPr>
          <w:sz w:val="24"/>
          <w:szCs w:val="24"/>
        </w:rPr>
      </w:pPr>
      <w:r w:rsidRPr="00983EBC">
        <w:rPr>
          <w:sz w:val="24"/>
          <w:szCs w:val="24"/>
          <w:lang w:val="pl-PL"/>
        </w:rPr>
        <w:t>Uputa</w:t>
      </w:r>
      <w:r w:rsidRPr="00983EBC">
        <w:rPr>
          <w:sz w:val="24"/>
          <w:szCs w:val="24"/>
        </w:rPr>
        <w:t xml:space="preserve"> </w:t>
      </w:r>
      <w:r w:rsidRPr="00983EBC">
        <w:rPr>
          <w:sz w:val="24"/>
          <w:szCs w:val="24"/>
          <w:lang w:val="pl-PL"/>
        </w:rPr>
        <w:t>o</w:t>
      </w:r>
      <w:r w:rsidRPr="00983EBC">
        <w:rPr>
          <w:sz w:val="24"/>
          <w:szCs w:val="24"/>
        </w:rPr>
        <w:t xml:space="preserve"> </w:t>
      </w:r>
      <w:r w:rsidRPr="00983EBC">
        <w:rPr>
          <w:sz w:val="24"/>
          <w:szCs w:val="24"/>
          <w:lang w:val="pl-PL"/>
        </w:rPr>
        <w:t>pravnom</w:t>
      </w:r>
      <w:r w:rsidRPr="00983EBC">
        <w:rPr>
          <w:sz w:val="24"/>
          <w:szCs w:val="24"/>
        </w:rPr>
        <w:t xml:space="preserve"> </w:t>
      </w:r>
      <w:r w:rsidRPr="00983EBC">
        <w:rPr>
          <w:sz w:val="24"/>
          <w:szCs w:val="24"/>
          <w:lang w:val="pl-PL"/>
        </w:rPr>
        <w:t>lijeku</w:t>
      </w:r>
      <w:r w:rsidRPr="00983EBC">
        <w:rPr>
          <w:sz w:val="24"/>
          <w:szCs w:val="24"/>
        </w:rPr>
        <w:t>:</w:t>
      </w:r>
    </w:p>
    <w:p w:rsidR="000211BB" w:rsidP="000211BB" w:rsidRDefault="000211BB">
      <w:pPr>
        <w:jc w:val="both"/>
        <w:rPr>
          <w:sz w:val="24"/>
        </w:rPr>
      </w:pPr>
      <w:r>
        <w:rPr>
          <w:sz w:val="24"/>
        </w:rPr>
        <w:t>Protiv zaključka žalba nije dopuštena (članak 19. stavak 7.SZ-a)</w:t>
      </w:r>
    </w:p>
    <w:p w:rsidRPr="00983EBC" w:rsidR="00F24817" w:rsidRDefault="00F24817">
      <w:pPr>
        <w:jc w:val="both"/>
        <w:rPr>
          <w:sz w:val="24"/>
          <w:szCs w:val="24"/>
          <w:lang w:val="pl-PL"/>
        </w:rPr>
      </w:pPr>
    </w:p>
    <w:p w:rsidR="009216BE" w:rsidP="009216BE" w:rsidRDefault="009216BE">
      <w:pPr>
        <w:ind w:left="3600" w:firstLine="720"/>
        <w:rPr>
          <w:szCs w:val="22"/>
        </w:rPr>
      </w:pPr>
      <w:r>
        <w:rPr>
          <w:szCs w:val="22"/>
        </w:rPr>
        <w:t>Za točnost otpravka- ovlašteni službenik:</w:t>
      </w:r>
    </w:p>
    <w:p w:rsidR="009216BE" w:rsidP="0062083B" w:rsidRDefault="009216BE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Pr="0062083B" w:rsidR="009216BE" w:rsidP="0062083B" w:rsidRDefault="009216BE">
      <w:pPr>
        <w:rPr>
          <w:szCs w:val="22"/>
        </w:rPr>
      </w:pPr>
    </w:p>
    <w:p w:rsidRPr="0062083B" w:rsidR="009216BE" w:rsidP="0062083B" w:rsidRDefault="009216BE">
      <w:pPr>
        <w:rPr>
          <w:szCs w:val="22"/>
        </w:rPr>
      </w:pPr>
    </w:p>
    <w:p w:rsidR="009216BE" w:rsidP="0062083B" w:rsidRDefault="009216BE">
      <w:pPr>
        <w:rPr>
          <w:szCs w:val="22"/>
        </w:rPr>
      </w:pPr>
    </w:p>
    <w:p w:rsidR="009216BE" w:rsidP="0062083B" w:rsidRDefault="009216BE">
      <w:pPr>
        <w:rPr>
          <w:szCs w:val="22"/>
        </w:rPr>
      </w:pPr>
    </w:p>
    <w:p w:rsidR="009216BE" w:rsidP="004B6D6B" w:rsidRDefault="009216BE">
      <w:pPr>
        <w:rPr>
          <w:lang w:val="pl-PL"/>
        </w:rPr>
      </w:pPr>
      <w:r>
        <w:rPr>
          <w:szCs w:val="22"/>
        </w:rPr>
        <w:t xml:space="preserve"> </w:t>
      </w:r>
    </w:p>
    <w:p w:rsidRPr="00983EBC" w:rsidR="00A64BBD" w:rsidP="00B703DE" w:rsidRDefault="00A64BBD">
      <w:pPr>
        <w:ind w:left="360"/>
        <w:jc w:val="both"/>
        <w:rPr>
          <w:sz w:val="24"/>
          <w:szCs w:val="24"/>
        </w:rPr>
      </w:pPr>
    </w:p>
    <w:sectPr w:rsidRPr="00983EBC" w:rsidR="00A64BBD" w:rsidSect="006C7A5A">
      <w:headerReference w:type="even" r:id="rId11"/>
      <w:headerReference w:type="default" r:id="rId12"/>
      <w:pgSz w:w="11906" w:h="16838"/>
      <w:pgMar w:top="1440" w:right="1797" w:bottom="1418" w:left="1797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E6CB5" w:rsidRDefault="00CE6CB5">
      <w:r>
        <w:separator/>
      </w:r>
    </w:p>
  </w:endnote>
  <w:endnote w:type="continuationSeparator" w:id="0">
    <w:p w:rsidR="00CE6CB5" w:rsidRDefault="00CE6CB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E6CB5" w:rsidRDefault="00CE6CB5">
      <w:r>
        <w:separator/>
      </w:r>
    </w:p>
  </w:footnote>
  <w:footnote w:type="continuationSeparator" w:id="0">
    <w:p w:rsidR="00CE6CB5" w:rsidRDefault="00CE6CB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AD7" w:rsidP="00C24C72" w:rsidRDefault="00185AD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85AD7" w:rsidRDefault="00185AD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AD7" w:rsidP="00C24C72" w:rsidRDefault="00185AD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16B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36A6" w:rsidP="00F63E47" w:rsidRDefault="00F63E47">
    <w:pPr>
      <w:ind w:left="4320" w:firstLine="720"/>
      <w:jc w:val="right"/>
      <w:rPr>
        <w:sz w:val="24"/>
        <w:szCs w:val="24"/>
      </w:rPr>
    </w:pP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A35E08">
      <w:rPr>
        <w:sz w:val="24"/>
      </w:rPr>
      <w:t>3390</w:t>
    </w:r>
    <w:r>
      <w:rPr>
        <w:sz w:val="24"/>
      </w:rPr>
      <w:t>/1</w:t>
    </w:r>
    <w:r w:rsidR="00A35E08">
      <w:rPr>
        <w:sz w:val="24"/>
      </w:rPr>
      <w:t>6</w:t>
    </w:r>
    <w:r>
      <w:rPr>
        <w:sz w:val="24"/>
      </w:rPr>
      <w:t xml:space="preserve">  </w:t>
    </w:r>
  </w:p>
  <w:p w:rsidR="00185AD7" w:rsidP="0056018D" w:rsidRDefault="00185AD7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="true" w:legacySpace="0" w:legacyIndent="283"/>
      <w:lvlJc w:val="left"/>
      <w:pPr>
        <w:ind w:left="1288" w:hanging="283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B2700B9C"/>
    <w:lvl w:ilvl="0" w:tplc="DBE470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ascii="Times New Roman" w:hAnsi="Times New Roman" w:cs="Times New Roman"/>
        <w:b w:val="false"/>
        <w:color w:val="auto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="true" w:legacySpace="120" w:legacyIndent="360"/>
      <w:lvlJc w:val="left"/>
      <w:pPr>
        <w:ind w:left="1080" w:hanging="360"/>
      </w:pPr>
    </w:lvl>
  </w:abstractNum>
  <w:abstractNum w:abstractNumId="5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6">
    <w:nsid w:val="74C152DE"/>
    <w:multiLevelType w:val="hybridMultilevel"/>
    <w:tmpl w:val="A41E84B4"/>
    <w:lvl w:ilvl="0" w:tplc="244E4AD0">
      <w:start w:val="4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9A9"/>
    <w:rsid w:val="000006E8"/>
    <w:rsid w:val="000164DD"/>
    <w:rsid w:val="000211BB"/>
    <w:rsid w:val="00022F88"/>
    <w:rsid w:val="00025339"/>
    <w:rsid w:val="00026DA0"/>
    <w:rsid w:val="000371A6"/>
    <w:rsid w:val="00040589"/>
    <w:rsid w:val="00041689"/>
    <w:rsid w:val="0004473F"/>
    <w:rsid w:val="000471E3"/>
    <w:rsid w:val="00064FC4"/>
    <w:rsid w:val="000717DF"/>
    <w:rsid w:val="00074E6A"/>
    <w:rsid w:val="00077E5C"/>
    <w:rsid w:val="00092941"/>
    <w:rsid w:val="00097BEA"/>
    <w:rsid w:val="000A09DD"/>
    <w:rsid w:val="000A4F0C"/>
    <w:rsid w:val="000B2838"/>
    <w:rsid w:val="000B78D5"/>
    <w:rsid w:val="000C1F61"/>
    <w:rsid w:val="000C29F6"/>
    <w:rsid w:val="000C4886"/>
    <w:rsid w:val="000C6A31"/>
    <w:rsid w:val="000D08FC"/>
    <w:rsid w:val="000D129A"/>
    <w:rsid w:val="000D1BF8"/>
    <w:rsid w:val="000E265A"/>
    <w:rsid w:val="000F444A"/>
    <w:rsid w:val="000F4D69"/>
    <w:rsid w:val="000F6345"/>
    <w:rsid w:val="00102C56"/>
    <w:rsid w:val="00102FE3"/>
    <w:rsid w:val="0012249B"/>
    <w:rsid w:val="0012251C"/>
    <w:rsid w:val="0012255D"/>
    <w:rsid w:val="00127B75"/>
    <w:rsid w:val="00132A5D"/>
    <w:rsid w:val="0013428A"/>
    <w:rsid w:val="00135DA8"/>
    <w:rsid w:val="00137314"/>
    <w:rsid w:val="00137B05"/>
    <w:rsid w:val="0014519E"/>
    <w:rsid w:val="00150A80"/>
    <w:rsid w:val="00152276"/>
    <w:rsid w:val="00160224"/>
    <w:rsid w:val="00161418"/>
    <w:rsid w:val="0016323B"/>
    <w:rsid w:val="00164D3A"/>
    <w:rsid w:val="00166E72"/>
    <w:rsid w:val="00166ED9"/>
    <w:rsid w:val="00167E68"/>
    <w:rsid w:val="001708B2"/>
    <w:rsid w:val="00172A8D"/>
    <w:rsid w:val="0017694A"/>
    <w:rsid w:val="0017701B"/>
    <w:rsid w:val="00177214"/>
    <w:rsid w:val="0018593F"/>
    <w:rsid w:val="00185AD7"/>
    <w:rsid w:val="00186749"/>
    <w:rsid w:val="00195086"/>
    <w:rsid w:val="001A1845"/>
    <w:rsid w:val="001A45BF"/>
    <w:rsid w:val="001C7874"/>
    <w:rsid w:val="001D307F"/>
    <w:rsid w:val="001D3C0D"/>
    <w:rsid w:val="001D411A"/>
    <w:rsid w:val="001D5467"/>
    <w:rsid w:val="001E12BB"/>
    <w:rsid w:val="001E1892"/>
    <w:rsid w:val="001E21FD"/>
    <w:rsid w:val="001E44D0"/>
    <w:rsid w:val="001F1DF7"/>
    <w:rsid w:val="002009B5"/>
    <w:rsid w:val="00206440"/>
    <w:rsid w:val="00206C81"/>
    <w:rsid w:val="00210410"/>
    <w:rsid w:val="002146E4"/>
    <w:rsid w:val="0021540B"/>
    <w:rsid w:val="00230BF0"/>
    <w:rsid w:val="00231857"/>
    <w:rsid w:val="002329C9"/>
    <w:rsid w:val="002335AE"/>
    <w:rsid w:val="00236671"/>
    <w:rsid w:val="00240E1F"/>
    <w:rsid w:val="00243CCA"/>
    <w:rsid w:val="00247794"/>
    <w:rsid w:val="00250461"/>
    <w:rsid w:val="002526BE"/>
    <w:rsid w:val="00253F1B"/>
    <w:rsid w:val="00255E71"/>
    <w:rsid w:val="00256576"/>
    <w:rsid w:val="00256AFF"/>
    <w:rsid w:val="002576B4"/>
    <w:rsid w:val="002579B3"/>
    <w:rsid w:val="00264673"/>
    <w:rsid w:val="00267A10"/>
    <w:rsid w:val="0027042C"/>
    <w:rsid w:val="002726CF"/>
    <w:rsid w:val="00277976"/>
    <w:rsid w:val="00277CDF"/>
    <w:rsid w:val="00283407"/>
    <w:rsid w:val="0029626E"/>
    <w:rsid w:val="002A1D7A"/>
    <w:rsid w:val="002A35E4"/>
    <w:rsid w:val="002A5DA4"/>
    <w:rsid w:val="002B1C37"/>
    <w:rsid w:val="002B322D"/>
    <w:rsid w:val="002D18DF"/>
    <w:rsid w:val="002D3DC3"/>
    <w:rsid w:val="002D4970"/>
    <w:rsid w:val="002D67DF"/>
    <w:rsid w:val="002E5689"/>
    <w:rsid w:val="002E7E07"/>
    <w:rsid w:val="002E7E59"/>
    <w:rsid w:val="002F3517"/>
    <w:rsid w:val="00304AE0"/>
    <w:rsid w:val="0030569E"/>
    <w:rsid w:val="00311211"/>
    <w:rsid w:val="003112AE"/>
    <w:rsid w:val="00311925"/>
    <w:rsid w:val="00312FD8"/>
    <w:rsid w:val="003155DD"/>
    <w:rsid w:val="00320E2F"/>
    <w:rsid w:val="00334C0F"/>
    <w:rsid w:val="00341148"/>
    <w:rsid w:val="00341785"/>
    <w:rsid w:val="00341C5D"/>
    <w:rsid w:val="00345072"/>
    <w:rsid w:val="00345852"/>
    <w:rsid w:val="00350C04"/>
    <w:rsid w:val="00356B28"/>
    <w:rsid w:val="00370084"/>
    <w:rsid w:val="00377237"/>
    <w:rsid w:val="003776F8"/>
    <w:rsid w:val="003853A9"/>
    <w:rsid w:val="00385EFA"/>
    <w:rsid w:val="003A007A"/>
    <w:rsid w:val="003A290E"/>
    <w:rsid w:val="003A4171"/>
    <w:rsid w:val="003A6019"/>
    <w:rsid w:val="003B56DF"/>
    <w:rsid w:val="003C78A1"/>
    <w:rsid w:val="003D2947"/>
    <w:rsid w:val="003D785A"/>
    <w:rsid w:val="003E497C"/>
    <w:rsid w:val="003E4E05"/>
    <w:rsid w:val="003E684E"/>
    <w:rsid w:val="003E6FEE"/>
    <w:rsid w:val="003F1D57"/>
    <w:rsid w:val="003F342C"/>
    <w:rsid w:val="004004CC"/>
    <w:rsid w:val="00401191"/>
    <w:rsid w:val="00405EC8"/>
    <w:rsid w:val="00405EDE"/>
    <w:rsid w:val="0040732C"/>
    <w:rsid w:val="00414221"/>
    <w:rsid w:val="00415EE4"/>
    <w:rsid w:val="0041784C"/>
    <w:rsid w:val="0042655D"/>
    <w:rsid w:val="00446FC5"/>
    <w:rsid w:val="00447E26"/>
    <w:rsid w:val="00454B52"/>
    <w:rsid w:val="00455127"/>
    <w:rsid w:val="0045696D"/>
    <w:rsid w:val="004625BC"/>
    <w:rsid w:val="0047300C"/>
    <w:rsid w:val="00473B11"/>
    <w:rsid w:val="00474DAD"/>
    <w:rsid w:val="00477921"/>
    <w:rsid w:val="00486CCE"/>
    <w:rsid w:val="004B0288"/>
    <w:rsid w:val="004B24F1"/>
    <w:rsid w:val="004B5DC0"/>
    <w:rsid w:val="004C328C"/>
    <w:rsid w:val="004C705F"/>
    <w:rsid w:val="004D098F"/>
    <w:rsid w:val="004D44C7"/>
    <w:rsid w:val="004D7F27"/>
    <w:rsid w:val="004F1BD2"/>
    <w:rsid w:val="004F2982"/>
    <w:rsid w:val="004F5792"/>
    <w:rsid w:val="004F5EDB"/>
    <w:rsid w:val="00505DA0"/>
    <w:rsid w:val="0051056B"/>
    <w:rsid w:val="0051132F"/>
    <w:rsid w:val="00521334"/>
    <w:rsid w:val="0052345E"/>
    <w:rsid w:val="00525D6E"/>
    <w:rsid w:val="0053772F"/>
    <w:rsid w:val="00540145"/>
    <w:rsid w:val="00540AF5"/>
    <w:rsid w:val="00546CB2"/>
    <w:rsid w:val="00547715"/>
    <w:rsid w:val="005525E4"/>
    <w:rsid w:val="0056018D"/>
    <w:rsid w:val="00560ED7"/>
    <w:rsid w:val="005802DA"/>
    <w:rsid w:val="00590A90"/>
    <w:rsid w:val="005B3BA8"/>
    <w:rsid w:val="005B52BE"/>
    <w:rsid w:val="005B58FC"/>
    <w:rsid w:val="005B7415"/>
    <w:rsid w:val="005C2D9E"/>
    <w:rsid w:val="005C2FDE"/>
    <w:rsid w:val="005C48F7"/>
    <w:rsid w:val="005C78A0"/>
    <w:rsid w:val="005D6EF2"/>
    <w:rsid w:val="005D78EA"/>
    <w:rsid w:val="006018F8"/>
    <w:rsid w:val="00603157"/>
    <w:rsid w:val="00616CC8"/>
    <w:rsid w:val="00620ECE"/>
    <w:rsid w:val="006353E4"/>
    <w:rsid w:val="00636974"/>
    <w:rsid w:val="00641D53"/>
    <w:rsid w:val="00650BE3"/>
    <w:rsid w:val="006524A1"/>
    <w:rsid w:val="006531A3"/>
    <w:rsid w:val="006559E8"/>
    <w:rsid w:val="00656D95"/>
    <w:rsid w:val="00657076"/>
    <w:rsid w:val="00657800"/>
    <w:rsid w:val="00677BBF"/>
    <w:rsid w:val="006838BA"/>
    <w:rsid w:val="006901E8"/>
    <w:rsid w:val="006906E7"/>
    <w:rsid w:val="006A00A8"/>
    <w:rsid w:val="006B0E12"/>
    <w:rsid w:val="006B3F32"/>
    <w:rsid w:val="006C1FD2"/>
    <w:rsid w:val="006C4BB2"/>
    <w:rsid w:val="006C7A5A"/>
    <w:rsid w:val="006E0242"/>
    <w:rsid w:val="006E43F8"/>
    <w:rsid w:val="006E4A54"/>
    <w:rsid w:val="006E7E74"/>
    <w:rsid w:val="006F368F"/>
    <w:rsid w:val="006F40AD"/>
    <w:rsid w:val="00704661"/>
    <w:rsid w:val="007057A7"/>
    <w:rsid w:val="00707556"/>
    <w:rsid w:val="00712956"/>
    <w:rsid w:val="00720611"/>
    <w:rsid w:val="007238DA"/>
    <w:rsid w:val="00724F1D"/>
    <w:rsid w:val="007332B1"/>
    <w:rsid w:val="00743AC4"/>
    <w:rsid w:val="007477DA"/>
    <w:rsid w:val="007624A6"/>
    <w:rsid w:val="007644A4"/>
    <w:rsid w:val="0077354E"/>
    <w:rsid w:val="0077476F"/>
    <w:rsid w:val="0077495A"/>
    <w:rsid w:val="00780E26"/>
    <w:rsid w:val="00781979"/>
    <w:rsid w:val="00784A8C"/>
    <w:rsid w:val="00785580"/>
    <w:rsid w:val="0078609A"/>
    <w:rsid w:val="007A1EA6"/>
    <w:rsid w:val="007A42E7"/>
    <w:rsid w:val="007A7ECC"/>
    <w:rsid w:val="007B349C"/>
    <w:rsid w:val="007C09A9"/>
    <w:rsid w:val="007C0A7F"/>
    <w:rsid w:val="007C1BCF"/>
    <w:rsid w:val="007E0029"/>
    <w:rsid w:val="007E13A8"/>
    <w:rsid w:val="007F0340"/>
    <w:rsid w:val="007F05FF"/>
    <w:rsid w:val="007F550D"/>
    <w:rsid w:val="00805273"/>
    <w:rsid w:val="00807575"/>
    <w:rsid w:val="0081167C"/>
    <w:rsid w:val="008124F0"/>
    <w:rsid w:val="008128CE"/>
    <w:rsid w:val="008215AD"/>
    <w:rsid w:val="008233D2"/>
    <w:rsid w:val="008258B2"/>
    <w:rsid w:val="00831687"/>
    <w:rsid w:val="00837019"/>
    <w:rsid w:val="00840279"/>
    <w:rsid w:val="00842198"/>
    <w:rsid w:val="00843BE5"/>
    <w:rsid w:val="00851720"/>
    <w:rsid w:val="00852C1A"/>
    <w:rsid w:val="00860C8A"/>
    <w:rsid w:val="008619A3"/>
    <w:rsid w:val="00863D1F"/>
    <w:rsid w:val="00867306"/>
    <w:rsid w:val="008676A1"/>
    <w:rsid w:val="00867C12"/>
    <w:rsid w:val="00880C91"/>
    <w:rsid w:val="00882B59"/>
    <w:rsid w:val="008970E5"/>
    <w:rsid w:val="008A0428"/>
    <w:rsid w:val="008A1DD7"/>
    <w:rsid w:val="008A6E36"/>
    <w:rsid w:val="008B16E4"/>
    <w:rsid w:val="008B40FA"/>
    <w:rsid w:val="008B6073"/>
    <w:rsid w:val="008B6E41"/>
    <w:rsid w:val="008D2088"/>
    <w:rsid w:val="008D589F"/>
    <w:rsid w:val="008E0B1B"/>
    <w:rsid w:val="008E42A5"/>
    <w:rsid w:val="008E4ABA"/>
    <w:rsid w:val="008F4A95"/>
    <w:rsid w:val="00920683"/>
    <w:rsid w:val="009216BE"/>
    <w:rsid w:val="00923469"/>
    <w:rsid w:val="00926707"/>
    <w:rsid w:val="00950082"/>
    <w:rsid w:val="009557CC"/>
    <w:rsid w:val="0096090C"/>
    <w:rsid w:val="00961A33"/>
    <w:rsid w:val="0096251B"/>
    <w:rsid w:val="00964617"/>
    <w:rsid w:val="0096793C"/>
    <w:rsid w:val="009750DA"/>
    <w:rsid w:val="00976E20"/>
    <w:rsid w:val="00983EBC"/>
    <w:rsid w:val="00984212"/>
    <w:rsid w:val="00984F17"/>
    <w:rsid w:val="009A367D"/>
    <w:rsid w:val="009B130A"/>
    <w:rsid w:val="009B2331"/>
    <w:rsid w:val="009C0E69"/>
    <w:rsid w:val="009C4DC2"/>
    <w:rsid w:val="009C513D"/>
    <w:rsid w:val="009D1AF7"/>
    <w:rsid w:val="009E01FD"/>
    <w:rsid w:val="009E0FC4"/>
    <w:rsid w:val="009F6DE0"/>
    <w:rsid w:val="00A05D66"/>
    <w:rsid w:val="00A10F37"/>
    <w:rsid w:val="00A219BB"/>
    <w:rsid w:val="00A332C3"/>
    <w:rsid w:val="00A33F8B"/>
    <w:rsid w:val="00A35E08"/>
    <w:rsid w:val="00A3756E"/>
    <w:rsid w:val="00A40788"/>
    <w:rsid w:val="00A41909"/>
    <w:rsid w:val="00A559DB"/>
    <w:rsid w:val="00A56D2A"/>
    <w:rsid w:val="00A5729E"/>
    <w:rsid w:val="00A613CA"/>
    <w:rsid w:val="00A614D4"/>
    <w:rsid w:val="00A622BE"/>
    <w:rsid w:val="00A64BBD"/>
    <w:rsid w:val="00A67809"/>
    <w:rsid w:val="00A7050F"/>
    <w:rsid w:val="00A70CB0"/>
    <w:rsid w:val="00A72948"/>
    <w:rsid w:val="00A7789A"/>
    <w:rsid w:val="00A80202"/>
    <w:rsid w:val="00A8061D"/>
    <w:rsid w:val="00A841C2"/>
    <w:rsid w:val="00A86A56"/>
    <w:rsid w:val="00A86B0A"/>
    <w:rsid w:val="00A92C82"/>
    <w:rsid w:val="00A96E38"/>
    <w:rsid w:val="00AA608C"/>
    <w:rsid w:val="00AB024A"/>
    <w:rsid w:val="00AB0B3B"/>
    <w:rsid w:val="00AB30CB"/>
    <w:rsid w:val="00AB5170"/>
    <w:rsid w:val="00AC5F8A"/>
    <w:rsid w:val="00AE1405"/>
    <w:rsid w:val="00AE41AF"/>
    <w:rsid w:val="00AE4C98"/>
    <w:rsid w:val="00AF3194"/>
    <w:rsid w:val="00AF3E6C"/>
    <w:rsid w:val="00AF7171"/>
    <w:rsid w:val="00AF7623"/>
    <w:rsid w:val="00B017BE"/>
    <w:rsid w:val="00B03042"/>
    <w:rsid w:val="00B07E9D"/>
    <w:rsid w:val="00B155EE"/>
    <w:rsid w:val="00B22D4C"/>
    <w:rsid w:val="00B358B5"/>
    <w:rsid w:val="00B4321B"/>
    <w:rsid w:val="00B46A4C"/>
    <w:rsid w:val="00B52076"/>
    <w:rsid w:val="00B57116"/>
    <w:rsid w:val="00B61A70"/>
    <w:rsid w:val="00B703DE"/>
    <w:rsid w:val="00B725CE"/>
    <w:rsid w:val="00B81C62"/>
    <w:rsid w:val="00B87723"/>
    <w:rsid w:val="00B904E5"/>
    <w:rsid w:val="00B938F4"/>
    <w:rsid w:val="00BA3671"/>
    <w:rsid w:val="00BA6EC0"/>
    <w:rsid w:val="00BC1D4C"/>
    <w:rsid w:val="00BD251B"/>
    <w:rsid w:val="00BD7E32"/>
    <w:rsid w:val="00BF52E8"/>
    <w:rsid w:val="00C03CDF"/>
    <w:rsid w:val="00C15B93"/>
    <w:rsid w:val="00C2009D"/>
    <w:rsid w:val="00C22011"/>
    <w:rsid w:val="00C24C72"/>
    <w:rsid w:val="00C25A83"/>
    <w:rsid w:val="00C25B74"/>
    <w:rsid w:val="00C31A45"/>
    <w:rsid w:val="00C31C4E"/>
    <w:rsid w:val="00C32CF0"/>
    <w:rsid w:val="00C3388F"/>
    <w:rsid w:val="00C37E34"/>
    <w:rsid w:val="00C403E1"/>
    <w:rsid w:val="00C43691"/>
    <w:rsid w:val="00C51464"/>
    <w:rsid w:val="00C5151F"/>
    <w:rsid w:val="00C5451F"/>
    <w:rsid w:val="00C6207F"/>
    <w:rsid w:val="00C62E9F"/>
    <w:rsid w:val="00C63A4D"/>
    <w:rsid w:val="00C649A0"/>
    <w:rsid w:val="00C67D09"/>
    <w:rsid w:val="00C76EF3"/>
    <w:rsid w:val="00C817B1"/>
    <w:rsid w:val="00C9256D"/>
    <w:rsid w:val="00C97A90"/>
    <w:rsid w:val="00CA2F28"/>
    <w:rsid w:val="00CA3345"/>
    <w:rsid w:val="00CB0F34"/>
    <w:rsid w:val="00CB229D"/>
    <w:rsid w:val="00CD1806"/>
    <w:rsid w:val="00CD4462"/>
    <w:rsid w:val="00CE6CB5"/>
    <w:rsid w:val="00CE7270"/>
    <w:rsid w:val="00CF18AF"/>
    <w:rsid w:val="00CF3BC3"/>
    <w:rsid w:val="00CF78F6"/>
    <w:rsid w:val="00D03C27"/>
    <w:rsid w:val="00D04E4E"/>
    <w:rsid w:val="00D04E6C"/>
    <w:rsid w:val="00D05BAA"/>
    <w:rsid w:val="00D174D3"/>
    <w:rsid w:val="00D216FC"/>
    <w:rsid w:val="00D3213F"/>
    <w:rsid w:val="00D350B6"/>
    <w:rsid w:val="00D42510"/>
    <w:rsid w:val="00D42847"/>
    <w:rsid w:val="00D431D3"/>
    <w:rsid w:val="00D50486"/>
    <w:rsid w:val="00D64490"/>
    <w:rsid w:val="00D7224F"/>
    <w:rsid w:val="00D9538E"/>
    <w:rsid w:val="00DA37AE"/>
    <w:rsid w:val="00DA3D99"/>
    <w:rsid w:val="00DB097A"/>
    <w:rsid w:val="00DC07C5"/>
    <w:rsid w:val="00DC19E4"/>
    <w:rsid w:val="00DC19E9"/>
    <w:rsid w:val="00DD2E15"/>
    <w:rsid w:val="00DF4708"/>
    <w:rsid w:val="00DF5EAD"/>
    <w:rsid w:val="00E07B00"/>
    <w:rsid w:val="00E14504"/>
    <w:rsid w:val="00E17909"/>
    <w:rsid w:val="00E2142D"/>
    <w:rsid w:val="00E23AA6"/>
    <w:rsid w:val="00E24650"/>
    <w:rsid w:val="00E34E81"/>
    <w:rsid w:val="00E36B95"/>
    <w:rsid w:val="00E4624E"/>
    <w:rsid w:val="00E5181A"/>
    <w:rsid w:val="00E5655E"/>
    <w:rsid w:val="00E6104E"/>
    <w:rsid w:val="00E63A39"/>
    <w:rsid w:val="00E6584A"/>
    <w:rsid w:val="00E67C95"/>
    <w:rsid w:val="00E836A6"/>
    <w:rsid w:val="00E97B78"/>
    <w:rsid w:val="00EA121D"/>
    <w:rsid w:val="00EA4400"/>
    <w:rsid w:val="00EA6323"/>
    <w:rsid w:val="00EB36BA"/>
    <w:rsid w:val="00EC4788"/>
    <w:rsid w:val="00EC65DF"/>
    <w:rsid w:val="00EE08DB"/>
    <w:rsid w:val="00EE193F"/>
    <w:rsid w:val="00EE4B19"/>
    <w:rsid w:val="00EE534E"/>
    <w:rsid w:val="00EF055A"/>
    <w:rsid w:val="00EF0DE9"/>
    <w:rsid w:val="00EF243A"/>
    <w:rsid w:val="00F115A4"/>
    <w:rsid w:val="00F13253"/>
    <w:rsid w:val="00F16DEA"/>
    <w:rsid w:val="00F1773D"/>
    <w:rsid w:val="00F20384"/>
    <w:rsid w:val="00F24817"/>
    <w:rsid w:val="00F42450"/>
    <w:rsid w:val="00F45039"/>
    <w:rsid w:val="00F4514F"/>
    <w:rsid w:val="00F46ACA"/>
    <w:rsid w:val="00F51D6B"/>
    <w:rsid w:val="00F63E47"/>
    <w:rsid w:val="00F71A00"/>
    <w:rsid w:val="00F72F2B"/>
    <w:rsid w:val="00F76F1F"/>
    <w:rsid w:val="00F77E08"/>
    <w:rsid w:val="00F809CD"/>
    <w:rsid w:val="00F84196"/>
    <w:rsid w:val="00F95F56"/>
    <w:rsid w:val="00F9604C"/>
    <w:rsid w:val="00F96B7F"/>
    <w:rsid w:val="00FA44D1"/>
    <w:rsid w:val="00FA51D5"/>
    <w:rsid w:val="00FB2D72"/>
    <w:rsid w:val="00FB5337"/>
    <w:rsid w:val="00FC1C16"/>
    <w:rsid w:val="00FC24DA"/>
    <w:rsid w:val="00FC5835"/>
    <w:rsid w:val="00FD2618"/>
    <w:rsid w:val="00FD3CB6"/>
    <w:rsid w:val="00FD7605"/>
    <w:rsid w:val="00FE0498"/>
    <w:rsid w:val="00FF234D"/>
    <w:rsid w:val="00FF290B"/>
    <w:rsid w:val="00FF36E5"/>
    <w:rsid w:val="00FF4851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56018D"/>
    <w:pPr>
      <w:keepNext/>
      <w:widowControl w:val="fals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004CC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51132F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52C1A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C403E1"/>
    <w:rPr>
      <w:sz w:val="20"/>
    </w:rPr>
  </w:style>
  <w:style w:type="character" w:styleId="TekstfusnoteChar" w:customStyle="true">
    <w:name w:val="Tekst fusnote Char"/>
    <w:basedOn w:val="Zadanifontodlomka"/>
    <w:link w:val="Tekstfusnote"/>
    <w:rsid w:val="00C403E1"/>
  </w:style>
  <w:style w:type="character" w:styleId="Referencafusnote">
    <w:name w:val="footnote reference"/>
    <w:rsid w:val="00C403E1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9216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16B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16BE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16B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16B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1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21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6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6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6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6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5373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325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753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7555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St-3390/2016-24</izvorni_sadrzaj>
    <derivirana_varijabla naziv="DomainObject.Oznaka_1">St-3390/2016-24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3390</izvorni_sadrzaj>
    <derivirana_varijabla naziv="DomainObject.Predmet.Broj_1">3390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St-3390/2016</izvorni_sadrzaj>
    <derivirana_varijabla naziv="DomainObject.Predmet.OznakaBroj_1">St-3390/2016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PLUS d.o.o.</izvorni_sadrzaj>
    <derivirana_varijabla naziv="DomainObject.Predmet.ProtustrankaFormated_1">  AUTO PLUS d.o.o.</derivirana_varijabla>
  </DomainObject.Predmet.ProtustrankaFormated>
  <DomainObject.Predmet.ProtustrankaFormatedOIB>
    <izvorni_sadrzaj>  AUTO PLUS d.o.o., OIB 67999835221</izvorni_sadrzaj>
    <derivirana_varijabla naziv="DomainObject.Predmet.ProtustrankaFormatedOIB_1">  AUTO PLUS d.o.o., OIB 67999835221</derivirana_varijabla>
  </DomainObject.Predmet.ProtustrankaFormatedOIB>
  <DomainObject.Predmet.ProtustrankaFormatedWithAdress>
    <izvorni_sadrzaj> AUTO PLUS d.o.o., Ilova, Ljudevita Gaja 13, 44320 Kutina</izvorni_sadrzaj>
    <derivirana_varijabla naziv="DomainObject.Predmet.ProtustrankaFormatedWithAdress_1"> AUTO PLUS d.o.o., Ilova, Ljudevita Gaja 13, 44320 Kutina</derivirana_varijabla>
  </DomainObject.Predmet.ProtustrankaFormatedWithAdress>
  <DomainObject.Predmet.ProtustrankaFormatedWithAdressOIB>
    <izvorni_sadrzaj> AUTO PLUS d.o.o., OIB 67999835221, Ilova, Ljudevita Gaja 13, 44320 Kutina</izvorni_sadrzaj>
    <derivirana_varijabla naziv="DomainObject.Predmet.ProtustrankaFormatedWithAdressOIB_1"> AUTO PLUS d.o.o., OIB 67999835221, Ilova, Ljudevita Gaja 13, 44320 Kutina</derivirana_varijabla>
  </DomainObject.Predmet.ProtustrankaFormatedWithAdressOIB>
  <DomainObject.Predmet.ProtustrankaWithAdress>
    <izvorni_sadrzaj>AUTO PLUS d.o.o. Ilova, Ljudevita Gaja 13, 44320 Kutina</izvorni_sadrzaj>
    <derivirana_varijabla naziv="DomainObject.Predmet.ProtustrankaWithAdress_1">AUTO PLUS d.o.o. Ilova, Ljudevita Gaja 13, 44320 Kutina</derivirana_varijabla>
  </DomainObject.Predmet.ProtustrankaWithAdress>
  <DomainObject.Predmet.ProtustrankaWithAdressOIB>
    <izvorni_sadrzaj>AUTO PLUS d.o.o., OIB 67999835221, Ilova, Ljudevita Gaja 13, 44320 Kutina</izvorni_sadrzaj>
    <derivirana_varijabla naziv="DomainObject.Predmet.ProtustrankaWithAdressOIB_1">AUTO PLUS d.o.o., OIB 67999835221, Ilova, Ljudevita Gaja 13, 44320 Kutina</derivirana_varijabla>
  </DomainObject.Predmet.ProtustrankaWithAdressOIB>
  <DomainObject.Predmet.ProtustrankaNazivFormated>
    <izvorni_sadrzaj>AUTO PLUS d.o.o.</izvorni_sadrzaj>
    <derivirana_varijabla naziv="DomainObject.Predmet.ProtustrankaNazivFormated_1">AUTO PLUS d.o.o.</derivirana_varijabla>
  </DomainObject.Predmet.ProtustrankaNazivFormated>
  <DomainObject.Predmet.ProtustrankaNazivFormatedOIB>
    <izvorni_sadrzaj>AUTO PLUS d.o.o., OIB 67999835221</izvorni_sadrzaj>
    <derivirana_varijabla naziv="DomainObject.Predmet.ProtustrankaNazivFormatedOIB_1">AUTO PLUS d.o.o., OIB 67999835221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PLUS d.o.o.</item>
    </izvorni_sadrzaj>
    <derivirana_varijabla naziv="DomainObject.Predmet.ProtuStrankaListFormated_1">
      <item>AUTO PLUS d.o.o.</item>
    </derivirana_varijabla>
  </DomainObject.Predmet.ProtuStrankaListFormated>
  <DomainObject.Predmet.ProtuStrankaListFormatedOIB>
    <izvorni_sadrzaj>
      <item>AUTO PLUS d.o.o., OIB 67999835221</item>
    </izvorni_sadrzaj>
    <derivirana_varijabla naziv="DomainObject.Predmet.ProtuStrankaListFormatedOIB_1">
      <item>AUTO PLUS d.o.o., OIB 67999835221</item>
    </derivirana_varijabla>
  </DomainObject.Predmet.ProtuStrankaListFormatedOIB>
  <DomainObject.Predmet.ProtuStrankaListFormatedWithAdress>
    <izvorni_sadrzaj>
      <item>AUTO PLUS d.o.o., Ilova, Ljudevita Gaja 13, 44320 Kutina</item>
    </izvorni_sadrzaj>
    <derivirana_varijabla naziv="DomainObject.Predmet.ProtuStrankaListFormatedWithAdress_1">
      <item>AUTO PLUS d.o.o., Ilova, Ljudevita Gaja 13, 44320 Kutina</item>
    </derivirana_varijabla>
  </DomainObject.Predmet.ProtuStrankaListFormatedWithAdress>
  <DomainObject.Predmet.ProtuStrankaListFormatedWithAdressOIB>
    <izvorni_sadrzaj>
      <item>AUTO PLUS d.o.o., OIB 67999835221, Ilova, Ljudevita Gaja 13, 44320 Kutina</item>
    </izvorni_sadrzaj>
    <derivirana_varijabla naziv="DomainObject.Predmet.ProtuStrankaListFormatedWithAdressOIB_1">
      <item>AUTO PLUS d.o.o., OIB 67999835221, Ilova, Ljudevita Gaja 13, 44320 Kutina</item>
    </derivirana_varijabla>
  </DomainObject.Predmet.ProtuStrankaListFormatedWithAdressOIB>
  <DomainObject.Predmet.ProtuStrankaListNazivFormated>
    <izvorni_sadrzaj>
      <item>AUTO PLUS d.o.o.</item>
    </izvorni_sadrzaj>
    <derivirana_varijabla naziv="DomainObject.Predmet.ProtuStrankaListNazivFormated_1">
      <item>AUTO PLUS d.o.o.</item>
    </derivirana_varijabla>
  </DomainObject.Predmet.ProtuStrankaListNazivFormated>
  <DomainObject.Predmet.ProtuStrankaListNazivFormatedOIB>
    <izvorni_sadrzaj>
      <item>AUTO PLUS d.o.o., OIB 67999835221</item>
    </izvorni_sadrzaj>
    <derivirana_varijabla naziv="DomainObject.Predmet.ProtuStrankaListNazivFormatedOIB_1">
      <item>AUTO PLUS d.o.o., OIB 67999835221</item>
    </derivirana_varijabla>
  </DomainObject.Predmet.ProtuStrankaListNazivFormatedOIB>
  <DomainObject.Predmet.OstaliListFormated>
    <izvorni_sadrzaj>
      <item>Radan Pekera</item>
    </izvorni_sadrzaj>
    <derivirana_varijabla naziv="DomainObject.Predmet.OstaliListFormated_1">
      <item>Radan Pekera</item>
    </derivirana_varijabla>
  </DomainObject.Predmet.OstaliListFormated>
  <DomainObject.Predmet.OstaliListFormatedOIB>
    <izvorni_sadrzaj>
      <item>Radan Pekera, OIB 41901835585</item>
    </izvorni_sadrzaj>
    <derivirana_varijabla naziv="DomainObject.Predmet.OstaliListFormatedOIB_1">
      <item>Radan Pekera, OIB 41901835585</item>
    </derivirana_varijabla>
  </DomainObject.Predmet.OstaliListFormatedOIB>
  <DomainObject.Predmet.OstaliListFormatedWithAdress>
    <izvorni_sadrzaj>
      <item>Radan Pekera, Kneza Lj. Posavskog 4, 44320 Kutina</item>
    </izvorni_sadrzaj>
    <derivirana_varijabla naziv="DomainObject.Predmet.OstaliListFormatedWithAdress_1">
      <item>Radan Pekera, Kneza Lj. Posavskog 4, 44320 Kutina</item>
    </derivirana_varijabla>
  </DomainObject.Predmet.OstaliListFormatedWithAdress>
  <DomainObject.Predmet.OstaliListFormatedWithAdressOIB>
    <izvorni_sadrzaj>
      <item>Radan Pekera, OIB 41901835585, Kneza Lj. Posavskog 4, 44320 Kutina</item>
    </izvorni_sadrzaj>
    <derivirana_varijabla naziv="DomainObject.Predmet.OstaliListFormatedWithAdressOIB_1">
      <item>Radan Pekera, OIB 41901835585, Kneza Lj. Posavskog 4, 44320 Kutina</item>
    </derivirana_varijabla>
  </DomainObject.Predmet.OstaliListFormatedWithAdressOIB>
  <DomainObject.Predmet.OstaliListNazivFormated>
    <izvorni_sadrzaj>
      <item>Radan Pekera</item>
    </izvorni_sadrzaj>
    <derivirana_varijabla naziv="DomainObject.Predmet.OstaliListNazivFormated_1">
      <item>Radan Pekera</item>
    </derivirana_varijabla>
  </DomainObject.Predmet.OstaliListNazivFormated>
  <DomainObject.Predmet.OstaliListNazivFormatedOIB>
    <izvorni_sadrzaj>
      <item>Radan Pekera, OIB 41901835585</item>
    </izvorni_sadrzaj>
    <derivirana_varijabla naziv="DomainObject.Predmet.OstaliListNazivFormatedOIB_1">
      <item>Radan Pekera, OIB 41901835585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>St-3390/2016-24</izvorni_sadrzaj>
    <derivirana_varijabla naziv="DomainObject.PoslovniBrojDokumenta_1">St-3390/2016-24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PLUS d.o.o.</izvorni_sadrzaj>
    <derivirana_varijabla naziv="DomainObject.Predmet.ProtustrankaIDrugi_1">AUTO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PLUS d.o.o., OIB 67999835221, Ilova, Ljudevita Gaja 13, 44320 Kutina</izvorni_sadrzaj>
    <derivirana_varijabla naziv="DomainObject.Predmet.ProtustrankaIDrugiAdressOIB_1">AUTO PLUS d.o.o., OIB 67999835221, Ilova, Ljudevita Gaja 13,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PLUS d.o.o.</item>
      <item>Radan Pekera</item>
    </izvorni_sadrzaj>
    <derivirana_varijabla naziv="DomainObject.Predmet.SudioniciListNaziv_1">
      <item>FINA Regionalni centar Zagreb</item>
      <item>AUTO PLUS d.o.o.</item>
      <item>Radan Pekera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PLUS d.o.o., OIB 67999835221, Ilova, Ljudevita Gaja 13,44320 Kutina</item>
      <item>Radan Pekera, OIB 41901835585, Kneza Lj. Posavskog 4,44320 Kutina</item>
    </izvorni_sadrzaj>
    <derivirana_varijabla naziv="DomainObject.Predmet.SudioniciListAdressOIB_1">
      <item>FINA Regionalni centar Zagreb, OIB 85821130368, Trg svibanjskih žrtava 1995. br. 1,10000 Zagreb</item>
      <item>AUTO PLUS d.o.o., OIB 67999835221, Ilova, Ljudevita Gaja 13,44320 Kutina</item>
      <item>Radan Pekera, OIB 41901835585, Kneza Lj. Posavskog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67999835221</item>
      <item>, OIB 41901835585</item>
    </izvorni_sadrzaj>
    <derivirana_varijabla naziv="DomainObject.Predmet.SudioniciListNazivOIB_1">
      <item>, OIB 85821130368</item>
      <item>, OIB 67999835221</item>
      <item>, OIB 41901835585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2019.</izvorni_sadrzaj>
    <derivirana_varijabla naziv="DomainObject.Predmet.DatumZadnjeOdrzaneSudskeRadnje_1">4. srpnja 2019.</derivirana_varijabla>
  </DomainObject.Predmet.DatumZadnjeOdrzaneSudskeRadnje>
  <DomainObject.PredzadnjaOdlukaIzPredmeta.DatumDonosenjaOdluke>
    <izvorni_sadrzaj>26. kolovoza 2019.</izvorni_sadrzaj>
    <derivirana_varijabla naziv="DomainObject.PredzadnjaOdlukaIzPredmeta.DatumDonosenjaOdluke_1">26. kolovoza 2019.</derivirana_varijabla>
  </DomainObject.PredzadnjaOdlukaIzPredmeta.DatumDonosenjaOdluke>
  <DomainObject.PredzadnjaOdlukaIzPredmeta.Oznaka>
    <izvorni_sadrzaj>St-3390/2016-21</izvorni_sadrzaj>
    <derivirana_varijabla naziv="DomainObject.PredzadnjaOdlukaIzPredmeta.Oznaka_1">St-3390/2016-21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D2F44-BCA3-4CA0-ADF7-455B745FFBD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SIMECKI</properties:Company>
  <properties:Pages>2</properties:Pages>
  <properties:Words>184</properties:Words>
  <properties:Characters>936</properties:Characters>
  <properties:Lines>44</properties:Lines>
  <properties:Paragraphs>22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HRVATSKA____                          XL-P-1769/98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2019-09-10T09:13:00Z</dcterms:created>
  <dc:creator>Ante</dc:creator>
  <cp:lastModifiedBy>Valentina Delač</cp:lastModifiedBy>
  <cp:lastPrinted>2019-09-10T12:20:00Z</cp:lastPrinted>
  <dcterms:modified xmlns:xsi="http://www.w3.org/2001/XMLSchema-instance" xsi:type="dcterms:W3CDTF">2019-09-10T12:20:00Z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St-3390/2016-24 / Odluka - Zaključak (Auto plus  nastavak ispitnog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