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0bf1c" w14:paraId="d00bf1c" w:rsidRDefault="00EB12CD" w:rsidP="00520DFA" w:rsidR="00520DFA">
      <w:pPr>
        <w:jc w:val="right"/>
        <w15:collapsed w:val="false"/>
      </w:pPr>
      <w:bookmarkStart w:name="_GoBack" w:id="0"/>
      <w:bookmarkEnd w:id="0"/>
      <w:r>
        <w:t>2 St</w:t>
      </w:r>
      <w:r w:rsidR="00F33FAA">
        <w:t>-</w:t>
      </w:r>
      <w:r w:rsidR="00E63677">
        <w:t>1061/16-12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E63677">
        <w:t xml:space="preserve"> STRATEŠKI PLAN d.o.o. Sesvete, Andrije Maurovića 12, OIB: 39399878781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</w:t>
      </w:r>
      <w:r w:rsidR="00E87025">
        <w:t>Zagreb</w:t>
      </w:r>
      <w:r>
        <w:t xml:space="preserve">, Podružnica </w:t>
      </w:r>
      <w:r w:rsidR="00E87025">
        <w:t>Zagreb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A11F74">
        <w:t>2</w:t>
      </w:r>
      <w:r w:rsidR="00E63677">
        <w:t>3</w:t>
      </w:r>
      <w:r w:rsidR="00C82343">
        <w:t xml:space="preserve">. </w:t>
      </w:r>
      <w:r w:rsidR="00A11F74">
        <w:t>rujna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</w:p>
    <w:p w:rsidRDefault="00F33FAA" w:rsidP="00C82343" w:rsidR="00F33FAA">
      <w:pPr>
        <w:jc w:val="both"/>
      </w:pPr>
    </w:p>
    <w:p w:rsidRDefault="00DC51C2" w:rsidP="00C82343" w:rsidR="00DC51C2">
      <w:pPr>
        <w:jc w:val="both"/>
      </w:pP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F33FAA" w:rsidP="00F33FAA" w:rsidR="00520DFA">
      <w:pPr>
        <w:jc w:val="both"/>
      </w:pPr>
      <w:r>
        <w:tab/>
        <w:t>I  Obustavlja se skraćeni stečajni postupak nad dužnikom</w:t>
      </w:r>
      <w:r w:rsidR="00056823">
        <w:t xml:space="preserve"> </w:t>
      </w:r>
      <w:r w:rsidR="00E63677">
        <w:t>STRATEŠKI PLAN d.o.o. Sesvete, Andrije Maurovića 12, OIB: 39399878781</w:t>
      </w:r>
      <w:r>
        <w:t>.</w:t>
      </w:r>
      <w:r w:rsidR="00056823">
        <w:t xml:space="preserve"> </w:t>
      </w:r>
    </w:p>
    <w:p w:rsidRDefault="00F33FAA" w:rsidP="00F33FAA" w:rsidR="00F33FAA">
      <w:pPr>
        <w:jc w:val="both"/>
      </w:pPr>
    </w:p>
    <w:p w:rsidRDefault="00F33FAA" w:rsidP="00F33FAA" w:rsidR="00F33FAA">
      <w:pPr>
        <w:jc w:val="both"/>
      </w:pPr>
      <w:r>
        <w:tab/>
        <w:t>II  Postupak će se nastaviti prema općim odredbama Stečajnog zakona.</w:t>
      </w:r>
    </w:p>
    <w:p w:rsidRDefault="00F33FAA" w:rsidP="00F33FAA" w:rsidR="00F33FAA" w:rsidRPr="00F33FAA">
      <w:pPr>
        <w:jc w:val="both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  <w:r w:rsidR="00E87025">
        <w:rPr>
          <w:bCs/>
        </w:rPr>
        <w:t xml:space="preserve"> </w:t>
      </w:r>
    </w:p>
    <w:p w:rsidRDefault="00F33FAA" w:rsidP="00520DFA" w:rsidR="00F33FAA">
      <w:pPr>
        <w:pStyle w:val="Tijeloteksta"/>
        <w:jc w:val="center"/>
        <w:rPr>
          <w:bCs/>
        </w:rPr>
      </w:pPr>
    </w:p>
    <w:p w:rsidRDefault="00C82343" w:rsidP="00520DFA" w:rsid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F7152E">
        <w:t xml:space="preserve"> </w:t>
      </w:r>
      <w:r w:rsidR="00E63677">
        <w:t>27</w:t>
      </w:r>
      <w:r w:rsidR="00F7152E">
        <w:t xml:space="preserve">. </w:t>
      </w:r>
      <w:r w:rsidR="00E63677">
        <w:t>siječnja</w:t>
      </w:r>
      <w:r w:rsidR="00F7152E">
        <w:t xml:space="preserve"> 201</w:t>
      </w:r>
      <w:r w:rsidR="00056823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452522">
        <w:t>Zagreb</w:t>
      </w:r>
      <w:r w:rsidR="00182B44">
        <w:t xml:space="preserve">, Podružnica </w:t>
      </w:r>
      <w:r w:rsidR="00452522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6B5593">
        <w:t>23</w:t>
      </w:r>
      <w:r w:rsidR="00DC51C2">
        <w:t>.</w:t>
      </w:r>
      <w:r w:rsidR="00F7152E">
        <w:t xml:space="preserve"> </w:t>
      </w:r>
      <w:r w:rsidR="006B5593">
        <w:t>svibnja</w:t>
      </w:r>
      <w:r w:rsidR="00C157A2">
        <w:t xml:space="preserve"> 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E63677">
        <w:t>1061</w:t>
      </w:r>
      <w:r w:rsidR="00C157A2">
        <w:t>/16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F33FAA">
        <w:t xml:space="preserve">direktor </w:t>
      </w:r>
      <w:r w:rsidR="00520DFA">
        <w:t>dužnik</w:t>
      </w:r>
      <w:r w:rsidR="00F33FAA">
        <w:t>a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F33FAA" w:rsidP="00520DFA" w:rsidR="00F33FAA">
      <w:pPr>
        <w:pStyle w:val="Tijeloteksta"/>
        <w:ind w:firstLine="708"/>
      </w:pPr>
    </w:p>
    <w:p w:rsidRDefault="00EB60C3" w:rsidP="00520DFA" w:rsidR="00F33FAA">
      <w:pPr>
        <w:pStyle w:val="Tijeloteksta"/>
        <w:ind w:firstLine="708"/>
      </w:pPr>
      <w:r>
        <w:t>Vjerovnik</w:t>
      </w:r>
      <w:r w:rsidR="00F33FAA">
        <w:t xml:space="preserve"> Republika Hrvatska</w:t>
      </w:r>
      <w:r w:rsidR="00441356">
        <w:t>, OIB: 18683136487,</w:t>
      </w:r>
      <w:r w:rsidR="00F33FAA">
        <w:t xml:space="preserve"> zastupana po ŽDO u Osijeku, za </w:t>
      </w:r>
      <w:r>
        <w:t>tražbinu Ministarstva financija -</w:t>
      </w:r>
      <w:r w:rsidR="00F33FAA">
        <w:t xml:space="preserve"> Porezna uprava, Područni ured </w:t>
      </w:r>
      <w:r w:rsidR="003544CB">
        <w:t>Zagreb</w:t>
      </w:r>
      <w:r w:rsidR="00E67264">
        <w:t>,</w:t>
      </w:r>
      <w:r w:rsidR="003544CB">
        <w:t xml:space="preserve"> </w:t>
      </w:r>
      <w:r w:rsidR="00F33FAA">
        <w:t xml:space="preserve">je podneskom od </w:t>
      </w:r>
      <w:r>
        <w:t>14</w:t>
      </w:r>
      <w:r w:rsidR="00F33FAA">
        <w:t>.</w:t>
      </w:r>
      <w:r w:rsidR="00C157A2">
        <w:t xml:space="preserve"> </w:t>
      </w:r>
      <w:r>
        <w:t>lipnja</w:t>
      </w:r>
      <w:r w:rsidR="00C157A2">
        <w:t xml:space="preserve"> 2016</w:t>
      </w:r>
      <w:r w:rsidR="00F33FAA">
        <w:t>.g. podnijela prijedlog za otvaranje stečajnog postupka nad dužnikom</w:t>
      </w:r>
      <w:r w:rsidR="00EC220B">
        <w:t xml:space="preserve"> </w:t>
      </w:r>
      <w:r>
        <w:t xml:space="preserve">STRATEŠKI PLAN d.o.o. Sesvete </w:t>
      </w:r>
      <w:r w:rsidR="00E67264">
        <w:t xml:space="preserve">i dostavila dokaz </w:t>
      </w:r>
      <w:r w:rsidR="00EC220B">
        <w:t>o visini tražbine</w:t>
      </w:r>
      <w:r w:rsidR="00F33FAA">
        <w:t>.</w:t>
      </w:r>
    </w:p>
    <w:p w:rsidRDefault="00EB60C3" w:rsidP="00520DFA" w:rsidR="00EB60C3">
      <w:pPr>
        <w:pStyle w:val="Tijeloteksta"/>
        <w:ind w:firstLine="708"/>
      </w:pPr>
    </w:p>
    <w:p w:rsidRDefault="005E2DDC" w:rsidP="00520DFA" w:rsidR="005E2DDC">
      <w:pPr>
        <w:pStyle w:val="Tijeloteksta"/>
        <w:ind w:firstLine="708"/>
      </w:pPr>
    </w:p>
    <w:p w:rsidRDefault="005E2DDC" w:rsidP="00520DFA" w:rsidR="005E2DDC">
      <w:pPr>
        <w:pStyle w:val="Tijeloteksta"/>
        <w:ind w:firstLine="708"/>
      </w:pPr>
    </w:p>
    <w:p w:rsidRDefault="005E2DDC" w:rsidP="005E2DDC" w:rsidR="005E2DDC">
      <w:pPr>
        <w:pStyle w:val="Tijeloteksta"/>
        <w:ind w:firstLine="708"/>
      </w:pPr>
    </w:p>
    <w:p w:rsidRDefault="005E2DDC" w:rsidP="005E2DDC" w:rsidR="005E2DDC">
      <w:pPr>
        <w:jc w:val="right"/>
      </w:pPr>
      <w:r>
        <w:t>2 St-1061/16-12</w:t>
      </w:r>
    </w:p>
    <w:p w:rsidRDefault="005E2DDC" w:rsidP="005E2DDC" w:rsidR="005E2DDC">
      <w:pPr>
        <w:pStyle w:val="Tijeloteksta"/>
        <w:ind w:firstLine="708"/>
        <w:jc w:val="center"/>
      </w:pPr>
      <w:r>
        <w:t>2</w:t>
      </w:r>
    </w:p>
    <w:p w:rsidRDefault="005E2DDC" w:rsidP="00520DFA" w:rsidR="005E2DDC">
      <w:pPr>
        <w:pStyle w:val="Tijeloteksta"/>
        <w:ind w:firstLine="708"/>
      </w:pPr>
    </w:p>
    <w:p w:rsidRDefault="00EB60C3" w:rsidP="00520DFA" w:rsidR="00E67264">
      <w:pPr>
        <w:pStyle w:val="Tijeloteksta"/>
        <w:ind w:firstLine="708"/>
      </w:pPr>
      <w:r>
        <w:t>Vjerovnik OTP banka Hrvatska d.d. Zadar</w:t>
      </w:r>
      <w:r w:rsidR="00D00D5C">
        <w:t>, Domovinskog rata 3, OIB: 52508873833,</w:t>
      </w:r>
      <w:r w:rsidR="005E2DDC">
        <w:t xml:space="preserve"> je podnijela prijedlog za otvaranje stečajnog postupka nad dužnikom STRATEŠKI PLAN d.o.o. Sesvete dana 24. lipnja 2016.g. i dostavila dokaz o visini tražbine.</w:t>
      </w:r>
    </w:p>
    <w:p w:rsidRDefault="005E2DDC" w:rsidP="00520DFA" w:rsidR="005E2DDC">
      <w:pPr>
        <w:pStyle w:val="Tijeloteksta"/>
        <w:ind w:firstLine="708"/>
      </w:pPr>
    </w:p>
    <w:p w:rsidRDefault="005E2DDC" w:rsidP="00520DFA" w:rsidR="005E2DDC">
      <w:pPr>
        <w:pStyle w:val="Tijeloteksta"/>
        <w:ind w:firstLine="708"/>
      </w:pPr>
      <w:r>
        <w:t>Vjerovnik Tehno d.o.o. Zadar, Gaženička cesta 3, OIB: 67192479760</w:t>
      </w:r>
      <w:r w:rsidR="00C475DD">
        <w:t>, zastupan po OD Župić &amp; partneri iz Zagreba, je podnio prijedlog za otvaranje stečaja nad dužnikom</w:t>
      </w:r>
      <w:r w:rsidR="00C475DD" w:rsidRPr="00C475DD">
        <w:t xml:space="preserve"> </w:t>
      </w:r>
      <w:r w:rsidR="00C475DD">
        <w:t xml:space="preserve">STRATEŠKI PLAN d.o.o. Sesvete, dana 27. lipnja 2016.g. i dostavio dokaz o visini tražbine. </w:t>
      </w:r>
    </w:p>
    <w:p w:rsidRDefault="00C475DD" w:rsidP="00520DFA" w:rsidR="00C475DD">
      <w:pPr>
        <w:pStyle w:val="Tijeloteksta"/>
        <w:ind w:firstLine="708"/>
      </w:pPr>
    </w:p>
    <w:p w:rsidRDefault="00C475DD" w:rsidP="00520DFA" w:rsidR="00C475DD">
      <w:pPr>
        <w:pStyle w:val="Tijeloteksta"/>
        <w:ind w:firstLine="708"/>
      </w:pPr>
      <w:r>
        <w:t xml:space="preserve">Vjerovnik Tomislav Radoš iz Zagreba, Gračanski Mihaljevac 2 D, </w:t>
      </w:r>
      <w:r w:rsidR="0034575B">
        <w:t xml:space="preserve">OIB: 96118819751, kojeg zastupa pun. Dijana Juriša, odvj. iz Zagreba, je podnio prijedlog dana 28. lipnja 2016.g. za otvaranje stečajnog postupka nad dužnikom STRATEŠKI PLAN d.o.o. Sesvete i dostavio dokaz o visini tražbine. </w:t>
      </w:r>
    </w:p>
    <w:p w:rsidRDefault="00F33FAA" w:rsidP="00520DFA" w:rsidR="00F33FAA">
      <w:pPr>
        <w:pStyle w:val="Tijeloteksta"/>
        <w:ind w:firstLine="708"/>
      </w:pPr>
    </w:p>
    <w:p w:rsidRDefault="00F33FAA" w:rsidP="00F33FAA" w:rsidR="00086CC9" w:rsidRPr="00152D22">
      <w:pPr>
        <w:pStyle w:val="Tijeloteksta"/>
        <w:ind w:firstLine="708"/>
      </w:pPr>
      <w:r>
        <w:t xml:space="preserve">Obzirom da </w:t>
      </w:r>
      <w:r w:rsidR="00D00D5C">
        <w:t>su</w:t>
      </w:r>
      <w:r w:rsidR="00A3307B">
        <w:t xml:space="preserve"> podnesen</w:t>
      </w:r>
      <w:r w:rsidR="00D00D5C">
        <w:t>i prijedlozi</w:t>
      </w:r>
      <w:r w:rsidR="00A3307B">
        <w:t xml:space="preserve"> za otvaranjem stečajnog postupka nad dužnikom</w:t>
      </w:r>
      <w:r w:rsidR="001C56E6">
        <w:t xml:space="preserve">, </w:t>
      </w:r>
      <w:r>
        <w:t>to nisu ispunjene pretpostavke za istodobno otvaranje i zaključenje skraćenog stečajnog postupka u smislu odredbe čl. 431. Stečajnog zakona, te je sud u skladu s odredbom čl. 433. Stečajnog zakona obustavio skraćeni steča</w:t>
      </w:r>
      <w:r w:rsidR="00B0527A">
        <w:t>jni postupak nad dužnikom i</w:t>
      </w:r>
      <w:r>
        <w:t xml:space="preserve"> odlučio kao u izreci rješenja pod t. I, time što će se postupak nastaviti prema općim odredbama Stečajnog zakona t. II izreke rješenja. </w:t>
      </w:r>
    </w:p>
    <w:p w:rsidRDefault="00520DFA" w:rsidP="00642B53" w:rsidR="00520DFA">
      <w:pPr>
        <w:pStyle w:val="Tijeloteksta"/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F33FAA">
        <w:t>2</w:t>
      </w:r>
      <w:r w:rsidR="00E63677">
        <w:t>3</w:t>
      </w:r>
      <w:r w:rsidR="00C82343">
        <w:t xml:space="preserve">. </w:t>
      </w:r>
      <w:r w:rsidR="00A3307B">
        <w:t>rujna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B0527A" w:rsidP="009E04FF" w:rsidR="00B0527A">
      <w:pPr>
        <w:pStyle w:val="Tijeloteksta"/>
        <w:numPr>
          <w:ilvl w:val="0"/>
          <w:numId w:val="2"/>
        </w:numPr>
        <w:jc w:val="left"/>
      </w:pPr>
      <w:r>
        <w:t>ŽDO Osijek – za vjerovnika RH</w:t>
      </w:r>
    </w:p>
    <w:p w:rsidRDefault="002D2B8B" w:rsidP="009E04FF" w:rsidR="002D2B8B">
      <w:pPr>
        <w:pStyle w:val="Tijeloteksta"/>
        <w:numPr>
          <w:ilvl w:val="0"/>
          <w:numId w:val="2"/>
        </w:numPr>
        <w:jc w:val="left"/>
      </w:pPr>
      <w:r>
        <w:t>OTP banka d.d. Zadar</w:t>
      </w:r>
    </w:p>
    <w:p w:rsidRDefault="002D2B8B" w:rsidP="009E04FF" w:rsidR="002D2B8B">
      <w:pPr>
        <w:pStyle w:val="Tijeloteksta"/>
        <w:numPr>
          <w:ilvl w:val="0"/>
          <w:numId w:val="2"/>
        </w:numPr>
        <w:jc w:val="left"/>
      </w:pPr>
      <w:r>
        <w:t>OD Župić &amp; partneri, Zagreb – za Tehno d.o.o. Zadar</w:t>
      </w:r>
    </w:p>
    <w:p w:rsidRDefault="002D2B8B" w:rsidP="009E04FF" w:rsidR="002D2B8B">
      <w:pPr>
        <w:pStyle w:val="Tijeloteksta"/>
        <w:numPr>
          <w:ilvl w:val="0"/>
          <w:numId w:val="2"/>
        </w:numPr>
        <w:jc w:val="left"/>
      </w:pPr>
      <w:r>
        <w:t>Odvj. Dijana Juriša, Zagreb – za Tomislav Radoš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6A421D" w:rsidP="009E04FF" w:rsidR="006A421D">
      <w:pPr>
        <w:pStyle w:val="Tijeloteksta"/>
        <w:numPr>
          <w:ilvl w:val="0"/>
          <w:numId w:val="2"/>
        </w:numPr>
        <w:jc w:val="left"/>
      </w:pPr>
      <w:r>
        <w:t>Nakon pravomoćnosti – u redovni stečajni postupak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1C56E6">
        <w:t xml:space="preserve"> 2</w:t>
      </w:r>
      <w:r w:rsidR="00E63677">
        <w:t>3</w:t>
      </w:r>
      <w:r w:rsidR="001C56E6">
        <w:t>.10.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56823"/>
    <w:rsid w:val="0006489C"/>
    <w:rsid w:val="00086CC9"/>
    <w:rsid w:val="000C47AE"/>
    <w:rsid w:val="000E6A82"/>
    <w:rsid w:val="001257A9"/>
    <w:rsid w:val="001643FC"/>
    <w:rsid w:val="001648A2"/>
    <w:rsid w:val="0017007B"/>
    <w:rsid w:val="00171061"/>
    <w:rsid w:val="00180465"/>
    <w:rsid w:val="00182B44"/>
    <w:rsid w:val="00184A88"/>
    <w:rsid w:val="001C56E6"/>
    <w:rsid w:val="001C6EA2"/>
    <w:rsid w:val="001D7FB0"/>
    <w:rsid w:val="001F739B"/>
    <w:rsid w:val="0024241D"/>
    <w:rsid w:val="00270458"/>
    <w:rsid w:val="00291A4E"/>
    <w:rsid w:val="00293A9C"/>
    <w:rsid w:val="002B6B2E"/>
    <w:rsid w:val="002D2B8B"/>
    <w:rsid w:val="002E0208"/>
    <w:rsid w:val="00312176"/>
    <w:rsid w:val="0033604D"/>
    <w:rsid w:val="0034575B"/>
    <w:rsid w:val="003544CB"/>
    <w:rsid w:val="00364026"/>
    <w:rsid w:val="003660B7"/>
    <w:rsid w:val="003741F2"/>
    <w:rsid w:val="003A7C8B"/>
    <w:rsid w:val="003B6C7C"/>
    <w:rsid w:val="003C7EC0"/>
    <w:rsid w:val="003D08B4"/>
    <w:rsid w:val="00406B4F"/>
    <w:rsid w:val="00441356"/>
    <w:rsid w:val="00444EA2"/>
    <w:rsid w:val="00452522"/>
    <w:rsid w:val="0045383A"/>
    <w:rsid w:val="00472F55"/>
    <w:rsid w:val="00487157"/>
    <w:rsid w:val="00495676"/>
    <w:rsid w:val="004A619D"/>
    <w:rsid w:val="004F1ABF"/>
    <w:rsid w:val="004F3B9A"/>
    <w:rsid w:val="005064EA"/>
    <w:rsid w:val="00520DFA"/>
    <w:rsid w:val="00534927"/>
    <w:rsid w:val="00534E0F"/>
    <w:rsid w:val="005420F0"/>
    <w:rsid w:val="00566CDF"/>
    <w:rsid w:val="00573033"/>
    <w:rsid w:val="00584332"/>
    <w:rsid w:val="0059098C"/>
    <w:rsid w:val="005D7612"/>
    <w:rsid w:val="005E2DDC"/>
    <w:rsid w:val="00617B3C"/>
    <w:rsid w:val="00642B53"/>
    <w:rsid w:val="006A421D"/>
    <w:rsid w:val="006B5593"/>
    <w:rsid w:val="006C2E2C"/>
    <w:rsid w:val="006C3FCC"/>
    <w:rsid w:val="006E61B4"/>
    <w:rsid w:val="007261FC"/>
    <w:rsid w:val="00731CE9"/>
    <w:rsid w:val="00736A7F"/>
    <w:rsid w:val="00742F86"/>
    <w:rsid w:val="00751321"/>
    <w:rsid w:val="00755889"/>
    <w:rsid w:val="00762895"/>
    <w:rsid w:val="007741C6"/>
    <w:rsid w:val="00782E35"/>
    <w:rsid w:val="007C0B45"/>
    <w:rsid w:val="007E7F9D"/>
    <w:rsid w:val="008151B4"/>
    <w:rsid w:val="00853D20"/>
    <w:rsid w:val="008B33A8"/>
    <w:rsid w:val="008D5FDB"/>
    <w:rsid w:val="008E5796"/>
    <w:rsid w:val="008F1997"/>
    <w:rsid w:val="008F3526"/>
    <w:rsid w:val="00905EAD"/>
    <w:rsid w:val="009240E0"/>
    <w:rsid w:val="00965F39"/>
    <w:rsid w:val="00976D15"/>
    <w:rsid w:val="009D42F4"/>
    <w:rsid w:val="009E04FF"/>
    <w:rsid w:val="00A071BA"/>
    <w:rsid w:val="00A11D11"/>
    <w:rsid w:val="00A11F74"/>
    <w:rsid w:val="00A12C16"/>
    <w:rsid w:val="00A24F41"/>
    <w:rsid w:val="00A3307B"/>
    <w:rsid w:val="00A35140"/>
    <w:rsid w:val="00A353A4"/>
    <w:rsid w:val="00A579DC"/>
    <w:rsid w:val="00A94EE7"/>
    <w:rsid w:val="00AB7CFF"/>
    <w:rsid w:val="00AD10D4"/>
    <w:rsid w:val="00AD58EF"/>
    <w:rsid w:val="00AF760D"/>
    <w:rsid w:val="00B0527A"/>
    <w:rsid w:val="00B10858"/>
    <w:rsid w:val="00B14447"/>
    <w:rsid w:val="00B417BA"/>
    <w:rsid w:val="00B46738"/>
    <w:rsid w:val="00BC36BB"/>
    <w:rsid w:val="00BD36F0"/>
    <w:rsid w:val="00BE6CC8"/>
    <w:rsid w:val="00C01A1D"/>
    <w:rsid w:val="00C1066C"/>
    <w:rsid w:val="00C12BAD"/>
    <w:rsid w:val="00C157A2"/>
    <w:rsid w:val="00C163C5"/>
    <w:rsid w:val="00C43EBD"/>
    <w:rsid w:val="00C44AF4"/>
    <w:rsid w:val="00C475DD"/>
    <w:rsid w:val="00C76909"/>
    <w:rsid w:val="00C82343"/>
    <w:rsid w:val="00CC758C"/>
    <w:rsid w:val="00CD017A"/>
    <w:rsid w:val="00D00D5C"/>
    <w:rsid w:val="00D10204"/>
    <w:rsid w:val="00D12821"/>
    <w:rsid w:val="00D1661E"/>
    <w:rsid w:val="00D36A9D"/>
    <w:rsid w:val="00DB052E"/>
    <w:rsid w:val="00DC51C2"/>
    <w:rsid w:val="00DE5440"/>
    <w:rsid w:val="00DF5259"/>
    <w:rsid w:val="00E07DA0"/>
    <w:rsid w:val="00E426F8"/>
    <w:rsid w:val="00E512E8"/>
    <w:rsid w:val="00E63677"/>
    <w:rsid w:val="00E67264"/>
    <w:rsid w:val="00E72D3D"/>
    <w:rsid w:val="00E87025"/>
    <w:rsid w:val="00EB12CD"/>
    <w:rsid w:val="00EB60C3"/>
    <w:rsid w:val="00EC220B"/>
    <w:rsid w:val="00ED1E0F"/>
    <w:rsid w:val="00EF770D"/>
    <w:rsid w:val="00F0353E"/>
    <w:rsid w:val="00F33FAA"/>
    <w:rsid w:val="00F34306"/>
    <w:rsid w:val="00F36582"/>
    <w:rsid w:val="00F50900"/>
    <w:rsid w:val="00F7152E"/>
    <w:rsid w:val="00F758CB"/>
    <w:rsid w:val="00FD0D3C"/>
    <w:rsid w:val="00FD16AB"/>
    <w:rsid w:val="00FF194A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C2E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2E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2E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2E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2E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C2E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2E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2E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2E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2E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1061</izvorni_sadrzaj>
    <derivirana_varijabla naziv="DomainObject.Predmet.Broj_1">1061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St-1061/2016</izvorni_sadrzaj>
    <derivirana_varijabla naziv="DomainObject.Predmet.OznakaBroj_1">St-1061/2016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STRATEŠKI PLAN d.o.o.</izvorni_sadrzaj>
    <derivirana_varijabla naziv="DomainObject.Predmet.ProtustrankaFormated_1">  STRATEŠKI PLAN d.o.o.</derivirana_varijabla>
  </DomainObject.Predmet.ProtustrankaFormated>
  <DomainObject.Predmet.ProtustrankaFormatedOIB>
    <izvorni_sadrzaj>  STRATEŠKI PLAN d.o.o., OIB 39399878781</izvorni_sadrzaj>
    <derivirana_varijabla naziv="DomainObject.Predmet.ProtustrankaFormatedOIB_1">  STRATEŠKI PLAN d.o.o., OIB 39399878781</derivirana_varijabla>
  </DomainObject.Predmet.ProtustrankaFormatedOIB>
  <DomainObject.Predmet.ProtustrankaFormatedWithAdress>
    <izvorni_sadrzaj> STRATEŠKI PLAN d.o.o., Tomašićeva 12, 10000 Zagreb</izvorni_sadrzaj>
    <derivirana_varijabla naziv="DomainObject.Predmet.ProtustrankaFormatedWithAdress_1"> STRATEŠKI PLAN d.o.o., Tomašićeva 12, 10000 Zagreb</derivirana_varijabla>
  </DomainObject.Predmet.ProtustrankaFormatedWithAdress>
  <DomainObject.Predmet.ProtustrankaFormatedWithAdressOIB>
    <izvorni_sadrzaj> STRATEŠKI PLAN d.o.o., OIB 39399878781, Tomašićeva 12, 10000 Zagreb</izvorni_sadrzaj>
    <derivirana_varijabla naziv="DomainObject.Predmet.ProtustrankaFormatedWithAdressOIB_1"> STRATEŠKI PLAN d.o.o., OIB 39399878781, Tomašićeva 12, 10000 Zagreb</derivirana_varijabla>
  </DomainObject.Predmet.ProtustrankaFormatedWithAdressOIB>
  <DomainObject.Predmet.ProtustrankaWithAdress>
    <izvorni_sadrzaj>STRATEŠKI PLAN d.o.o. Tomašićeva 12, 10000 Zagreb</izvorni_sadrzaj>
    <derivirana_varijabla naziv="DomainObject.Predmet.ProtustrankaWithAdress_1">STRATEŠKI PLAN d.o.o. Tomašićeva 12, 10000 Zagreb</derivirana_varijabla>
  </DomainObject.Predmet.ProtustrankaWithAdress>
  <DomainObject.Predmet.ProtustrankaWithAdressOIB>
    <izvorni_sadrzaj>STRATEŠKI PLAN d.o.o., OIB 39399878781, Tomašićeva 12, 10000 Zagreb</izvorni_sadrzaj>
    <derivirana_varijabla naziv="DomainObject.Predmet.ProtustrankaWithAdressOIB_1">STRATEŠKI PLAN d.o.o., OIB 39399878781, Tomašićeva 12, 10000 Zagreb</derivirana_varijabla>
  </DomainObject.Predmet.ProtustrankaWithAdressOIB>
  <DomainObject.Predmet.ProtustrankaNazivFormated>
    <izvorni_sadrzaj>STRATEŠKI PLAN d.o.o.</izvorni_sadrzaj>
    <derivirana_varijabla naziv="DomainObject.Predmet.ProtustrankaNazivFormated_1">STRATEŠKI PLAN d.o.o.</derivirana_varijabla>
  </DomainObject.Predmet.ProtustrankaNazivFormated>
  <DomainObject.Predmet.ProtustrankaNazivFormatedOIB>
    <izvorni_sadrzaj>STRATEŠKI PLAN d.o.o., OIB 39399878781</izvorni_sadrzaj>
    <derivirana_varijabla naziv="DomainObject.Predmet.ProtustrankaNazivFormatedOIB_1">STRATEŠKI PLAN d.o.o., OIB 39399878781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STRATEŠKI PLAN d.o.o.</item>
    </izvorni_sadrzaj>
    <derivirana_varijabla naziv="DomainObject.Predmet.ProtuStrankaListFormated_1">
      <item>STRATEŠKI PLAN d.o.o.</item>
    </derivirana_varijabla>
  </DomainObject.Predmet.ProtuStrankaListFormated>
  <DomainObject.Predmet.ProtuStrankaListFormatedOIB>
    <izvorni_sadrzaj>
      <item>STRATEŠKI PLAN d.o.o., OIB 39399878781</item>
    </izvorni_sadrzaj>
    <derivirana_varijabla naziv="DomainObject.Predmet.ProtuStrankaListFormatedOIB_1">
      <item>STRATEŠKI PLAN d.o.o., OIB 39399878781</item>
    </derivirana_varijabla>
  </DomainObject.Predmet.ProtuStrankaListFormatedOIB>
  <DomainObject.Predmet.ProtuStrankaListFormatedWithAdress>
    <izvorni_sadrzaj>
      <item>STRATEŠKI PLAN d.o.o., Tomašićeva 12, 10000 Zagreb</item>
    </izvorni_sadrzaj>
    <derivirana_varijabla naziv="DomainObject.Predmet.ProtuStrankaListFormatedWithAdress_1">
      <item>STRATEŠKI PLAN d.o.o., Tomašićeva 12, 10000 Zagreb</item>
    </derivirana_varijabla>
  </DomainObject.Predmet.ProtuStrankaListFormatedWithAdress>
  <DomainObject.Predmet.ProtuStrankaListFormatedWithAdressOIB>
    <izvorni_sadrzaj>
      <item>STRATEŠKI PLAN d.o.o., OIB 39399878781, Tomašićeva 12, 10000 Zagreb</item>
    </izvorni_sadrzaj>
    <derivirana_varijabla naziv="DomainObject.Predmet.ProtuStrankaListFormatedWithAdressOIB_1">
      <item>STRATEŠKI PLAN d.o.o., OIB 39399878781, Tomašićeva 12, 10000 Zagreb</item>
    </derivirana_varijabla>
  </DomainObject.Predmet.ProtuStrankaListFormatedWithAdressOIB>
  <DomainObject.Predmet.ProtuStrankaListNazivFormated>
    <izvorni_sadrzaj>
      <item>STRATEŠKI PLAN d.o.o.</item>
    </izvorni_sadrzaj>
    <derivirana_varijabla naziv="DomainObject.Predmet.ProtuStrankaListNazivFormated_1">
      <item>STRATEŠKI PLAN d.o.o.</item>
    </derivirana_varijabla>
  </DomainObject.Predmet.ProtuStrankaListNazivFormated>
  <DomainObject.Predmet.ProtuStrankaListNazivFormatedOIB>
    <izvorni_sadrzaj>
      <item>STRATEŠKI PLAN d.o.o., OIB 39399878781</item>
    </izvorni_sadrzaj>
    <derivirana_varijabla naziv="DomainObject.Predmet.ProtuStrankaListNazivFormatedOIB_1">
      <item>STRATEŠKI PLAN d.o.o., OIB 39399878781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STRATEŠKI PLAN d.o.o.</izvorni_sadrzaj>
    <derivirana_varijabla naziv="DomainObject.Predmet.ProtustrankaIDrugi_1">STRATEŠKI PLAN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STRATEŠKI PLAN d.o.o., OIB 39399878781, Tomašićeva 12, 10000 Zagreb</izvorni_sadrzaj>
    <derivirana_varijabla naziv="DomainObject.Predmet.ProtustrankaIDrugiAdressOIB_1">STRATEŠKI PLAN d.o.o., OIB 39399878781, Tomašićeva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STRATEŠKI PLAN d.o.o.</item>
      <item>FINA Regionalni centar Zagreb</item>
    </izvorni_sadrzaj>
    <derivirana_varijabla naziv="DomainObject.Predmet.SudioniciListNaziv_1">
      <item>STRATEŠKI PLAN d.o.o.</item>
      <item>FINA Regionalni centar Zagreb</item>
    </derivirana_varijabla>
  </DomainObject.Predmet.SudioniciListNaziv>
  <DomainObject.Predmet.SudioniciListAdressOIB>
    <izvorni_sadrzaj>
      <item>STRATEŠKI PLAN d.o.o., OIB 39399878781, Tomašićeva 12,10000 Zagreb</item>
      <item>FINA Regionalni centar Zagreb, OIB 85821130368, Trg svibanjskih žrtava 1995. br. 1,10000 Zagreb</item>
    </izvorni_sadrzaj>
    <derivirana_varijabla naziv="DomainObject.Predmet.SudioniciListAdressOIB_1">
      <item>STRATEŠKI PLAN d.o.o., OIB 39399878781, Tomašićeva 12,10000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39399878781</item>
      <item>, OIB 85821130368</item>
    </izvorni_sadrzaj>
    <derivirana_varijabla naziv="DomainObject.Predmet.SudioniciListNazivOIB_1">
      <item>, OIB 39399878781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307A4B-D447-4455-AD55-DF30A74500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546</properties:Words>
  <properties:Characters>2963</properties:Characters>
  <properties:Lines>197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2016-09-23T08:40:00Z</dcterms:created>
  <dc:creator>wsadmin</dc:creator>
  <cp:lastModifiedBy>Sanda Gučić</cp:lastModifiedBy>
  <cp:lastPrinted>2016-09-23T08:41:00Z</cp:lastPrinted>
  <dcterms:modified xmlns:xsi="http://www.w3.org/2001/XMLSchema-instance" xsi:type="dcterms:W3CDTF">2016-09-23T09:53:00Z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