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628e" w14:paraId="52d628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C5E90">
        <w:rPr>
          <w:rFonts w:hAnsi="Times New Roman" w:ascii="Times New Roman"/>
          <w:szCs w:val="24"/>
          <w:lang w:val="hr-HR"/>
        </w:rPr>
        <w:t xml:space="preserve">ZAKLADA ZA ZAŠTITU I RAZVOJ PODSLJEMENSKOG KRAJA, OIB: 24474978786 iz Zagreba, </w:t>
      </w:r>
      <w:proofErr w:type="spellStart"/>
      <w:r w:rsidR="000C5E90">
        <w:rPr>
          <w:rFonts w:hAnsi="Times New Roman" w:ascii="Times New Roman"/>
          <w:szCs w:val="24"/>
          <w:lang w:val="hr-HR"/>
        </w:rPr>
        <w:t>Kulmerska</w:t>
      </w:r>
      <w:proofErr w:type="spellEnd"/>
      <w:r w:rsidR="000C5E90">
        <w:rPr>
          <w:rFonts w:hAnsi="Times New Roman" w:ascii="Times New Roman"/>
          <w:szCs w:val="24"/>
          <w:lang w:val="hr-HR"/>
        </w:rPr>
        <w:t xml:space="preserve"> 19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C5E90" w:rsidR="000C5E9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0C5E90">
        <w:rPr>
          <w:rFonts w:hAnsi="Times New Roman" w:ascii="Times New Roman"/>
          <w:szCs w:val="24"/>
        </w:rPr>
        <w:t xml:space="preserve">ZAKLADA ZA ZAŠTITU I RAZVOJ </w:t>
      </w:r>
    </w:p>
    <w:p w:rsidRDefault="000C5E90" w:rsidP="000C5E90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PODSLJEMENSKOG KRAJA, OIB: 24474978786 iz Zagreba, </w:t>
      </w:r>
      <w:proofErr w:type="spellStart"/>
      <w:r>
        <w:rPr>
          <w:rFonts w:hAnsi="Times New Roman" w:ascii="Times New Roman"/>
          <w:szCs w:val="24"/>
        </w:rPr>
        <w:t>Kulmerska</w:t>
      </w:r>
      <w:proofErr w:type="spellEnd"/>
      <w:r>
        <w:rPr>
          <w:rFonts w:hAnsi="Times New Roman" w:ascii="Times New Roman"/>
          <w:szCs w:val="24"/>
        </w:rPr>
        <w:t xml:space="preserve"> 19</w:t>
      </w:r>
      <w:r w:rsidR="00A00595">
        <w:rPr>
          <w:rFonts w:hAnsi="Times New Roman" w:ascii="Times New Roman"/>
          <w:szCs w:val="24"/>
        </w:rPr>
        <w:t xml:space="preserve"> </w:t>
      </w:r>
      <w:r w:rsidR="008649D8">
        <w:rPr>
          <w:rFonts w:hAnsi="Times New Roman" w:ascii="Times New Roman"/>
          <w:szCs w:val="24"/>
        </w:rPr>
        <w:t xml:space="preserve"> </w:t>
      </w:r>
    </w:p>
    <w:p w:rsidRDefault="00EE69E5" w:rsidP="000C5E90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AB1CC6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C5E90" w:rsidR="000C5E9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0C5E90">
        <w:rPr>
          <w:rFonts w:hAnsi="Times New Roman" w:ascii="Times New Roman"/>
          <w:szCs w:val="24"/>
        </w:rPr>
        <w:t xml:space="preserve">Neven Pavišić, OIB: 13342388025 iz Sesveta, Prva </w:t>
      </w:r>
    </w:p>
    <w:p w:rsidRDefault="000C5E90" w:rsidP="000C5E90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prigorska 21a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C5E90">
        <w:rPr>
          <w:rFonts w:hAnsi="Times New Roman" w:ascii="Times New Roman"/>
          <w:szCs w:val="24"/>
          <w:lang w:val="hr-HR"/>
        </w:rPr>
        <w:t xml:space="preserve">ZAKLADA ZA ZAŠTITU I RAZVOJ PODSLJEMENSKOG KRAJA, OIB: 24474978786 iz Zagreba, </w:t>
      </w:r>
      <w:proofErr w:type="spellStart"/>
      <w:r w:rsidR="000C5E90">
        <w:rPr>
          <w:rFonts w:hAnsi="Times New Roman" w:ascii="Times New Roman"/>
          <w:szCs w:val="24"/>
          <w:lang w:val="hr-HR"/>
        </w:rPr>
        <w:t>Kulmerska</w:t>
      </w:r>
      <w:proofErr w:type="spellEnd"/>
      <w:r w:rsidR="000C5E90">
        <w:rPr>
          <w:rFonts w:hAnsi="Times New Roman" w:ascii="Times New Roman"/>
          <w:szCs w:val="24"/>
          <w:lang w:val="hr-HR"/>
        </w:rPr>
        <w:t xml:space="preserve"> 19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00595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19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00595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C5E90">
          <w:rPr>
            <w:rFonts w:hAnsi="Times New Roman" w:ascii="Times New Roman"/>
          </w:rPr>
          <w:t>8.St-3301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0C5E90">
      <w:rPr>
        <w:rFonts w:hAnsi="Times New Roman" w:ascii="Times New Roman"/>
        <w:lang w:val="hr-HR"/>
      </w:rPr>
      <w:t>3301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B5D34"/>
    <w:rsid w:val="000B609B"/>
    <w:rsid w:val="000C47B3"/>
    <w:rsid w:val="000C5E90"/>
    <w:rsid w:val="000F1111"/>
    <w:rsid w:val="00112B50"/>
    <w:rsid w:val="00177D95"/>
    <w:rsid w:val="00182088"/>
    <w:rsid w:val="00235E78"/>
    <w:rsid w:val="002451A3"/>
    <w:rsid w:val="00247025"/>
    <w:rsid w:val="00256243"/>
    <w:rsid w:val="002C0DE5"/>
    <w:rsid w:val="00305539"/>
    <w:rsid w:val="00335065"/>
    <w:rsid w:val="00360EF7"/>
    <w:rsid w:val="00395F5D"/>
    <w:rsid w:val="003D4A4D"/>
    <w:rsid w:val="00412880"/>
    <w:rsid w:val="0042162E"/>
    <w:rsid w:val="00422688"/>
    <w:rsid w:val="00444FD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00595"/>
    <w:rsid w:val="00A36667"/>
    <w:rsid w:val="00A52CC1"/>
    <w:rsid w:val="00A66824"/>
    <w:rsid w:val="00A95334"/>
    <w:rsid w:val="00AB1CC6"/>
    <w:rsid w:val="00AB5918"/>
    <w:rsid w:val="00AB7883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E4968"/>
    <w:rsid w:val="00CF2939"/>
    <w:rsid w:val="00D132F0"/>
    <w:rsid w:val="00D13665"/>
    <w:rsid w:val="00D375E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C0CAE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4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A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A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A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A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4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A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A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A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A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3301</izvorni_sadrzaj>
    <derivirana_varijabla naziv="DomainObject.Predmet.Broj_1">3301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St-3301/2015</izvorni_sadrzaj>
    <derivirana_varijabla naziv="DomainObject.Predmet.OznakaBroj_1">St-3301/2015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ZAKLADA ZA ZAŠTITU I RAZVOJ PODSLJEMENSKOG KRAJA</izvorni_sadrzaj>
    <derivirana_varijabla naziv="DomainObject.Predmet.ProtustrankaFormated_1">  ZAKLADA ZA ZAŠTITU I RAZVOJ PODSLJEMENSKOG KRAJA</derivirana_varijabla>
  </DomainObject.Predmet.ProtustrankaFormated>
  <DomainObject.Predmet.ProtustrankaFormatedOIB>
    <izvorni_sadrzaj>  ZAKLADA ZA ZAŠTITU I RAZVOJ PODSLJEMENSKOG KRAJA, OIB 24474978786</izvorni_sadrzaj>
    <derivirana_varijabla naziv="DomainObject.Predmet.ProtustrankaFormatedOIB_1">  ZAKLADA ZA ZAŠTITU I RAZVOJ PODSLJEMENSKOG KRAJA, OIB 24474978786</derivirana_varijabla>
  </DomainObject.Predmet.ProtustrankaFormatedOIB>
  <DomainObject.Predmet.ProtustrankaFormatedWithAdress>
    <izvorni_sadrzaj> ZAKLADA ZA ZAŠTITU I RAZVOJ PODSLJEMENSKOG KRAJA, Kulmerska 19, 10000 Zagreb</izvorni_sadrzaj>
    <derivirana_varijabla naziv="DomainObject.Predmet.ProtustrankaFormatedWithAdress_1"> ZAKLADA ZA ZAŠTITU I RAZVOJ PODSLJEMENSKOG KRAJA, Kulmerska 19, 10000 Zagreb</derivirana_varijabla>
  </DomainObject.Predmet.ProtustrankaFormatedWithAdress>
  <DomainObject.Predmet.ProtustrankaFormatedWithAdressOIB>
    <izvorni_sadrzaj> ZAKLADA ZA ZAŠTITU I RAZVOJ PODSLJEMENSKOG KRAJA, OIB 24474978786, Kulmerska 19, 10000 Zagreb</izvorni_sadrzaj>
    <derivirana_varijabla naziv="DomainObject.Predmet.ProtustrankaFormatedWithAdressOIB_1"> ZAKLADA ZA ZAŠTITU I RAZVOJ PODSLJEMENSKOG KRAJA, OIB 24474978786, Kulmerska 19, 10000 Zagreb</derivirana_varijabla>
  </DomainObject.Predmet.ProtustrankaFormatedWithAdressOIB>
  <DomainObject.Predmet.ProtustrankaWithAdress>
    <izvorni_sadrzaj>ZAKLADA ZA ZAŠTITU I RAZVOJ PODSLJEMENSKOG KRAJA Kulmerska 19, 10000 Zagreb</izvorni_sadrzaj>
    <derivirana_varijabla naziv="DomainObject.Predmet.ProtustrankaWithAdress_1">ZAKLADA ZA ZAŠTITU I RAZVOJ PODSLJEMENSKOG KRAJA Kulmerska 19, 10000 Zagreb</derivirana_varijabla>
  </DomainObject.Predmet.ProtustrankaWithAdress>
  <DomainObject.Predmet.ProtustrankaWithAdressOIB>
    <izvorni_sadrzaj>ZAKLADA ZA ZAŠTITU I RAZVOJ PODSLJEMENSKOG KRAJA, OIB 24474978786, Kulmerska 19, 10000 Zagreb</izvorni_sadrzaj>
    <derivirana_varijabla naziv="DomainObject.Predmet.ProtustrankaWithAdressOIB_1">ZAKLADA ZA ZAŠTITU I RAZVOJ PODSLJEMENSKOG KRAJA, OIB 24474978786, Kulmerska 19, 10000 Zagreb</derivirana_varijabla>
  </DomainObject.Predmet.ProtustrankaWithAdressOIB>
  <DomainObject.Predmet.ProtustrankaNazivFormated>
    <izvorni_sadrzaj>ZAKLADA ZA ZAŠTITU I RAZVOJ PODSLJEMENSKOG KRAJA</izvorni_sadrzaj>
    <derivirana_varijabla naziv="DomainObject.Predmet.ProtustrankaNazivFormated_1">ZAKLADA ZA ZAŠTITU I RAZVOJ PODSLJEMENSKOG KRAJA</derivirana_varijabla>
  </DomainObject.Predmet.ProtustrankaNazivFormated>
  <DomainObject.Predmet.ProtustrankaNazivFormatedOIB>
    <izvorni_sadrzaj>ZAKLADA ZA ZAŠTITU I RAZVOJ PODSLJEMENSKOG KRAJA, OIB 24474978786</izvorni_sadrzaj>
    <derivirana_varijabla naziv="DomainObject.Predmet.ProtustrankaNazivFormatedOIB_1">ZAKLADA ZA ZAŠTITU I RAZVOJ PODSLJEMENSKOG KRAJA, OIB 24474978786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ZAKLADA ZA ZAŠTITU I RAZVOJ PODSLJEMENSKOG KRAJA</item>
    </izvorni_sadrzaj>
    <derivirana_varijabla naziv="DomainObject.Predmet.ProtuStrankaListFormated_1">
      <item>ZAKLADA ZA ZAŠTITU I RAZVOJ PODSLJEMENSKOG KRAJA</item>
    </derivirana_varijabla>
  </DomainObject.Predmet.ProtuStrankaListFormated>
  <DomainObject.Predmet.ProtuStrankaListFormatedOIB>
    <izvorni_sadrzaj>
      <item>ZAKLADA ZA ZAŠTITU I RAZVOJ PODSLJEMENSKOG KRAJA, OIB 24474978786</item>
    </izvorni_sadrzaj>
    <derivirana_varijabla naziv="DomainObject.Predmet.ProtuStrankaListFormatedOIB_1">
      <item>ZAKLADA ZA ZAŠTITU I RAZVOJ PODSLJEMENSKOG KRAJA, OIB 24474978786</item>
    </derivirana_varijabla>
  </DomainObject.Predmet.ProtuStrankaListFormatedOIB>
  <DomainObject.Predmet.ProtuStrankaListFormatedWithAdress>
    <izvorni_sadrzaj>
      <item>ZAKLADA ZA ZAŠTITU I RAZVOJ PODSLJEMENSKOG KRAJA, Kulmerska 19, 10000 Zagreb</item>
    </izvorni_sadrzaj>
    <derivirana_varijabla naziv="DomainObject.Predmet.ProtuStrankaListFormatedWithAdress_1">
      <item>ZAKLADA ZA ZAŠTITU I RAZVOJ PODSLJEMENSKOG KRAJA, Kulmerska 19, 10000 Zagreb</item>
    </derivirana_varijabla>
  </DomainObject.Predmet.ProtuStrankaListFormatedWithAdress>
  <DomainObject.Predmet.ProtuStrankaListFormatedWithAdressOIB>
    <izvorni_sadrzaj>
      <item>ZAKLADA ZA ZAŠTITU I RAZVOJ PODSLJEMENSKOG KRAJA, OIB 24474978786, Kulmerska 19, 10000 Zagreb</item>
    </izvorni_sadrzaj>
    <derivirana_varijabla naziv="DomainObject.Predmet.ProtuStrankaListFormatedWithAdressOIB_1">
      <item>ZAKLADA ZA ZAŠTITU I RAZVOJ PODSLJEMENSKOG KRAJA, OIB 24474978786, Kulmerska 19, 10000 Zagreb</item>
    </derivirana_varijabla>
  </DomainObject.Predmet.ProtuStrankaListFormatedWithAdressOIB>
  <DomainObject.Predmet.ProtuStrankaListNazivFormated>
    <izvorni_sadrzaj>
      <item>ZAKLADA ZA ZAŠTITU I RAZVOJ PODSLJEMENSKOG KRAJA</item>
    </izvorni_sadrzaj>
    <derivirana_varijabla naziv="DomainObject.Predmet.ProtuStrankaListNazivFormated_1">
      <item>ZAKLADA ZA ZAŠTITU I RAZVOJ PODSLJEMENSKOG KRAJA</item>
    </derivirana_varijabla>
  </DomainObject.Predmet.ProtuStrankaListNazivFormated>
  <DomainObject.Predmet.ProtuStrankaListNazivFormatedOIB>
    <izvorni_sadrzaj>
      <item>ZAKLADA ZA ZAŠTITU I RAZVOJ PODSLJEMENSKOG KRAJA, OIB 24474978786</item>
    </izvorni_sadrzaj>
    <derivirana_varijabla naziv="DomainObject.Predmet.ProtuStrankaListNazivFormatedOIB_1">
      <item>ZAKLADA ZA ZAŠTITU I RAZVOJ PODSLJEMENSKOG KRAJA, OIB 24474978786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ZAKLADA ZA ZAŠTITU I RAZVOJ PODSLJEMENSKOG KRAJA</izvorni_sadrzaj>
    <derivirana_varijabla naziv="DomainObject.Predmet.ProtustrankaIDrugi_1">ZAKLADA ZA ZAŠTITU I RAZVOJ PODSLJEMENSKOG KRAJA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ZAKLADA ZA ZAŠTITU I RAZVOJ PODSLJEMENSKOG KRAJA, OIB 24474978786, Kulmerska 19, 10000 Zagreb</izvorni_sadrzaj>
    <derivirana_varijabla naziv="DomainObject.Predmet.ProtustrankaIDrugiAdressOIB_1">ZAKLADA ZA ZAŠTITU I RAZVOJ PODSLJEMENSKOG KRAJA, OIB 24474978786, Kulmerska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ZAKLADA ZA ZAŠTITU I RAZVOJ PODSLJEMENSKOG KRAJA</item>
    </izvorni_sadrzaj>
    <derivirana_varijabla naziv="DomainObject.Predmet.SudioniciListNaziv_1">
      <item>FINA Regionalni centar Zagreb</item>
      <item>ZAKLADA ZA ZAŠTITU I RAZVOJ PODSLJEMENSKOG KRAJA</item>
    </derivirana_varijabla>
  </DomainObject.Predmet.SudioniciListNaziv>
  <DomainObject.Predmet.SudioniciListAdressOIB>
    <izvorni_sadrzaj>
      <item>FINA Regionalni centar Zagreb, OIB 85821130368, Trg svibanjskih žrtava 1995. 1,10000 Zagreb</item>
      <item>ZAKLADA ZA ZAŠTITU I RAZVOJ PODSLJEMENSKOG KRAJA, OIB 24474978786, Kulmerska 19,10000 Zagreb</item>
    </izvorni_sadrzaj>
    <derivirana_varijabla naziv="DomainObject.Predmet.SudioniciListAdressOIB_1">
      <item>FINA Regionalni centar Zagreb, OIB 85821130368, Trg svibanjskih žrtava 1995. 1,10000 Zagreb</item>
      <item>ZAKLADA ZA ZAŠTITU I RAZVOJ PODSLJEMENSKOG KRAJA, OIB 24474978786, Kulmerska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24474978786</item>
    </izvorni_sadrzaj>
    <derivirana_varijabla naziv="DomainObject.Predmet.SudioniciListNazivOIB_1">
      <item>, OIB 85821130368</item>
      <item>, OIB 24474978786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2065</properties:Characters>
  <properties:Lines>66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2016-01-22T08:32:00Z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2016-01-22T10:30:00Z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