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3809" w14:paraId="0633809" w:rsidRDefault="00904D6D" w:rsidP="005D7BF8" w:rsidR="00904D6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4D6D" w:rsidP="005D7BF8" w:rsidR="00904D6D" w:rsidRPr="005D7BF8">
      <w:pPr>
        <w:pStyle w:val="Bezproreda"/>
        <w:jc w:val="both"/>
      </w:pPr>
      <w:r w:rsidRPr="005D7BF8">
        <w:rPr>
          <w:rFonts w:eastAsia="MS Mincho"/>
        </w:rPr>
        <w:t xml:space="preserve">   REPUBLIKA HRVATSKA</w:t>
      </w:r>
    </w:p>
    <w:p w:rsidRDefault="00904D6D" w:rsidP="005D7BF8" w:rsidR="00904D6D" w:rsidRPr="005D7BF8">
      <w:pPr>
        <w:pStyle w:val="Bezproreda"/>
        <w:jc w:val="both"/>
      </w:pPr>
      <w:r w:rsidRPr="005D7BF8">
        <w:rPr>
          <w:rFonts w:eastAsia="MS Mincho"/>
        </w:rPr>
        <w:t>TRGOVAČKI SUD U RIJECI</w:t>
      </w:r>
    </w:p>
    <w:p w:rsidRDefault="00904D6D" w:rsidP="005D7BF8" w:rsidR="00904D6D"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FD2CCD" w:rsidRPr="00FD2CCD">
        <w:rPr>
          <w:b/>
        </w:rPr>
        <w:t>GS – INFORMATIKA jednostavno društvo s ograničenom odgovornošću za usluge Gospić, Eugena Kumičića 1, OIB 28796399384</w:t>
      </w:r>
      <w:r w:rsidR="00F13D6E">
        <w:rPr>
          <w:b/>
        </w:rPr>
        <w:t xml:space="preserve">, </w:t>
      </w:r>
      <w:r w:rsidR="001C7A55" w:rsidRPr="001C7A55">
        <w:t xml:space="preserve">dana </w:t>
      </w:r>
      <w:r w:rsidR="00F13D6E">
        <w:t>11</w:t>
      </w:r>
      <w:r w:rsidR="002D219D">
        <w:t>.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FD2CCD" w:rsidRPr="00FD2CCD">
        <w:rPr>
          <w:b/>
        </w:rPr>
        <w:t>GS – INFORMATIKA jednostavno društvo s ograničenom odgovornošću za usluge Gospić, Eugena Kumičića 1, OIB 28796399384</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FD2CCD">
        <w:t>Marija Ružić iz Čavli, Vrh Čavje 9, OIB 72695335756</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FD2CCD" w:rsidRPr="00FD2CCD">
        <w:rPr>
          <w:b/>
        </w:rPr>
        <w:t>GS – INFORMATIKA jednostavno društvo s ograničenom odgovornošću za usluge Gospić, Eugena Kumičića 1, OIB 28796399384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FD2CCD" w:rsidP="00FD2CCD" w:rsidR="00FD2CCD" w:rsidRPr="00FD2CCD">
      <w:pPr>
        <w:jc w:val="both"/>
      </w:pPr>
      <w:r w:rsidRPr="00FD2CCD">
        <w:tab/>
        <w:t xml:space="preserve">Financijska agencija, Regionalni centar Rijeka podnijela je ovome sudu 30. ožujka 2016. godine prijedlog za otvaranje stečajnog postupka nad dužnikom GS – INFORMATIKA jednostavno društvo s ograničenom odgovornošću za usluge Gospić, Eugena Kumičića 1, OIB 28796399384 (dalje: dužnik). </w:t>
      </w:r>
    </w:p>
    <w:p w:rsidRDefault="00FD2CCD" w:rsidP="00FD2CCD" w:rsidR="00FD2CCD" w:rsidRPr="00FD2CCD">
      <w:pPr>
        <w:jc w:val="both"/>
      </w:pPr>
      <w:r w:rsidRPr="00FD2CCD">
        <w:tab/>
        <w:t>Predlagatelj je u prijedlogu naveo da dužnik na dan 21. ožujka 2016. godine u Očevidniku redoslijeda osnova za plaćanje ima evidentirane neizvršene osnove za plaćanje u neprekinutom razdoblju od 120 dana u ukupnom iznosu od 14.472,11 kn u koji iznos je uračunata i kamata i naknada Financijske agencije za provedbe ovrhe, da dužnik ima jednog zaposlenika.</w:t>
      </w:r>
    </w:p>
    <w:p w:rsidRDefault="00FD2CCD" w:rsidP="00FD2CCD" w:rsidR="00FD2CCD" w:rsidRPr="00FD2CCD">
      <w:pPr>
        <w:jc w:val="both"/>
      </w:pPr>
      <w:r w:rsidRPr="00FD2CCD">
        <w:tab/>
        <w:t xml:space="preserve">Rješenjem posl. br. St-822/16-4 od 17. listopada 2016. godine pokrenut je prethodni postupak, te naloženo osobi ovlaštenoj za zastupanje dužnika Ivici Franić iz Gospića, A. Mihanovića 7 u roku od osam dana dostaviti sudu pisano izviješće o </w:t>
      </w:r>
      <w:r w:rsidRPr="00FD2CCD">
        <w:lastRenderedPageBreak/>
        <w:t>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FD2CCD" w:rsidP="00FD2CCD" w:rsidR="00FD2CCD" w:rsidRPr="00FD2CCD">
      <w:pPr>
        <w:jc w:val="both"/>
      </w:pPr>
      <w:r w:rsidRPr="00FD2CCD">
        <w:tab/>
        <w:t>Rješenjem od 10. ožujka 2017. godine određena je mjera osiguranja  imenovanjem privremenog stečajnog upravitelja Marije Ružić iz Čavli, Vrh Čavje 9, OIB 72695335756,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FD2CCD" w:rsidP="00FD2CCD" w:rsidR="00FD2CCD" w:rsidRPr="00FD2CCD">
      <w:pPr>
        <w:jc w:val="both"/>
      </w:pPr>
      <w:r w:rsidRPr="00FD2CCD">
        <w:t xml:space="preserve"> </w:t>
      </w:r>
      <w:r w:rsidRPr="00FD2CCD">
        <w:tab/>
        <w:t>Prema bilanci na dan 31. prosinca 2015. godine dužnik iskazuje imovinu u iznosu od  19.218,00 kuna koja se odnosi na  kratkotrajnu imovinu i to potraživanja od kupaca.</w:t>
      </w:r>
    </w:p>
    <w:p w:rsidRDefault="00FD2CCD" w:rsidP="00FD2CCD" w:rsidR="00FD2CCD" w:rsidRPr="00FD2CCD">
      <w:pPr>
        <w:jc w:val="both"/>
      </w:pPr>
      <w:r w:rsidRPr="00FD2CCD">
        <w:tab/>
        <w:t xml:space="preserve">Na mrežnim stranicama Financijske agencije nisu objavljeni podaci za 2016 godinu. </w:t>
      </w:r>
    </w:p>
    <w:p w:rsidRDefault="00FD2CCD" w:rsidP="00FD2CCD" w:rsidR="00FD2CCD" w:rsidRPr="00FD2CCD">
      <w:pPr>
        <w:jc w:val="both"/>
      </w:pPr>
      <w:r w:rsidRPr="00FD2CCD">
        <w:t xml:space="preserve">   </w:t>
      </w:r>
      <w:r w:rsidRPr="00FD2CCD">
        <w:tab/>
        <w:t xml:space="preserve">Prema bilanci na dan 31. prosinca 2015 godine dužnik  ima iskazane ukupne  obveze u iznosu 63.580,00 kn. </w:t>
      </w:r>
    </w:p>
    <w:p w:rsidRDefault="00FD2CCD" w:rsidP="00FD2CCD" w:rsidR="00FD2CCD" w:rsidRPr="00FD2CCD">
      <w:pPr>
        <w:jc w:val="both"/>
      </w:pPr>
      <w:r w:rsidRPr="00FD2CCD">
        <w:tab/>
        <w:t>Prema potvrdi Financijske agencije od 30. ožujka 2017. godine na računu dužnika evidentirano je 493 dana neprekidne blokade, odnosno ukupno 180 dana blokade u prethodnih šest mjeseci zbog nepodmirenih osnova za plaćanje evidentiranih u Očevidniku redoslijeda osnove za plaćanje. Nepodmirene obveze po evidentiranim, a neizvršenim osnovama za plaćanje iznose 36.381,28 kuna.</w:t>
      </w:r>
    </w:p>
    <w:p w:rsidRDefault="00FD2CCD" w:rsidP="00FD2CCD" w:rsidR="00FD2CCD" w:rsidRPr="00FD2CCD">
      <w:pPr>
        <w:jc w:val="both"/>
      </w:pPr>
      <w:r w:rsidRPr="00FD2CCD">
        <w:tab/>
        <w:t xml:space="preserve">Iz navedenog proizlazi da je dužnik nesposoban za plaćanje. </w:t>
      </w:r>
    </w:p>
    <w:p w:rsidRDefault="00FD2CCD" w:rsidP="00FD2CCD" w:rsidR="00FD2CCD" w:rsidRPr="00FD2CCD">
      <w:pPr>
        <w:jc w:val="both"/>
      </w:pPr>
      <w:r w:rsidRPr="00FD2CCD">
        <w:tab/>
        <w:t xml:space="preserve">Obzirom da je u prethodnom postupku utvrđeno postojanje stečajnog razloga kao i činjenica nedostatnosti dužnikove imovine za namirenje troškova prethodnog i otvorenog stečajnog postupka, privremeni stečajni upravitelj predložio je sudu  da pozove vjerovnike na uplatu predujma u  visini 20.000,00 kn. </w:t>
      </w:r>
    </w:p>
    <w:p w:rsidRDefault="00FD2CCD" w:rsidP="00FD2CCD" w:rsidR="00FD2CCD" w:rsidRPr="00FD2CCD">
      <w:pPr>
        <w:jc w:val="both"/>
      </w:pPr>
      <w:r w:rsidRPr="00FD2CCD">
        <w:tab/>
        <w:t>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w:t>
      </w:r>
    </w:p>
    <w:p w:rsidRDefault="001235B2" w:rsidP="001235B2" w:rsidR="001A7568">
      <w:pPr>
        <w:jc w:val="both"/>
      </w:pPr>
      <w:r w:rsidRPr="001235B2">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lastRenderedPageBreak/>
        <w:tab/>
        <w:t xml:space="preserve">Rješenjem ovoga suda od </w:t>
      </w:r>
      <w:r w:rsidR="00FD2CCD">
        <w:t>25</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FD2CCD">
        <w:t>20</w:t>
      </w:r>
      <w:r w:rsidR="001235B2">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FD2CCD">
        <w:t>25</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FD2CCD">
        <w:t>25</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13D6E">
        <w:rPr>
          <w:bCs/>
        </w:rPr>
        <w:t>11</w:t>
      </w:r>
      <w:r w:rsidR="002D219D">
        <w:rPr>
          <w:bCs/>
        </w:rPr>
        <w:t>.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904D6D" w:rsidR="00F21E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r w:rsidR="00904D6D">
        <w:t xml:space="preserve"> </w:t>
      </w:r>
      <w:r w:rsidR="00F21E23" w:rsidRPr="00737DD5">
        <w:t xml:space="preserve"> </w:t>
      </w:r>
      <w:r w:rsidR="00F21E23">
        <w:t xml:space="preserve">  </w:t>
      </w: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FD2CCD">
        <w:rPr>
          <w:sz w:val="20"/>
          <w:szCs w:val="20"/>
        </w:rPr>
        <w:t>Ivica Franić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FD2CCD">
        <w:rPr>
          <w:sz w:val="20"/>
          <w:szCs w:val="20"/>
        </w:rPr>
        <w:t>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FD2CCD">
        <w:rPr>
          <w:sz w:val="20"/>
          <w:szCs w:val="20"/>
        </w:rPr>
        <w:t>Karlovac</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FD2CCD">
        <w:rPr>
          <w:sz w:val="20"/>
          <w:szCs w:val="20"/>
        </w:rPr>
        <w:t xml:space="preserve">Gospić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13D6E">
        <w:rPr>
          <w:sz w:val="20"/>
          <w:szCs w:val="20"/>
        </w:rPr>
        <w:t>11</w:t>
      </w:r>
      <w:r w:rsidR="002D219D">
        <w:rPr>
          <w:sz w:val="20"/>
          <w:szCs w:val="20"/>
        </w:rPr>
        <w:t>.7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4D6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D2CCD">
      <w:rPr>
        <w:b/>
      </w:rPr>
      <w:t>822</w:t>
    </w:r>
    <w:r w:rsidR="00B91059">
      <w:rPr>
        <w:b/>
      </w:rPr>
      <w:t>/2016-</w:t>
    </w:r>
    <w:r w:rsidR="00FD2CCD">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04D6D"/>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B39F0"/>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04D6D"/>
    <w:rPr>
      <w:color w:val="808080"/>
      <w:bdr w:space="0" w:sz="0" w:color="auto" w:val="none"/>
      <w:shd w:fill="auto" w:color="auto" w:val="clear"/>
    </w:rPr>
  </w:style>
  <w:style w:customStyle="true" w:styleId="eSPISCCParagraphDefaultFont" w:type="character">
    <w:name w:val="eSPIS_CC_Paragraph Default Font"/>
    <w:basedOn w:val="Zadanifontodlomka"/>
    <w:rsid w:val="00904D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4D6D"/>
    <w:rPr>
      <w:b/>
      <w:bdr w:space="0" w:sz="0" w:color="auto" w:val="none"/>
      <w:shd w:fill="FFFFCC" w:color="auto" w:val="clear"/>
      <w:lang w:val="hr-HR"/>
    </w:rPr>
  </w:style>
  <w:style w:customStyle="true" w:styleId="PozadinaSvijetloCrvena" w:type="character">
    <w:name w:val="Pozadina_SvijetloCrvena"/>
    <w:basedOn w:val="eSPISCCParagraphDefaultFont"/>
    <w:rsid w:val="00904D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4D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04D6D"/>
    <w:rPr>
      <w:color w:val="808080"/>
      <w:bdr w:color="auto" w:space="0" w:sz="0" w:val="none"/>
      <w:shd w:color="auto" w:fill="auto" w:val="clear"/>
    </w:rPr>
  </w:style>
  <w:style w:customStyle="1" w:styleId="eSPISCCParagraphDefaultFont" w:type="character">
    <w:name w:val="eSPIS_CC_Paragraph Default Font"/>
    <w:basedOn w:val="Zadanifontodlomka"/>
    <w:rsid w:val="00904D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4D6D"/>
    <w:rPr>
      <w:b/>
      <w:bdr w:color="auto" w:space="0" w:sz="0" w:val="none"/>
      <w:shd w:color="auto" w:fill="FFFFCC" w:val="clear"/>
      <w:lang w:val="hr-HR"/>
    </w:rPr>
  </w:style>
  <w:style w:customStyle="1" w:styleId="PozadinaSvijetloCrvena" w:type="character">
    <w:name w:val="Pozadina_SvijetloCrvena"/>
    <w:basedOn w:val="eSPISCCParagraphDefaultFont"/>
    <w:rsid w:val="00904D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04D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 - INFORMATIKA j.do.o.</izvorni_sadrzaj>
    <derivirana_varijabla naziv="DomainObject.Predmet.ProtustrankaFormated_1">  GS - INFORMATIKA j.do.o.</derivirana_varijabla>
  </DomainObject.Predmet.ProtustrankaFormated>
  <DomainObject.Predmet.ProtustrankaFormatedOIB>
    <izvorni_sadrzaj>  GS - INFORMATIKA j.do.o., OIB 28796399384</izvorni_sadrzaj>
    <derivirana_varijabla naziv="DomainObject.Predmet.ProtustrankaFormatedOIB_1">  GS - INFORMATIKA j.do.o., OIB 28796399384</derivirana_varijabla>
  </DomainObject.Predmet.ProtustrankaFormatedOIB>
  <DomainObject.Predmet.ProtustrankaFormatedWithAdress>
    <izvorni_sadrzaj> GS - INFORMATIKA j.do.o., Eugena Kumičića 1, 53000 Gospić</izvorni_sadrzaj>
    <derivirana_varijabla naziv="DomainObject.Predmet.ProtustrankaFormatedWithAdress_1"> GS - INFORMATIKA j.do.o., Eugena Kumičića 1, 53000 Gospić</derivirana_varijabla>
  </DomainObject.Predmet.ProtustrankaFormatedWithAdress>
  <DomainObject.Predmet.ProtustrankaFormatedWithAdressOIB>
    <izvorni_sadrzaj> GS - INFORMATIKA j.do.o., OIB 28796399384, Eugena Kumičića 1, 53000 Gospić</izvorni_sadrzaj>
    <derivirana_varijabla naziv="DomainObject.Predmet.ProtustrankaFormatedWithAdressOIB_1"> GS - INFORMATIKA j.do.o., OIB 28796399384, Eugena Kumičića 1, 53000 Gospić</derivirana_varijabla>
  </DomainObject.Predmet.ProtustrankaFormatedWithAdressOIB>
  <DomainObject.Predmet.ProtustrankaWithAdress>
    <izvorni_sadrzaj>GS - INFORMATIKA j.do.o. Eugena Kumičića 1, 53000 Gospić</izvorni_sadrzaj>
    <derivirana_varijabla naziv="DomainObject.Predmet.ProtustrankaWithAdress_1">GS - INFORMATIKA j.do.o. Eugena Kumičića 1, 53000 Gospić</derivirana_varijabla>
  </DomainObject.Predmet.ProtustrankaWithAdress>
  <DomainObject.Predmet.ProtustrankaWithAdressOIB>
    <izvorni_sadrzaj>GS - INFORMATIKA j.do.o., OIB 28796399384, Eugena Kumičića 1, 53000 Gospić</izvorni_sadrzaj>
    <derivirana_varijabla naziv="DomainObject.Predmet.ProtustrankaWithAdressOIB_1">GS - INFORMATIKA j.do.o., OIB 28796399384, Eugena Kumičića 1, 53000 Gospić</derivirana_varijabla>
  </DomainObject.Predmet.ProtustrankaWithAdressOIB>
  <DomainObject.Predmet.ProtustrankaNazivFormated>
    <izvorni_sadrzaj>GS - INFORMATIKA j.do.o.</izvorni_sadrzaj>
    <derivirana_varijabla naziv="DomainObject.Predmet.ProtustrankaNazivFormated_1">GS - INFORMATIKA j.do.o.</derivirana_varijabla>
  </DomainObject.Predmet.ProtustrankaNazivFormated>
  <DomainObject.Predmet.ProtustrankaNazivFormatedOIB>
    <izvorni_sadrzaj>GS - INFORMATIKA j.do.o., OIB 28796399384</izvorni_sadrzaj>
    <derivirana_varijabla naziv="DomainObject.Predmet.ProtustrankaNazivFormatedOIB_1">GS - INFORMATIKA j.do.o., OIB 28796399384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INFORMATIKA j.do.o.</item>
    </izvorni_sadrzaj>
    <derivirana_varijabla naziv="DomainObject.Predmet.ProtuStrankaListFormated_1">
      <item>GS - INFORMATIKA j.do.o.</item>
    </derivirana_varijabla>
  </DomainObject.Predmet.ProtuStrankaListFormated>
  <DomainObject.Predmet.ProtuStrankaListFormatedOIB>
    <izvorni_sadrzaj>
      <item>GS - INFORMATIKA j.do.o., OIB 28796399384</item>
    </izvorni_sadrzaj>
    <derivirana_varijabla naziv="DomainObject.Predmet.ProtuStrankaListFormatedOIB_1">
      <item>GS - INFORMATIKA j.do.o., OIB 28796399384</item>
    </derivirana_varijabla>
  </DomainObject.Predmet.ProtuStrankaListFormatedOIB>
  <DomainObject.Predmet.ProtuStrankaListFormatedWithAdress>
    <izvorni_sadrzaj>
      <item>GS - INFORMATIKA j.do.o., Eugena Kumičića 1, 53000 Gospić</item>
    </izvorni_sadrzaj>
    <derivirana_varijabla naziv="DomainObject.Predmet.ProtuStrankaListFormatedWithAdress_1">
      <item>GS - INFORMATIKA j.do.o., Eugena Kumičića 1, 53000 Gospić</item>
    </derivirana_varijabla>
  </DomainObject.Predmet.ProtuStrankaListFormatedWithAdress>
  <DomainObject.Predmet.ProtuStrankaListFormatedWithAdressOIB>
    <izvorni_sadrzaj>
      <item>GS - INFORMATIKA j.do.o., OIB 28796399384, Eugena Kumičića 1, 53000 Gospić</item>
    </izvorni_sadrzaj>
    <derivirana_varijabla naziv="DomainObject.Predmet.ProtuStrankaListFormatedWithAdressOIB_1">
      <item>GS - INFORMATIKA j.do.o., OIB 28796399384, Eugena Kumičića 1, 53000 Gospić</item>
    </derivirana_varijabla>
  </DomainObject.Predmet.ProtuStrankaListFormatedWithAdressOIB>
  <DomainObject.Predmet.ProtuStrankaListNazivFormated>
    <izvorni_sadrzaj>
      <item>GS - INFORMATIKA j.do.o.</item>
    </izvorni_sadrzaj>
    <derivirana_varijabla naziv="DomainObject.Predmet.ProtuStrankaListNazivFormated_1">
      <item>GS - INFORMATIKA j.do.o.</item>
    </derivirana_varijabla>
  </DomainObject.Predmet.ProtuStrankaListNazivFormated>
  <DomainObject.Predmet.ProtuStrankaListNazivFormatedOIB>
    <izvorni_sadrzaj>
      <item>GS - INFORMATIKA j.do.o., OIB 28796399384</item>
    </izvorni_sadrzaj>
    <derivirana_varijabla naziv="DomainObject.Predmet.ProtuStrankaListNazivFormatedOIB_1">
      <item>GS - INFORMATIKA j.do.o., OIB 28796399384</item>
    </derivirana_varijabla>
  </DomainObject.Predmet.ProtuStrankaListNazivFormatedOIB>
  <DomainObject.Predmet.OstaliListFormated>
    <izvorni_sadrzaj>
      <item>Ivica Franić</item>
    </izvorni_sadrzaj>
    <derivirana_varijabla naziv="DomainObject.Predmet.OstaliListFormated_1">
      <item>Ivica Franić</item>
    </derivirana_varijabla>
  </DomainObject.Predmet.OstaliListFormated>
  <DomainObject.Predmet.OstaliListFormatedOIB>
    <izvorni_sadrzaj>
      <item>Ivica Franić, OIB 34836500768</item>
    </izvorni_sadrzaj>
    <derivirana_varijabla naziv="DomainObject.Predmet.OstaliListFormatedOIB_1">
      <item>Ivica Franić, OIB 34836500768</item>
    </derivirana_varijabla>
  </DomainObject.Predmet.OstaliListFormatedOIB>
  <DomainObject.Predmet.OstaliListFormatedWithAdress>
    <izvorni_sadrzaj>
      <item>Ivica Franić, Antuna Mihanovića 7, 53000 Gospić</item>
    </izvorni_sadrzaj>
    <derivirana_varijabla naziv="DomainObject.Predmet.OstaliListFormatedWithAdress_1">
      <item>Ivica Franić, Antuna Mihanovića 7, 53000 Gospić</item>
    </derivirana_varijabla>
  </DomainObject.Predmet.OstaliListFormatedWithAdress>
  <DomainObject.Predmet.OstaliListFormatedWithAdressOIB>
    <izvorni_sadrzaj>
      <item>Ivica Franić, OIB 34836500768, Antuna Mihanovića 7, 53000 Gospić</item>
    </izvorni_sadrzaj>
    <derivirana_varijabla naziv="DomainObject.Predmet.OstaliListFormatedWithAdressOIB_1">
      <item>Ivica Franić, OIB 34836500768, Antuna Mihanovića 7, 53000 Gospić</item>
    </derivirana_varijabla>
  </DomainObject.Predmet.OstaliListFormatedWithAdressOIB>
  <DomainObject.Predmet.OstaliListNazivFormated>
    <izvorni_sadrzaj>
      <item>Ivica Franić</item>
    </izvorni_sadrzaj>
    <derivirana_varijabla naziv="DomainObject.Predmet.OstaliListNazivFormated_1">
      <item>Ivica Franić</item>
    </derivirana_varijabla>
  </DomainObject.Predmet.OstaliListNazivFormated>
  <DomainObject.Predmet.OstaliListNazivFormatedOIB>
    <izvorni_sadrzaj>
      <item>Ivica Franić, OIB 34836500768</item>
    </izvorni_sadrzaj>
    <derivirana_varijabla naziv="DomainObject.Predmet.OstaliListNazivFormatedOIB_1">
      <item>Ivica Franić, OIB 34836500768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INFORMATIKA j.do.o.</izvorni_sadrzaj>
    <derivirana_varijabla naziv="DomainObject.Predmet.ProtustrankaIDrugi_1">GS - INFORMATIKA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INFORMATIKA j.do.o., OIB 28796399384, Eugena Kumičića 1, 53000 Gospić</izvorni_sadrzaj>
    <derivirana_varijabla naziv="DomainObject.Predmet.ProtustrankaIDrugiAdressOIB_1">GS - INFORMATIKA j.do.o., OIB 28796399384, Eugena Kumičića 1,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INFORMATIKA j.do.o.</item>
      <item>Ivica Franić</item>
    </izvorni_sadrzaj>
    <derivirana_varijabla naziv="DomainObject.Predmet.SudioniciListNaziv_1">
      <item>FINA  Rijeka</item>
      <item>GS - INFORMATIKA j.do.o.</item>
      <item>Ivica Franić</item>
    </derivirana_varijabla>
  </DomainObject.Predmet.SudioniciListNaziv>
  <DomainObject.Predmet.SudioniciListAdressOIB>
    <izvorni_sadrzaj>
      <item>FINA  Rijeka, OIB 85821130368, Frana Kurelca 8,51000 Rijeka</item>
      <item>GS - INFORMATIKA j.do.o., OIB 28796399384, Eugena Kumičića 1,53000 Gospić</item>
      <item>Ivica Franić, OIB 34836500768, Antuna Mihanovića 7,53000 Gospić</item>
    </izvorni_sadrzaj>
    <derivirana_varijabla naziv="DomainObject.Predmet.SudioniciListAdressOIB_1">
      <item>FINA  Rijeka, OIB 85821130368, Frana Kurelca 8,51000 Rijeka</item>
      <item>GS - INFORMATIKA j.do.o., OIB 28796399384, Eugena Kumičića 1,53000 Gospić</item>
      <item>Ivica Franić, OIB 34836500768, Antuna Mihanovića 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28796399384</item>
      <item>, OIB 34836500768</item>
    </izvorni_sadrzaj>
    <derivirana_varijabla naziv="DomainObject.Predmet.SudioniciListNazivOIB_1">
      <item>, OIB 85821130368</item>
      <item>, OIB 28796399384</item>
      <item>, OIB 34836500768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7E074E-3396-41EC-B71D-C2D7413FC9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1085</properties:Words>
  <properties:Characters>6099</properties:Characters>
  <properties:Lines>132</properties:Lines>
  <properties:Paragraphs>49</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2017-07-11T11:15:00Z</dcterms:created>
  <dc:creator>dcmelik</dc:creator>
  <cp:lastModifiedBy>Jasna Radulović</cp:lastModifiedBy>
  <cp:lastPrinted>2017-07-11T08:23:00Z</cp:lastPrinted>
  <dcterms:modified xmlns:xsi="http://www.w3.org/2001/XMLSchema-instance" xsi:type="dcterms:W3CDTF">2017-07-11T11:16:00Z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