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6a0e" w14:paraId="9556a0e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2401A5">
        <w:t>791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2401A5">
        <w:t>INOVATIVNI MEDIJI</w:t>
      </w:r>
      <w:r w:rsidR="00643CD2" w:rsidRPr="00643CD2">
        <w:t xml:space="preserve"> d.o.o. za </w:t>
      </w:r>
      <w:r w:rsidR="002401A5">
        <w:t>proizvodnju audiovizualnih djela i trgovinu</w:t>
      </w:r>
      <w:r w:rsidR="00643CD2" w:rsidRPr="00643CD2">
        <w:t xml:space="preserve">, Zagreb, </w:t>
      </w:r>
      <w:r w:rsidR="002401A5">
        <w:t>Crvenog križa 18</w:t>
      </w:r>
      <w:r w:rsidR="00643CD2" w:rsidRPr="00643CD2">
        <w:t>, MBS: 080</w:t>
      </w:r>
      <w:r w:rsidR="002401A5">
        <w:t>696774</w:t>
      </w:r>
      <w:r w:rsidR="00643CD2" w:rsidRPr="00643CD2">
        <w:t xml:space="preserve">, OIB: </w:t>
      </w:r>
      <w:r w:rsidR="002401A5">
        <w:t>19925043130</w:t>
      </w:r>
      <w:r>
        <w:t xml:space="preserve">, dana </w:t>
      </w:r>
      <w:r w:rsidR="00902821">
        <w:t>2</w:t>
      </w:r>
      <w:r w:rsidR="00E11C2E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D94D7D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94D7D" w:rsidRPr="00D94D7D">
        <w:t>INOVATIVNI MEDIJI d.o.o. za proizvodnju audiovizualnih djela i trgovinu, Zagreb, Crvenog križa 18, MBS: 080696774, OIB: 19925043130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9560E2">
        <w:t>Mirjana Viduka Varenina, Osijek, Dubrovačka 107, OIB: 98866841784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D94D7D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94D7D" w:rsidRPr="00D94D7D">
        <w:t>INOVATIVNI MEDIJI d.o.o. za proizvodnju audiovizualnih djela i trgovinu, Zagreb, Crvenog križa 18, MBS: 080696774, OIB: 19925043130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97E50">
        <w:rPr>
          <w:bCs/>
        </w:rPr>
        <w:t>3</w:t>
      </w:r>
      <w:r w:rsidR="004D73A2">
        <w:rPr>
          <w:bCs/>
        </w:rPr>
        <w:t>0</w:t>
      </w:r>
      <w:r w:rsidRPr="00F877AB">
        <w:rPr>
          <w:bCs/>
        </w:rPr>
        <w:t xml:space="preserve">. </w:t>
      </w:r>
      <w:r w:rsidR="00B97E50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87D0F">
        <w:rPr>
          <w:bCs/>
        </w:rPr>
        <w:t>1</w:t>
      </w:r>
      <w:r w:rsidR="00D94D7D">
        <w:rPr>
          <w:bCs/>
        </w:rPr>
        <w:t>744</w:t>
      </w:r>
      <w:r w:rsidRPr="00F877AB">
        <w:rPr>
          <w:bCs/>
        </w:rPr>
        <w:t xml:space="preserve"> od </w:t>
      </w:r>
      <w:r w:rsidR="00B97E50">
        <w:rPr>
          <w:bCs/>
        </w:rPr>
        <w:t>2</w:t>
      </w:r>
      <w:r w:rsidR="00D94D7D">
        <w:rPr>
          <w:bCs/>
        </w:rPr>
        <w:t>7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D94D7D" w:rsidRPr="00D94D7D">
        <w:rPr>
          <w:bCs/>
        </w:rPr>
        <w:t>INOVATIVNI MEDIJI d.o.o. za proizvodnju audiovizualnih djela i trgovinu, Zagreb, Crvenog križa 18, MBS: 080696774, OIB: 19925043130</w:t>
      </w:r>
      <w:r w:rsidR="00B97E50">
        <w:rPr>
          <w:bCs/>
        </w:rPr>
        <w:t>.</w:t>
      </w:r>
    </w:p>
    <w:p w:rsidRDefault="00B97E50" w:rsidP="004D73A2" w:rsidR="00B97E50">
      <w:pPr>
        <w:pStyle w:val="Tijeloteksta"/>
        <w:jc w:val="right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4D73A2" w:rsidP="009C28A4" w:rsidR="004D73A2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C12B9D">
        <w:rPr>
          <w:bCs/>
        </w:rPr>
        <w:t>791</w:t>
      </w:r>
      <w:r w:rsidR="00B97E50">
        <w:rPr>
          <w:bCs/>
        </w:rPr>
        <w:t>/17-6</w:t>
      </w:r>
    </w:p>
    <w:p w:rsidRDefault="004D73A2" w:rsidP="004D73A2" w:rsidR="004D73A2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329AE">
        <w:t>791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</w:t>
      </w:r>
      <w:r w:rsidR="00B55966">
        <w:t xml:space="preserve">eku, </w:t>
      </w:r>
      <w:r w:rsidR="00205A1F">
        <w:t>2</w:t>
      </w:r>
      <w:r w:rsidR="00E11C2E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4C0" w:rsidP="005C2CD1" w:rsidR="007F44C0">
      <w:r>
        <w:separator/>
      </w:r>
    </w:p>
  </w:endnote>
  <w:endnote w:id="0" w:type="continuationSeparator">
    <w:p w:rsidRDefault="007F44C0" w:rsidP="005C2CD1" w:rsidR="007F4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4C0" w:rsidP="005C2CD1" w:rsidR="007F44C0">
      <w:r>
        <w:separator/>
      </w:r>
    </w:p>
  </w:footnote>
  <w:footnote w:id="0" w:type="continuationSeparator">
    <w:p w:rsidRDefault="007F44C0" w:rsidP="005C2CD1" w:rsidR="007F4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48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218E0"/>
    <w:rsid w:val="0023489A"/>
    <w:rsid w:val="002401A5"/>
    <w:rsid w:val="00241DB1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0826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3CD2"/>
    <w:rsid w:val="00652724"/>
    <w:rsid w:val="00656FF9"/>
    <w:rsid w:val="00666402"/>
    <w:rsid w:val="006704D6"/>
    <w:rsid w:val="006737C1"/>
    <w:rsid w:val="0068248F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25A4D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7F44C0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560E2"/>
    <w:rsid w:val="00967AAD"/>
    <w:rsid w:val="00980E4D"/>
    <w:rsid w:val="00993567"/>
    <w:rsid w:val="00996504"/>
    <w:rsid w:val="009A412B"/>
    <w:rsid w:val="009B40D7"/>
    <w:rsid w:val="009B46D8"/>
    <w:rsid w:val="009C28A4"/>
    <w:rsid w:val="009C670C"/>
    <w:rsid w:val="009D2F35"/>
    <w:rsid w:val="009E5D6D"/>
    <w:rsid w:val="00A07CA2"/>
    <w:rsid w:val="00A247C1"/>
    <w:rsid w:val="00A27B8F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5966"/>
    <w:rsid w:val="00B706CB"/>
    <w:rsid w:val="00B82540"/>
    <w:rsid w:val="00B95B20"/>
    <w:rsid w:val="00B97E50"/>
    <w:rsid w:val="00BE0AFD"/>
    <w:rsid w:val="00BE33FF"/>
    <w:rsid w:val="00C047C6"/>
    <w:rsid w:val="00C12B9D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4D7D"/>
    <w:rsid w:val="00D97782"/>
    <w:rsid w:val="00DA4636"/>
    <w:rsid w:val="00DB278F"/>
    <w:rsid w:val="00DE5F69"/>
    <w:rsid w:val="00E06819"/>
    <w:rsid w:val="00E11C2E"/>
    <w:rsid w:val="00E23AF8"/>
    <w:rsid w:val="00E329AE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C698F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1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1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St-791/2017</izvorni_sadrzaj>
    <derivirana_varijabla naziv="DomainObject.Predmet.OznakaBroj_1">St-791/2017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INOVATIVNI MEDIJI d.o.o.</izvorni_sadrzaj>
    <derivirana_varijabla naziv="DomainObject.Predmet.ProtustrankaFormated_1">  INOVATIVNI MEDIJI d.o.o.</derivirana_varijabla>
  </DomainObject.Predmet.ProtustrankaFormated>
  <DomainObject.Predmet.ProtustrankaFormatedOIB>
    <izvorni_sadrzaj>  INOVATIVNI MEDIJI d.o.o., OIB 19925043130</izvorni_sadrzaj>
    <derivirana_varijabla naziv="DomainObject.Predmet.ProtustrankaFormatedOIB_1">  INOVATIVNI MEDIJI d.o.o., OIB 19925043130</derivirana_varijabla>
  </DomainObject.Predmet.ProtustrankaFormatedOIB>
  <DomainObject.Predmet.ProtustrankaFormatedWithAdress>
    <izvorni_sadrzaj> INOVATIVNI MEDIJI d.o.o., Crvenog križa 18 , 10000 Zagreb</izvorni_sadrzaj>
    <derivirana_varijabla naziv="DomainObject.Predmet.ProtustrankaFormatedWithAdress_1"> INOVATIVNI MEDIJI d.o.o., Crvenog križa 18 , 10000 Zagreb</derivirana_varijabla>
  </DomainObject.Predmet.ProtustrankaFormatedWithAdress>
  <DomainObject.Predmet.ProtustrankaFormatedWithAdressOIB>
    <izvorni_sadrzaj> INOVATIVNI MEDIJI d.o.o., OIB 19925043130, Crvenog križa 18 , 10000 Zagreb</izvorni_sadrzaj>
    <derivirana_varijabla naziv="DomainObject.Predmet.ProtustrankaFormatedWithAdressOIB_1"> INOVATIVNI MEDIJI d.o.o., OIB 19925043130, Crvenog križa 18 , 10000 Zagreb</derivirana_varijabla>
  </DomainObject.Predmet.ProtustrankaFormatedWithAdressOIB>
  <DomainObject.Predmet.ProtustrankaWithAdress>
    <izvorni_sadrzaj>INOVATIVNI MEDIJI d.o.o. Crvenog križa 18 , 10000 Zagreb</izvorni_sadrzaj>
    <derivirana_varijabla naziv="DomainObject.Predmet.ProtustrankaWithAdress_1">INOVATIVNI MEDIJI d.o.o. Crvenog križa 18 , 10000 Zagreb</derivirana_varijabla>
  </DomainObject.Predmet.ProtustrankaWithAdress>
  <DomainObject.Predmet.ProtustrankaWithAdressOIB>
    <izvorni_sadrzaj>INOVATIVNI MEDIJI d.o.o., OIB 19925043130, Crvenog križa 18 , 10000 Zagreb</izvorni_sadrzaj>
    <derivirana_varijabla naziv="DomainObject.Predmet.ProtustrankaWithAdressOIB_1">INOVATIVNI MEDIJI d.o.o., OIB 19925043130, Crvenog križa 18 , 10000 Zagreb</derivirana_varijabla>
  </DomainObject.Predmet.ProtustrankaWithAdressOIB>
  <DomainObject.Predmet.ProtustrankaNazivFormated>
    <izvorni_sadrzaj>INOVATIVNI MEDIJI d.o.o.</izvorni_sadrzaj>
    <derivirana_varijabla naziv="DomainObject.Predmet.ProtustrankaNazivFormated_1">INOVATIVNI MEDIJI d.o.o.</derivirana_varijabla>
  </DomainObject.Predmet.ProtustrankaNazivFormated>
  <DomainObject.Predmet.ProtustrankaNazivFormatedOIB>
    <izvorni_sadrzaj>INOVATIVNI MEDIJI d.o.o., OIB 19925043130</izvorni_sadrzaj>
    <derivirana_varijabla naziv="DomainObject.Predmet.ProtustrankaNazivFormatedOIB_1">INOVATIVNI MEDIJI d.o.o., OIB 19925043130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INOVATIVNI MEDIJI d.o.o.</item>
    </izvorni_sadrzaj>
    <derivirana_varijabla naziv="DomainObject.Predmet.ProtuStrankaListFormated_1">
      <item>INOVATIVNI MEDIJI d.o.o.</item>
    </derivirana_varijabla>
  </DomainObject.Predmet.ProtuStrankaListFormated>
  <DomainObject.Predmet.ProtuStrankaListFormatedOIB>
    <izvorni_sadrzaj>
      <item>INOVATIVNI MEDIJI d.o.o., OIB 19925043130</item>
    </izvorni_sadrzaj>
    <derivirana_varijabla naziv="DomainObject.Predmet.ProtuStrankaListFormatedOIB_1">
      <item>INOVATIVNI MEDIJI d.o.o., OIB 19925043130</item>
    </derivirana_varijabla>
  </DomainObject.Predmet.ProtuStrankaListFormatedOIB>
  <DomainObject.Predmet.ProtuStrankaListFormatedWithAdress>
    <izvorni_sadrzaj>
      <item>INOVATIVNI MEDIJI d.o.o., Crvenog križa 18 , 10000 Zagreb</item>
    </izvorni_sadrzaj>
    <derivirana_varijabla naziv="DomainObject.Predmet.ProtuStrankaListFormatedWithAdress_1">
      <item>INOVATIVNI MEDIJI d.o.o., Crvenog križa 18 , 10000 Zagreb</item>
    </derivirana_varijabla>
  </DomainObject.Predmet.ProtuStrankaListFormatedWithAdress>
  <DomainObject.Predmet.ProtuStrankaListFormatedWithAdressOIB>
    <izvorni_sadrzaj>
      <item>INOVATIVNI MEDIJI d.o.o., OIB 19925043130, Crvenog križa 18 , 10000 Zagreb</item>
    </izvorni_sadrzaj>
    <derivirana_varijabla naziv="DomainObject.Predmet.ProtuStrankaListFormatedWithAdressOIB_1">
      <item>INOVATIVNI MEDIJI d.o.o., OIB 19925043130, Crvenog križa 18 , 10000 Zagreb</item>
    </derivirana_varijabla>
  </DomainObject.Predmet.ProtuStrankaListFormatedWithAdressOIB>
  <DomainObject.Predmet.ProtuStrankaListNazivFormated>
    <izvorni_sadrzaj>
      <item>INOVATIVNI MEDIJI d.o.o.</item>
    </izvorni_sadrzaj>
    <derivirana_varijabla naziv="DomainObject.Predmet.ProtuStrankaListNazivFormated_1">
      <item>INOVATIVNI MEDIJI d.o.o.</item>
    </derivirana_varijabla>
  </DomainObject.Predmet.ProtuStrankaListNazivFormated>
  <DomainObject.Predmet.ProtuStrankaListNazivFormatedOIB>
    <izvorni_sadrzaj>
      <item>INOVATIVNI MEDIJI d.o.o., OIB 19925043130</item>
    </izvorni_sadrzaj>
    <derivirana_varijabla naziv="DomainObject.Predmet.ProtuStrankaListNazivFormatedOIB_1">
      <item>INOVATIVNI MEDIJI d.o.o., OIB 19925043130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INOVATIVNI MEDIJI d.o.o.</izvorni_sadrzaj>
    <derivirana_varijabla naziv="DomainObject.Predmet.ProtustrankaIDrugi_1">INOVATIVNI MEDIJI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INOVATIVNI MEDIJI d.o.o., OIB 19925043130, Crvenog križa 18 , 10000 Zagreb</izvorni_sadrzaj>
    <derivirana_varijabla naziv="DomainObject.Predmet.ProtustrankaIDrugiAdressOIB_1">INOVATIVNI MEDIJI d.o.o., OIB 19925043130, Crvenog križa 18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INOVATIVNI MEDIJI d.o.o.</item>
      <item>FINA Regionalni centar Zagreb</item>
    </izvorni_sadrzaj>
    <derivirana_varijabla naziv="DomainObject.Predmet.SudioniciListNaziv_1">
      <item>INOVATIVNI MEDIJI d.o.o.</item>
      <item>FINA Regionalni centar Zagreb</item>
    </derivirana_varijabla>
  </DomainObject.Predmet.SudioniciListNaziv>
  <DomainObject.Predmet.SudioniciListAdressOIB>
    <izvorni_sadrzaj>
      <item>INOVATIVNI MEDIJI d.o.o., OIB 19925043130, Crvenog križa 18 ,10000 Zagreb</item>
      <item>FINA Regionalni centar Zagreb, OIB 85821130368, Trg svibanjskih žrtava 1995. br. 1,10000 Zagreb</item>
    </izvorni_sadrzaj>
    <derivirana_varijabla naziv="DomainObject.Predmet.SudioniciListAdressOIB_1">
      <item>INOVATIVNI MEDIJI d.o.o., OIB 19925043130, Crvenog križa 18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19925043130</item>
      <item>, OIB 85821130368</item>
    </izvorni_sadrzaj>
    <derivirana_varijabla naziv="DomainObject.Predmet.SudioniciListNazivOIB_1">
      <item>, OIB 19925043130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4BE90-A59F-4472-8C22-DA26DF058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3263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2017-09-27T12:14:00Z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2017-09-28T05:52:00Z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