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96967" w14:paraId="9d96967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0C388C">
        <w:t>4648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0C388C">
        <w:rPr>
          <w:rFonts w:eastAsia="Calibri"/>
          <w:lang w:eastAsia="en-US"/>
        </w:rPr>
        <w:t>ZAHIROVIĆ ŠEMA j.d.o.o., Zagreb, Borongajska cesta 57A, OIB: 51806328463,</w:t>
      </w:r>
      <w:r w:rsidR="00C241E6" w:rsidRPr="00C241E6">
        <w:t xml:space="preserve"> </w:t>
      </w:r>
      <w:r w:rsidR="00C241E6">
        <w:t xml:space="preserve"> </w:t>
      </w:r>
      <w:r w:rsidR="00801CCA">
        <w:t>5. ožujka</w:t>
      </w:r>
      <w:r w:rsidR="00B276A8">
        <w:t xml:space="preserve"> 2018.</w:t>
      </w:r>
    </w:p>
    <w:p w:rsidRDefault="00410421" w:rsidP="002C4416" w:rsidR="00410421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E216A3" w:rsidP="00060133" w:rsidR="00E216A3">
      <w:pPr>
        <w:jc w:val="center"/>
      </w:pPr>
    </w:p>
    <w:p w:rsidRDefault="00060133" w:rsidP="00801CCA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0C388C">
        <w:rPr>
          <w:rFonts w:eastAsia="Calibri"/>
          <w:lang w:eastAsia="en-US"/>
        </w:rPr>
        <w:t>ZAHIROVIĆ ŠEMA j.d.o.o., Zagreb, Borongajska cesta 57A, OIB: 51806328463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801CCA">
        <w:t>5. ožujka</w:t>
      </w:r>
      <w:r w:rsidR="00B276A8">
        <w:t xml:space="preserve"> 2018</w:t>
      </w:r>
      <w:r w:rsidR="00410421">
        <w:t>.</w:t>
      </w:r>
      <w:r w:rsidRPr="00AF1EFD">
        <w:t xml:space="preserve"> u </w:t>
      </w:r>
      <w:r w:rsidR="00C95C6C">
        <w:t>14,</w:t>
      </w:r>
      <w:r w:rsidR="000C388C">
        <w:t>35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0C388C">
        <w:t>Janko Vidiček, Zagreb, Brazilska 3, OIB: 51043553915</w:t>
      </w:r>
      <w:r w:rsidR="00505C81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801CCA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0C388C">
        <w:rPr>
          <w:rFonts w:eastAsia="Calibri"/>
          <w:lang w:eastAsia="en-US"/>
        </w:rPr>
        <w:t>ZAHIROVIĆ ŠEMA j.d.o.o., Zagreb, Borongajska cesta 57A, OIB: 51806328463,</w:t>
      </w:r>
      <w:r w:rsidR="00C241E6">
        <w:rPr>
          <w:rFonts w:eastAsia="Calibri"/>
          <w:lang w:eastAsia="en-US"/>
        </w:rPr>
        <w:t xml:space="preserve"> sa danom </w:t>
      </w:r>
      <w:r w:rsidR="00801CCA">
        <w:rPr>
          <w:rFonts w:eastAsia="Calibri"/>
          <w:lang w:eastAsia="en-US"/>
        </w:rPr>
        <w:t>5. ožujka</w:t>
      </w:r>
      <w:r w:rsidR="00B276A8">
        <w:rPr>
          <w:rFonts w:eastAsia="Calibri"/>
          <w:lang w:eastAsia="en-US"/>
        </w:rPr>
        <w:t xml:space="preserve">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801CCA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0C388C">
        <w:rPr>
          <w:rFonts w:eastAsia="Calibri"/>
          <w:lang w:eastAsia="en-US"/>
        </w:rPr>
        <w:t>ZAHIROVIĆ ŠEMA j.d.o.o., Zagreb, Borongajska cesta 57A, OIB: 51806328463,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0C388C">
        <w:rPr>
          <w:rFonts w:eastAsia="Calibri"/>
          <w:lang w:eastAsia="en-US"/>
        </w:rPr>
        <w:t>ZAHIROVIĆ ŠEMA j.d.o.o., Zagreb, Borongajska cesta 57A, OIB: 51806328463,</w:t>
      </w:r>
      <w:r w:rsidR="00631A90">
        <w:t xml:space="preserve"> dana </w:t>
      </w:r>
      <w:r w:rsidR="000C388C">
        <w:t>30</w:t>
      </w:r>
      <w:r w:rsidR="00801CCA">
        <w:t>. svibnja</w:t>
      </w:r>
      <w:r w:rsidR="00EE7C7F">
        <w:t xml:space="preserve">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F6264F" w:rsidR="00C241E6">
      <w:pPr>
        <w:ind w:firstLine="708"/>
        <w:jc w:val="both"/>
      </w:pPr>
      <w:r>
        <w:t>Ovosudnim rješenjem poslovni broj St-</w:t>
      </w:r>
      <w:r w:rsidR="000C388C">
        <w:t>4648</w:t>
      </w:r>
      <w:r w:rsidR="00B0604A">
        <w:t>/16</w:t>
      </w:r>
      <w:r>
        <w:t xml:space="preserve"> od </w:t>
      </w:r>
      <w:r w:rsidR="000C388C">
        <w:t>10. listopada</w:t>
      </w:r>
      <w:r w:rsidR="00801CCA">
        <w:t xml:space="preserve"> 2017</w:t>
      </w:r>
      <w:r>
        <w:t>. pokrenut je prethodni postupak.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 xml:space="preserve">Iz potvrde FINA-e od </w:t>
      </w:r>
      <w:r w:rsidR="000C388C">
        <w:t>19</w:t>
      </w:r>
      <w:r w:rsidR="00801CCA">
        <w:t>. listopada 2017</w:t>
      </w:r>
      <w:r>
        <w:t xml:space="preserve">. proizlazi da dužnik </w:t>
      </w:r>
      <w:r w:rsidR="00B0604A">
        <w:t xml:space="preserve">na dan </w:t>
      </w:r>
      <w:r w:rsidR="00801CCA">
        <w:t>1. rujna 2015</w:t>
      </w:r>
      <w:r w:rsidR="00B0604A">
        <w:t xml:space="preserve">. </w:t>
      </w:r>
      <w:r>
        <w:t xml:space="preserve">ima evidentirane neizvršene osnove za plaćanje u iznosu od </w:t>
      </w:r>
      <w:r w:rsidR="000C388C">
        <w:t>45.850,81</w:t>
      </w:r>
      <w:r w:rsidR="00AF1B3C">
        <w:t xml:space="preserve"> kn</w:t>
      </w:r>
      <w:r>
        <w:t xml:space="preserve"> i </w:t>
      </w:r>
      <w:r w:rsidR="000C388C">
        <w:t>342</w:t>
      </w:r>
      <w:r>
        <w:t xml:space="preserve"> dana neprekidne blokade (list </w:t>
      </w:r>
      <w:r w:rsidR="00801CCA">
        <w:t>11</w:t>
      </w:r>
      <w:r w:rsidR="00B276A8">
        <w:t xml:space="preserve"> </w:t>
      </w:r>
      <w:r>
        <w:t>spisa).</w:t>
      </w:r>
    </w:p>
    <w:p w:rsidRDefault="00801CCA" w:rsidP="00F6264F" w:rsidR="00801CCA">
      <w:pPr>
        <w:ind w:firstLine="708"/>
        <w:jc w:val="both"/>
      </w:pPr>
    </w:p>
    <w:p w:rsidRDefault="00801CCA" w:rsidP="00F6264F" w:rsidR="00801CCA">
      <w:pPr>
        <w:ind w:firstLine="708"/>
        <w:jc w:val="both"/>
      </w:pPr>
      <w:r>
        <w:t xml:space="preserve">Iz sustava e-Blokade proizlazi da je ukupan nenaplaćeni iznos obveza na dan 5. ožujka 2018. po svim neizvršenim osnovama za plaćanje na računu dužnika </w:t>
      </w:r>
      <w:r w:rsidR="000C388C">
        <w:t>181.040,86</w:t>
      </w:r>
      <w:r>
        <w:t xml:space="preserve"> kn, a početak blokade računa traje od </w:t>
      </w:r>
      <w:r w:rsidR="000C388C">
        <w:t>24. rujna 2014</w:t>
      </w:r>
      <w:r>
        <w:t>.</w:t>
      </w:r>
    </w:p>
    <w:p w:rsidRDefault="00C241E6" w:rsidP="00F6264F" w:rsidR="00C241E6">
      <w:pPr>
        <w:ind w:firstLine="708"/>
        <w:jc w:val="both"/>
      </w:pPr>
    </w:p>
    <w:p w:rsidRDefault="00C241E6" w:rsidP="00F6264F" w:rsidR="00C241E6">
      <w:pPr>
        <w:ind w:firstLine="708"/>
        <w:jc w:val="both"/>
      </w:pPr>
      <w:r>
        <w:t>Iz informacijskog sustava zemljišnih knjiga proizlazi da</w:t>
      </w:r>
      <w:r w:rsidR="00C95C6C">
        <w:t xml:space="preserve"> </w:t>
      </w:r>
      <w:r>
        <w:t xml:space="preserve">dužnik </w:t>
      </w:r>
      <w:r w:rsidR="00505C81">
        <w:t xml:space="preserve">nije evidentiran kao </w:t>
      </w:r>
      <w:r w:rsidR="00C95C6C">
        <w:t>vlasnik nekretnin</w:t>
      </w:r>
      <w:r w:rsidR="00505C81">
        <w:t>a</w:t>
      </w:r>
      <w:r w:rsidR="00C95C6C">
        <w:t xml:space="preserve"> </w:t>
      </w:r>
      <w:r w:rsidR="00EE7C7F">
        <w:t xml:space="preserve">(list </w:t>
      </w:r>
      <w:r w:rsidR="000C388C">
        <w:t>18</w:t>
      </w:r>
      <w:r>
        <w:t xml:space="preserve"> spisa).</w:t>
      </w:r>
    </w:p>
    <w:p w:rsidRDefault="00C241E6" w:rsidP="00F6264F" w:rsidR="00C241E6">
      <w:pPr>
        <w:ind w:firstLine="708"/>
        <w:jc w:val="both"/>
      </w:pPr>
    </w:p>
    <w:p w:rsidRDefault="00505C81" w:rsidP="00F6264F" w:rsidR="00505C81">
      <w:pPr>
        <w:ind w:firstLine="708"/>
        <w:jc w:val="both"/>
      </w:pPr>
      <w:r>
        <w:t xml:space="preserve">Iz Uvjerenja Policijske uprave </w:t>
      </w:r>
      <w:r w:rsidR="000C388C">
        <w:t>zagrebačke</w:t>
      </w:r>
      <w:r>
        <w:t xml:space="preserve"> od </w:t>
      </w:r>
      <w:r w:rsidR="000C388C">
        <w:t>23. studenog</w:t>
      </w:r>
      <w:r>
        <w:t xml:space="preserve"> 2017. proizlazi da dužnik nije evidentiran kao vlasnik vozila (list </w:t>
      </w:r>
      <w:r w:rsidR="000C388C">
        <w:t>19</w:t>
      </w:r>
      <w:r>
        <w:t xml:space="preserve"> spisa).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0C388C">
        <w:t>4648</w:t>
      </w:r>
      <w:r w:rsidR="00B0604A">
        <w:t>/16</w:t>
      </w:r>
      <w:r>
        <w:t xml:space="preserve"> od </w:t>
      </w:r>
      <w:r w:rsidR="000C388C">
        <w:t>10</w:t>
      </w:r>
      <w:r w:rsidR="00801CCA">
        <w:t>. siječnja 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C241E6">
        <w:t>1</w:t>
      </w:r>
      <w:r w:rsidR="006420C7">
        <w:t>0.000,00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0C388C">
        <w:t>11</w:t>
      </w:r>
      <w:r w:rsidR="00801CCA">
        <w:t>. siječnja 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>
      <w:pPr>
        <w:jc w:val="both"/>
      </w:pPr>
      <w:r w:rsidRPr="00AF1EFD">
        <w:tab/>
      </w:r>
      <w:r w:rsidRPr="00AF1EFD">
        <w:tab/>
      </w:r>
    </w:p>
    <w:p w:rsidRDefault="00E216A3" w:rsidP="00D21534" w:rsidR="00E216A3" w:rsidRPr="00AF1EFD">
      <w:pPr>
        <w:jc w:val="both"/>
      </w:pP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0C388C">
        <w:t>5. ožujka</w:t>
      </w:r>
      <w:r w:rsidR="00B276A8">
        <w:t xml:space="preserve"> 2018</w:t>
      </w:r>
      <w:r w:rsidR="00410421">
        <w:t>.</w:t>
      </w:r>
    </w:p>
    <w:p w:rsidRDefault="00E216A3" w:rsidP="00E216A3" w:rsidR="00E216A3">
      <w:pPr>
        <w:jc w:val="center"/>
      </w:pPr>
    </w:p>
    <w:p w:rsidRDefault="00E216A3" w:rsidP="00E216A3" w:rsidR="00E216A3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8327B4" w:rsidR="008327B4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21E4" w:rsidR="002D21E4">
      <w:r>
        <w:separator/>
      </w:r>
    </w:p>
  </w:endnote>
  <w:endnote w:id="0" w:type="continuationSeparator">
    <w:p w:rsidRDefault="002D21E4" w:rsidR="002D21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21E4" w:rsidR="002D21E4">
      <w:r>
        <w:separator/>
      </w:r>
    </w:p>
  </w:footnote>
  <w:footnote w:id="0" w:type="continuationSeparator">
    <w:p w:rsidRDefault="002D21E4" w:rsidR="002D21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79F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0C388C">
      <w:t>4648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C388C"/>
    <w:rsid w:val="000E4868"/>
    <w:rsid w:val="00174993"/>
    <w:rsid w:val="00191009"/>
    <w:rsid w:val="001A044D"/>
    <w:rsid w:val="001C02F6"/>
    <w:rsid w:val="001D447B"/>
    <w:rsid w:val="001D564F"/>
    <w:rsid w:val="00233CF9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21E4"/>
    <w:rsid w:val="002D6432"/>
    <w:rsid w:val="002F52E3"/>
    <w:rsid w:val="003079FC"/>
    <w:rsid w:val="003567A1"/>
    <w:rsid w:val="003905DD"/>
    <w:rsid w:val="003D0A32"/>
    <w:rsid w:val="00407FE0"/>
    <w:rsid w:val="00410421"/>
    <w:rsid w:val="00416B1B"/>
    <w:rsid w:val="0043031F"/>
    <w:rsid w:val="0044721B"/>
    <w:rsid w:val="004A1BE7"/>
    <w:rsid w:val="004F47B9"/>
    <w:rsid w:val="00502549"/>
    <w:rsid w:val="00505C81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62CB6"/>
    <w:rsid w:val="00664A86"/>
    <w:rsid w:val="006861EF"/>
    <w:rsid w:val="006C786C"/>
    <w:rsid w:val="006D4A3A"/>
    <w:rsid w:val="007170B8"/>
    <w:rsid w:val="00717D4A"/>
    <w:rsid w:val="007861DF"/>
    <w:rsid w:val="007A550F"/>
    <w:rsid w:val="007B2B17"/>
    <w:rsid w:val="007D7A92"/>
    <w:rsid w:val="00801CCA"/>
    <w:rsid w:val="00812051"/>
    <w:rsid w:val="0082642E"/>
    <w:rsid w:val="008327B4"/>
    <w:rsid w:val="0084192B"/>
    <w:rsid w:val="00855AE8"/>
    <w:rsid w:val="00856AF5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276A8"/>
    <w:rsid w:val="00B74CF9"/>
    <w:rsid w:val="00B918B5"/>
    <w:rsid w:val="00B97F98"/>
    <w:rsid w:val="00BA55EE"/>
    <w:rsid w:val="00BB7E5E"/>
    <w:rsid w:val="00BC0D75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95C6C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216A3"/>
    <w:rsid w:val="00E57778"/>
    <w:rsid w:val="00E6510E"/>
    <w:rsid w:val="00E75AC8"/>
    <w:rsid w:val="00E84785"/>
    <w:rsid w:val="00EE61A0"/>
    <w:rsid w:val="00EE7C7F"/>
    <w:rsid w:val="00F10CB7"/>
    <w:rsid w:val="00F22E0A"/>
    <w:rsid w:val="00F36D2D"/>
    <w:rsid w:val="00F40956"/>
    <w:rsid w:val="00F45029"/>
    <w:rsid w:val="00F60C93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79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79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79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79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79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79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79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79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79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79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4648</izvorni_sadrzaj>
    <derivirana_varijabla naziv="DomainObject.Predmet.Broj_1">4648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St-4648/2016</izvorni_sadrzaj>
    <derivirana_varijabla naziv="DomainObject.Predmet.OznakaBroj_1">St-4648/2016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ZAHIROVIĆ ŠEMA j.d.o.o. za trgovinu i usluge zastupanog po punomoćniku Šema Zahirović</izvorni_sadrzaj>
    <derivirana_varijabla naziv="DomainObject.Predmet.ProtustrankaFormated_1">  ZAHIROVIĆ ŠEMA j.d.o.o. za trgovinu i usluge zastupanog po punomoćniku Šema Zahirović</derivirana_varijabla>
  </DomainObject.Predmet.ProtustrankaFormated>
  <DomainObject.Predmet.ProtustrankaFormatedOIB>
    <izvorni_sadrzaj>  ZAHIROVIĆ ŠEMA j.d.o.o. za trgovinu i usluge, OIB 51806328463 zastupanog po punomoćniku Šema Zahirović</izvorni_sadrzaj>
    <derivirana_varijabla naziv="DomainObject.Predmet.ProtustrankaFormatedOIB_1">  ZAHIROVIĆ ŠEMA j.d.o.o. za trgovinu i usluge, OIB 51806328463 zastupanog po punomoćniku Šema Zahirović</derivirana_varijabla>
  </DomainObject.Predmet.ProtustrankaFormatedOIB>
  <DomainObject.Predmet.ProtustrankaFormatedWithAdress>
    <izvorni_sadrzaj> ZAHIROVIĆ ŠEMA j.d.o.o. za trgovinu i usluge, Borongajska cesta 57 A, 10000 Zagreb zastupanog po punomoćniku Šema Zahirović</izvorni_sadrzaj>
    <derivirana_varijabla naziv="DomainObject.Predmet.ProtustrankaFormatedWithAdress_1"> ZAHIROVIĆ ŠEMA j.d.o.o. za trgovinu i usluge, Borongajska cesta 57 A, 10000 Zagreb zastupanog po punomoćniku Šema Zahirović</derivirana_varijabla>
  </DomainObject.Predmet.ProtustrankaFormatedWithAdress>
  <DomainObject.Predmet.ProtustrankaFormatedWithAdressOIB>
    <izvorni_sadrzaj> ZAHIROVIĆ ŠEMA j.d.o.o. za trgovinu i usluge, OIB 51806328463, Borongajska cesta 57 A, 10000 Zagreb zastupanog po punomoćniku Šema Zahirović</izvorni_sadrzaj>
    <derivirana_varijabla naziv="DomainObject.Predmet.ProtustrankaFormatedWithAdressOIB_1"> ZAHIROVIĆ ŠEMA j.d.o.o. za trgovinu i usluge, OIB 51806328463, Borongajska cesta 57 A, 10000 Zagreb zastupanog po punomoćniku Šema Zahirović</derivirana_varijabla>
  </DomainObject.Predmet.ProtustrankaFormatedWithAdressOIB>
  <DomainObject.Predmet.ProtustrankaWithAdress>
    <izvorni_sadrzaj>ZAHIROVIĆ ŠEMA j.d.o.o. za trgovinu i usluge Borongajska cesta 57 A, 10000 Zagreb</izvorni_sadrzaj>
    <derivirana_varijabla naziv="DomainObject.Predmet.ProtustrankaWithAdress_1">ZAHIROVIĆ ŠEMA j.d.o.o. za trgovinu i usluge Borongajska cesta 57 A, 10000 Zagreb</derivirana_varijabla>
  </DomainObject.Predmet.ProtustrankaWithAdress>
  <DomainObject.Predmet.ProtustrankaWithAdressOIB>
    <izvorni_sadrzaj>ZAHIROVIĆ ŠEMA j.d.o.o. za trgovinu i usluge, OIB 51806328463, Borongajska cesta 57 A, 10000 Zagreb</izvorni_sadrzaj>
    <derivirana_varijabla naziv="DomainObject.Predmet.ProtustrankaWithAdressOIB_1">ZAHIROVIĆ ŠEMA j.d.o.o. za trgovinu i usluge, OIB 51806328463, Borongajska cesta 57 A, 10000 Zagreb</derivirana_varijabla>
  </DomainObject.Predmet.ProtustrankaWithAdressOIB>
  <DomainObject.Predmet.ProtustrankaNazivFormated>
    <izvorni_sadrzaj>ZAHIROVIĆ ŠEMA j.d.o.o. za trgovinu i usluge</izvorni_sadrzaj>
    <derivirana_varijabla naziv="DomainObject.Predmet.ProtustrankaNazivFormated_1">ZAHIROVIĆ ŠEMA j.d.o.o. za trgovinu i usluge</derivirana_varijabla>
  </DomainObject.Predmet.ProtustrankaNazivFormated>
  <DomainObject.Predmet.ProtustrankaNazivFormatedOIB>
    <izvorni_sadrzaj>ZAHIROVIĆ ŠEMA j.d.o.o. za trgovinu i usluge, OIB 51806328463</izvorni_sadrzaj>
    <derivirana_varijabla naziv="DomainObject.Predmet.ProtustrankaNazivFormatedOIB_1">ZAHIROVIĆ ŠEMA j.d.o.o. za trgovinu i usluge, OIB 51806328463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ZAHIROVIĆ ŠEMA j.d.o.o. za trgovinu i usluge zastupanog po punomoćniku Šema Zahirović</item>
    </izvorni_sadrzaj>
    <derivirana_varijabla naziv="DomainObject.Predmet.ProtuStrankaListFormated_1">
      <item>ZAHIROVIĆ ŠEMA j.d.o.o. za trgovinu i usluge zastupanog po punomoćniku Šema Zahirović</item>
    </derivirana_varijabla>
  </DomainObject.Predmet.ProtuStrankaListFormated>
  <DomainObject.Predmet.ProtuStrankaListFormatedOIB>
    <izvorni_sadrzaj>
      <item>ZAHIROVIĆ ŠEMA j.d.o.o. za trgovinu i usluge, OIB 51806328463 zastupanog po punomoćniku Šema Zahirović</item>
    </izvorni_sadrzaj>
    <derivirana_varijabla naziv="DomainObject.Predmet.ProtuStrankaListFormatedOIB_1">
      <item>ZAHIROVIĆ ŠEMA j.d.o.o. za trgovinu i usluge, OIB 51806328463 zastupanog po punomoćniku Šema Zahirović</item>
    </derivirana_varijabla>
  </DomainObject.Predmet.ProtuStrankaListFormatedOIB>
  <DomainObject.Predmet.ProtuStrankaListFormatedWithAdress>
    <izvorni_sadrzaj>
      <item>ZAHIROVIĆ ŠEMA j.d.o.o. za trgovinu i usluge, Borongajska cesta 57 A, 10000 Zagreb zastupanog po punomoćniku Šema Zahirović</item>
    </izvorni_sadrzaj>
    <derivirana_varijabla naziv="DomainObject.Predmet.ProtuStrankaListFormatedWithAdress_1">
      <item>ZAHIROVIĆ ŠEMA j.d.o.o. za trgovinu i usluge, Borongajska cesta 57 A, 10000 Zagreb zastupanog po punomoćniku Šema Zahirović</item>
    </derivirana_varijabla>
  </DomainObject.Predmet.ProtuStrankaListFormatedWithAdress>
  <DomainObject.Predmet.ProtuStrankaListFormatedWithAdressOIB>
    <izvorni_sadrzaj>
      <item>ZAHIROVIĆ ŠEMA j.d.o.o. za trgovinu i usluge, OIB 51806328463, Borongajska cesta 57 A, 10000 Zagreb zastupanog po punomoćniku Šema Zahirović</item>
    </izvorni_sadrzaj>
    <derivirana_varijabla naziv="DomainObject.Predmet.ProtuStrankaListFormatedWithAdressOIB_1">
      <item>ZAHIROVIĆ ŠEMA j.d.o.o. za trgovinu i usluge, OIB 51806328463, Borongajska cesta 57 A, 10000 Zagreb zastupanog po punomoćniku Šema Zahirović</item>
    </derivirana_varijabla>
  </DomainObject.Predmet.ProtuStrankaListFormatedWithAdressOIB>
  <DomainObject.Predmet.ProtuStrankaListNazivFormated>
    <izvorni_sadrzaj>
      <item>ZAHIROVIĆ ŠEMA j.d.o.o. za trgovinu i usluge</item>
    </izvorni_sadrzaj>
    <derivirana_varijabla naziv="DomainObject.Predmet.ProtuStrankaListNazivFormated_1">
      <item>ZAHIROVIĆ ŠEMA j.d.o.o. za trgovinu i usluge</item>
    </derivirana_varijabla>
  </DomainObject.Predmet.ProtuStrankaListNazivFormated>
  <DomainObject.Predmet.ProtuStrankaListNazivFormatedOIB>
    <izvorni_sadrzaj>
      <item>ZAHIROVIĆ ŠEMA j.d.o.o. za trgovinu i usluge, OIB 51806328463</item>
    </izvorni_sadrzaj>
    <derivirana_varijabla naziv="DomainObject.Predmet.ProtuStrankaListNazivFormatedOIB_1">
      <item>ZAHIROVIĆ ŠEMA j.d.o.o. za trgovinu i usluge, OIB 51806328463</item>
    </derivirana_varijabla>
  </DomainObject.Predmet.ProtuStrankaListNazivFormatedOIB>
  <DomainObject.Predmet.OstaliListFormated>
    <izvorni_sadrzaj>
      <item>Šema Zahirović punomoćnik sudionika u postupku ZAHIROVIĆ ŠEMA j.d.o.o. za trgovinu i usluge</item>
    </izvorni_sadrzaj>
    <derivirana_varijabla naziv="DomainObject.Predmet.OstaliListFormated_1">
      <item>Šema Zahirović punomoćnik sudionika u postupku ZAHIROVIĆ ŠEMA j.d.o.o. za trgovinu i usluge</item>
    </derivirana_varijabla>
  </DomainObject.Predmet.OstaliListFormated>
  <DomainObject.Predmet.OstaliListFormatedOIB>
    <izvorni_sadrzaj>
      <item>Šema Zahirović, OIB 60119446172 punomoćnik sudionika u postupku ZAHIROVIĆ ŠEMA j.d.o.o. za trgovinu i usluge</item>
    </izvorni_sadrzaj>
    <derivirana_varijabla naziv="DomainObject.Predmet.OstaliListFormatedOIB_1">
      <item>Šema Zahirović, OIB 60119446172 punomoćnik sudionika u postupku ZAHIROVIĆ ŠEMA j.d.o.o. za trgovinu i usluge</item>
    </derivirana_varijabla>
  </DomainObject.Predmet.OstaliListFormatedOIB>
  <DomainObject.Predmet.OstaliListFormatedWithAdress>
    <izvorni_sadrzaj>
      <item>Šema Zahirović, Vinka Milića 45, 21000 Split punomoćnik sudionika u postupku ZAHIROVIĆ ŠEMA j.d.o.o. za trgovinu i usluge</item>
    </izvorni_sadrzaj>
    <derivirana_varijabla naziv="DomainObject.Predmet.OstaliListFormatedWithAdress_1">
      <item>Šema Zahirović, Vinka Milića 45, 21000 Split punomoćnik sudionika u postupku ZAHIROVIĆ ŠEMA j.d.o.o. za trgovinu i usluge</item>
    </derivirana_varijabla>
  </DomainObject.Predmet.OstaliListFormatedWithAdress>
  <DomainObject.Predmet.OstaliListFormatedWithAdressOIB>
    <izvorni_sadrzaj>
      <item>Šema Zahirović, OIB 60119446172, Vinka Milića 45, 21000 Split punomoćnik sudionika u postupku ZAHIROVIĆ ŠEMA j.d.o.o. za trgovinu i usluge</item>
    </izvorni_sadrzaj>
    <derivirana_varijabla naziv="DomainObject.Predmet.OstaliListFormatedWithAdressOIB_1">
      <item>Šema Zahirović, OIB 60119446172, Vinka Milića 45, 21000 Split punomoćnik sudionika u postupku ZAHIROVIĆ ŠEMA j.d.o.o. za trgovinu i usluge</item>
    </derivirana_varijabla>
  </DomainObject.Predmet.OstaliListFormatedWithAdressOIB>
  <DomainObject.Predmet.OstaliListNazivFormated>
    <izvorni_sadrzaj>
      <item>Šema Zahirović</item>
    </izvorni_sadrzaj>
    <derivirana_varijabla naziv="DomainObject.Predmet.OstaliListNazivFormated_1">
      <item>Šema Zahirović</item>
    </derivirana_varijabla>
  </DomainObject.Predmet.OstaliListNazivFormated>
  <DomainObject.Predmet.OstaliListNazivFormatedOIB>
    <izvorni_sadrzaj>
      <item>Šema Zahirović, OIB 60119446172</item>
    </izvorni_sadrzaj>
    <derivirana_varijabla naziv="DomainObject.Predmet.OstaliListNazivFormatedOIB_1">
      <item>Šema Zahirović, OIB 60119446172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ZAHIROVIĆ ŠEMA j.d.o.o. za trgovinu i usluge</izvorni_sadrzaj>
    <derivirana_varijabla naziv="DomainObject.Predmet.ProtustrankaIDrugi_1">ZAHIROVIĆ ŠEMA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ZAHIROVIĆ ŠEMA j.d.o.o. za trgovinu i usluge, OIB 51806328463, Borongajska cesta 57 A, 10000 Zagreb</izvorni_sadrzaj>
    <derivirana_varijabla naziv="DomainObject.Predmet.ProtustrankaIDrugiAdressOIB_1">ZAHIROVIĆ ŠEMA j.d.o.o. za trgovinu i usluge, OIB 51806328463, Borongajska cesta 57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ZAHIROVIĆ ŠEMA j.d.o.o. za trgovinu i usluge</item>
      <item>Šema Zahirović</item>
    </izvorni_sadrzaj>
    <derivirana_varijabla naziv="DomainObject.Predmet.SudioniciListNaziv_1">
      <item>FINA Regionalni centar Zagreb</item>
      <item>ZAHIROVIĆ ŠEMA j.d.o.o. za trgovinu i usluge</item>
      <item>Šema Zahirović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ZAHIROVIĆ ŠEMA j.d.o.o. za trgovinu i usluge, OIB 51806328463, Borongajska cesta 57 A,10000 Zagreb</item>
      <item>Šema Zahirović, OIB 60119446172, Vinka Milića 45,21000 Split</item>
    </izvorni_sadrzaj>
    <derivirana_varijabla naziv="DomainObject.Predmet.SudioniciListAdressOIB_1">
      <item>FINA Regionalni centar Zagreb, OIB 85821130368, Trg svibanjskih žrtava 1995. br. 1,10000 Zagreb</item>
      <item>ZAHIROVIĆ ŠEMA j.d.o.o. za trgovinu i usluge, OIB 51806328463, Borongajska cesta 57 A,10000 Zagreb</item>
      <item>Šema Zahirović, OIB 60119446172, Vinka Milića 45,21000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51806328463</item>
      <item>, OIB 60119446172</item>
    </izvorni_sadrzaj>
    <derivirana_varijabla naziv="DomainObject.Predmet.SudioniciListNazivOIB_1">
      <item>, OIB 85821130368</item>
      <item>, OIB 51806328463</item>
      <item>, OIB 60119446172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589</properties:Words>
  <properties:Characters>3085</properties:Characters>
  <properties:Lines>97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2018-03-05T13:29:00Z</dcterms:created>
  <dc:creator>Korisnik</dc:creator>
  <cp:lastModifiedBy>Draženka Prpić</cp:lastModifiedBy>
  <cp:lastPrinted>2018-03-05T13:30:00Z</cp:lastPrinted>
  <dcterms:modified xmlns:xsi="http://www.w3.org/2001/XMLSchema-instance" xsi:type="dcterms:W3CDTF">2018-03-05T13:30:00Z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-Zahirović Šema-St-4648-16.docx)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