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758e1" w14:paraId="63758e1" w:rsidRDefault="00170E7C" w:rsidP="00170E7C" w:rsidR="00170E7C" w:rsidRPr="003B182B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170E7C" w:rsidP="00170E7C" w:rsidR="00170E7C" w:rsidRPr="003B182B">
      <w:pPr>
        <w:rPr>
          <w:sz w:val="24"/>
          <w:szCs w:val="24"/>
        </w:rPr>
      </w:pPr>
    </w:p>
    <w:p w:rsidRDefault="0087705A" w:rsidP="00170E7C" w:rsidR="0087705A" w:rsidRPr="003B182B">
      <w:pPr>
        <w:rPr>
          <w:sz w:val="24"/>
          <w:szCs w:val="24"/>
        </w:rPr>
      </w:pPr>
    </w:p>
    <w:p w:rsidRDefault="004515E8" w:rsidR="00B5498B">
      <w:r>
        <w:rPr>
          <w:noProof/>
        </w:rPr>
        <w:drawing>
          <wp:inline distR="0" distL="0" distB="0" distT="0">
            <wp:extent cy="723900" cx="579120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0E7C" w:rsidP="00170E7C" w:rsidR="00170E7C" w:rsidRPr="003B182B">
      <w:pPr>
        <w:rPr>
          <w:sz w:val="24"/>
          <w:szCs w:val="24"/>
        </w:rPr>
      </w:pP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Trgovački sud u Zagrebu</w:t>
      </w:r>
    </w:p>
    <w:p w:rsidRDefault="0063316E" w:rsidP="00B5498B" w:rsidR="0063316E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 xml:space="preserve">Zagreb, Amruševa 2/II                                             </w:t>
      </w:r>
      <w:r w:rsidR="00B5498B">
        <w:rPr>
          <w:sz w:val="24"/>
          <w:szCs w:val="24"/>
        </w:rPr>
        <w:t xml:space="preserve">                           </w:t>
      </w:r>
      <w:r w:rsidRPr="003B182B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72 St" w:name="ProductID"/>
        </w:smartTagPr>
        <w:r w:rsidR="007F44A6" w:rsidRPr="000D7E78">
          <w:rPr>
            <w:sz w:val="24"/>
            <w:szCs w:val="24"/>
          </w:rPr>
          <w:t>72 St</w:t>
        </w:r>
      </w:smartTag>
      <w:r w:rsidR="007F44A6" w:rsidRPr="000D7E78">
        <w:rPr>
          <w:sz w:val="24"/>
          <w:szCs w:val="24"/>
        </w:rPr>
        <w:t xml:space="preserve"> -</w:t>
      </w:r>
      <w:r w:rsidR="00E719C5">
        <w:rPr>
          <w:sz w:val="24"/>
          <w:szCs w:val="24"/>
        </w:rPr>
        <w:t>4</w:t>
      </w:r>
      <w:r w:rsidR="007F44A6">
        <w:rPr>
          <w:sz w:val="24"/>
          <w:szCs w:val="24"/>
        </w:rPr>
        <w:t>7</w:t>
      </w:r>
      <w:r w:rsidR="00E719C5">
        <w:rPr>
          <w:sz w:val="24"/>
          <w:szCs w:val="24"/>
        </w:rPr>
        <w:t>07</w:t>
      </w:r>
      <w:r w:rsidR="007F44A6">
        <w:rPr>
          <w:sz w:val="24"/>
          <w:szCs w:val="24"/>
        </w:rPr>
        <w:t>/2016</w:t>
      </w:r>
      <w:r w:rsidR="00E719C5">
        <w:rPr>
          <w:sz w:val="24"/>
          <w:szCs w:val="24"/>
        </w:rPr>
        <w:t>-32</w:t>
      </w:r>
    </w:p>
    <w:p w:rsidRDefault="00B5498B" w:rsidP="0063316E" w:rsidR="0063316E" w:rsidRPr="003B182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REPUBLIKA HRVATSKA</w:t>
      </w:r>
    </w:p>
    <w:p w:rsidRDefault="0063316E" w:rsidP="0063316E" w:rsidR="0063316E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R J E Š E N J E</w:t>
      </w:r>
    </w:p>
    <w:p w:rsidRDefault="00F56D88" w:rsidP="0063316E" w:rsidR="00F56D88" w:rsidRPr="003B182B">
      <w:pPr>
        <w:jc w:val="center"/>
        <w:rPr>
          <w:b/>
          <w:sz w:val="24"/>
          <w:szCs w:val="24"/>
        </w:rPr>
      </w:pPr>
    </w:p>
    <w:p w:rsidRDefault="007F44A6" w:rsidP="007F44A6" w:rsidR="007F44A6" w:rsidRPr="00A2587B">
      <w:pPr>
        <w:jc w:val="both"/>
        <w:rPr>
          <w:sz w:val="24"/>
          <w:szCs w:val="24"/>
          <w:lang w:val="pt-BR"/>
        </w:rPr>
      </w:pPr>
      <w:r w:rsidRPr="00CE1EE4">
        <w:rPr>
          <w:sz w:val="24"/>
          <w:szCs w:val="24"/>
          <w:lang w:eastAsia="en-US"/>
        </w:rPr>
        <w:t>Trgovački sud u Zagrebu, po sucu Nikoli Ribariću, u stečajnom predmetu nad dužnikom BIJENIK PROJEKT d.o.o.</w:t>
      </w:r>
      <w:r>
        <w:rPr>
          <w:sz w:val="24"/>
          <w:szCs w:val="24"/>
          <w:lang w:eastAsia="en-US"/>
        </w:rPr>
        <w:t xml:space="preserve"> u stečaju</w:t>
      </w:r>
      <w:r w:rsidRPr="00CE1EE4">
        <w:rPr>
          <w:sz w:val="24"/>
          <w:szCs w:val="24"/>
          <w:lang w:eastAsia="en-US"/>
        </w:rPr>
        <w:t xml:space="preserve">, Zagreb, Draškovićeva 53, OIB: 03172847518, </w:t>
      </w:r>
      <w:r>
        <w:rPr>
          <w:sz w:val="24"/>
          <w:szCs w:val="24"/>
          <w:lang w:eastAsia="en-US"/>
        </w:rPr>
        <w:t>nakon održanog ispitnog ročišta dana 23.3.2017., dana 23.3.2017.</w:t>
      </w:r>
      <w:r w:rsidRPr="00A2587B">
        <w:rPr>
          <w:sz w:val="24"/>
          <w:szCs w:val="24"/>
          <w:lang w:val="pt-BR"/>
        </w:rPr>
        <w:t xml:space="preserve"> godine, </w:t>
      </w:r>
    </w:p>
    <w:p w:rsidRDefault="00BD273F" w:rsidP="00BD273F" w:rsidR="00BD273F" w:rsidRPr="000D7E78">
      <w:pPr>
        <w:jc w:val="both"/>
        <w:rPr>
          <w:sz w:val="24"/>
          <w:szCs w:val="24"/>
        </w:rPr>
      </w:pPr>
    </w:p>
    <w:p w:rsidRDefault="003F7A95" w:rsidP="007029FA" w:rsidR="003F7A95" w:rsidRPr="000D7E78">
      <w:pPr>
        <w:jc w:val="both"/>
        <w:rPr>
          <w:sz w:val="24"/>
          <w:szCs w:val="24"/>
        </w:rPr>
      </w:pPr>
    </w:p>
    <w:p w:rsidRDefault="00170E7C" w:rsidP="00170E7C" w:rsidR="00170E7C">
      <w:pPr>
        <w:jc w:val="center"/>
        <w:rPr>
          <w:sz w:val="24"/>
          <w:szCs w:val="24"/>
        </w:rPr>
      </w:pPr>
      <w:r w:rsidRPr="00B5498B">
        <w:rPr>
          <w:sz w:val="24"/>
          <w:szCs w:val="24"/>
        </w:rPr>
        <w:t>r i j e š i o  j e</w:t>
      </w:r>
    </w:p>
    <w:p w:rsidRDefault="00EE7300" w:rsidP="00170E7C" w:rsidR="00EE7300" w:rsidRPr="00B5498B">
      <w:pPr>
        <w:jc w:val="center"/>
        <w:rPr>
          <w:sz w:val="24"/>
          <w:szCs w:val="24"/>
        </w:rPr>
      </w:pPr>
    </w:p>
    <w:p w:rsidRDefault="00DC4AF2" w:rsidP="00DC4AF2" w:rsidR="00DC4AF2" w:rsidRPr="00DC4AF2">
      <w:pPr>
        <w:numPr>
          <w:ilvl w:val="0"/>
          <w:numId w:val="8"/>
        </w:numPr>
        <w:jc w:val="both"/>
        <w:rPr>
          <w:b/>
          <w:sz w:val="24"/>
          <w:szCs w:val="24"/>
        </w:rPr>
      </w:pPr>
      <w:r w:rsidRPr="00DC4AF2">
        <w:rPr>
          <w:b/>
          <w:sz w:val="24"/>
          <w:szCs w:val="24"/>
        </w:rPr>
        <w:t>Utvrđene tražbine viših isplatnih redova:</w:t>
      </w:r>
    </w:p>
    <w:p w:rsidRDefault="007F44A6" w:rsidP="007F44A6" w:rsidR="007F44A6">
      <w:pPr>
        <w:pStyle w:val="TableContents"/>
        <w:ind w:left="708"/>
        <w:rPr>
          <w:rFonts w:cs="Times New Roman"/>
          <w:b/>
          <w:bCs/>
        </w:rPr>
      </w:pPr>
    </w:p>
    <w:p w:rsidRDefault="007F44A6" w:rsidP="007F44A6" w:rsidR="007F44A6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Drugi viši isplatni red:</w:t>
      </w:r>
    </w:p>
    <w:p w:rsidRDefault="007F44A6" w:rsidP="007F44A6" w:rsidR="007F44A6" w:rsidRPr="000D7E78">
      <w:pPr>
        <w:pStyle w:val="TableContents"/>
        <w:ind w:left="708"/>
        <w:rPr>
          <w:rFonts w:cs="Times New Roman"/>
          <w:b/>
          <w:bCs/>
        </w:rPr>
      </w:pPr>
    </w:p>
    <w:p w:rsidRDefault="007F44A6" w:rsidP="007F44A6" w:rsidR="007F44A6" w:rsidRPr="00D219BB">
      <w:pPr>
        <w:pStyle w:val="Odlomakpopisa"/>
        <w:numPr>
          <w:ilvl w:val="0"/>
          <w:numId w:val="18"/>
        </w:numPr>
        <w:jc w:val="both"/>
        <w:rPr>
          <w:sz w:val="24"/>
        </w:rPr>
      </w:pPr>
      <w:r w:rsidRPr="00D219BB">
        <w:rPr>
          <w:sz w:val="24"/>
        </w:rPr>
        <w:t>ABANKA d.d.  u iznosu od 2.041.870,80 kn</w:t>
      </w:r>
    </w:p>
    <w:p w:rsidRDefault="007F44A6" w:rsidP="007F44A6" w:rsidR="007F44A6" w:rsidRPr="00D219BB">
      <w:pPr>
        <w:pStyle w:val="Odlomakpopisa"/>
        <w:numPr>
          <w:ilvl w:val="0"/>
          <w:numId w:val="18"/>
        </w:numPr>
        <w:jc w:val="both"/>
        <w:rPr>
          <w:sz w:val="24"/>
        </w:rPr>
      </w:pPr>
      <w:r w:rsidRPr="00D219BB">
        <w:rPr>
          <w:sz w:val="24"/>
        </w:rPr>
        <w:t>RH, Ministarstvo financija, Porezna uprava, Područni ured Zagreb, u iznosu od 4.350,10 kn</w:t>
      </w:r>
    </w:p>
    <w:p w:rsidRDefault="00170E7C" w:rsidP="00DD5CAF" w:rsidR="00170E7C" w:rsidRPr="003B182B">
      <w:pPr>
        <w:ind w:left="36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             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016BD9" w:rsidP="00016BD9" w:rsidR="00016BD9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 ispitnom ročištu održanom </w:t>
      </w:r>
      <w:r w:rsidR="00DC4AF2">
        <w:rPr>
          <w:sz w:val="24"/>
          <w:szCs w:val="24"/>
        </w:rPr>
        <w:t>23</w:t>
      </w:r>
      <w:r w:rsidR="00BD273F">
        <w:rPr>
          <w:sz w:val="24"/>
          <w:szCs w:val="24"/>
        </w:rPr>
        <w:t xml:space="preserve">. </w:t>
      </w:r>
      <w:r w:rsidR="00DC4AF2">
        <w:rPr>
          <w:sz w:val="24"/>
          <w:szCs w:val="24"/>
        </w:rPr>
        <w:t>ožujka</w:t>
      </w:r>
      <w:r w:rsidRPr="00616BBE">
        <w:rPr>
          <w:sz w:val="24"/>
          <w:szCs w:val="24"/>
        </w:rPr>
        <w:t xml:space="preserve"> 201</w:t>
      </w:r>
      <w:r w:rsidR="00A968C1">
        <w:rPr>
          <w:sz w:val="24"/>
          <w:szCs w:val="24"/>
        </w:rPr>
        <w:t>7</w:t>
      </w:r>
      <w:r w:rsidRPr="00616BBE">
        <w:rPr>
          <w:sz w:val="24"/>
          <w:szCs w:val="24"/>
        </w:rPr>
        <w:t>. ispitane su sve prijavljene tražbine prema iznosima i redu koje su prijavljene u roku.</w:t>
      </w:r>
    </w:p>
    <w:p w:rsidRDefault="00016BD9" w:rsidP="00016BD9" w:rsidR="00016BD9">
      <w:pPr>
        <w:ind w:firstLine="720"/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Tražbine navedene u točki I. izreke ovog rješenja, kao utvrđene, stečajni upravitelj je priznao, a stečajni vjerovnici koji su bili nazočni ročištu nisu tražbine osporili te se na temelju odredbe čl. 263.  SZ-a tražbine navedene pod točkom I. izreke ovog rješenja smatraju utvrđenim.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ab/>
        <w:t xml:space="preserve">Nakon navedenog ispitnog ročišta, sud je </w:t>
      </w:r>
      <w:r>
        <w:rPr>
          <w:sz w:val="24"/>
          <w:szCs w:val="24"/>
        </w:rPr>
        <w:t>na temelju odredbe čl. 264. Stečajnog zakona („Narodne novine“ broj 71/15, dalje. SZ)</w:t>
      </w:r>
      <w:r w:rsidRPr="00616BBE">
        <w:rPr>
          <w:sz w:val="24"/>
          <w:szCs w:val="24"/>
        </w:rPr>
        <w:t>, sastavio ta</w:t>
      </w:r>
      <w:r>
        <w:rPr>
          <w:sz w:val="24"/>
          <w:szCs w:val="24"/>
        </w:rPr>
        <w:t>blicu ispitanih tražbina u koju</w:t>
      </w:r>
      <w:r w:rsidRPr="00616BBE">
        <w:rPr>
          <w:sz w:val="24"/>
          <w:szCs w:val="24"/>
        </w:rPr>
        <w:t xml:space="preserve"> su za svaku prijavljenu tražbinu uneseni podaci o tome u kojoj je mjeri tražbina utvrđena prema svom iznosu i svom redu odnosno u kojoj je mjeri tražbina osporena te tko je tražbinu osporio. </w:t>
      </w:r>
    </w:p>
    <w:p w:rsidRDefault="00016BD9" w:rsidP="00016BD9" w:rsidR="00016BD9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Slijedom navedenog, sud je u skladu s čl. 265. st. 1. SZ-a riješio kao u izreci.</w:t>
      </w:r>
    </w:p>
    <w:p w:rsidRDefault="00016BD9" w:rsidP="00016BD9" w:rsidR="00016BD9" w:rsidRPr="00616BBE">
      <w:pPr>
        <w:rPr>
          <w:sz w:val="24"/>
          <w:szCs w:val="24"/>
        </w:rPr>
      </w:pP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BD273F">
        <w:rPr>
          <w:sz w:val="24"/>
          <w:szCs w:val="24"/>
        </w:rPr>
        <w:t xml:space="preserve">agrebu </w:t>
      </w:r>
      <w:r w:rsidR="00DC4AF2">
        <w:rPr>
          <w:sz w:val="24"/>
          <w:szCs w:val="24"/>
        </w:rPr>
        <w:t>23</w:t>
      </w:r>
      <w:r w:rsidR="00BD273F">
        <w:rPr>
          <w:sz w:val="24"/>
          <w:szCs w:val="24"/>
        </w:rPr>
        <w:t>.</w:t>
      </w:r>
      <w:r w:rsidR="00DC4AF2">
        <w:rPr>
          <w:sz w:val="24"/>
          <w:szCs w:val="24"/>
        </w:rPr>
        <w:t xml:space="preserve"> ožujka</w:t>
      </w:r>
      <w:r w:rsidRPr="003B182B">
        <w:rPr>
          <w:sz w:val="24"/>
          <w:szCs w:val="24"/>
        </w:rPr>
        <w:t xml:space="preserve"> 2</w:t>
      </w:r>
      <w:r w:rsidR="0063316E" w:rsidRPr="003B182B">
        <w:rPr>
          <w:sz w:val="24"/>
          <w:szCs w:val="24"/>
        </w:rPr>
        <w:t>01</w:t>
      </w:r>
      <w:r w:rsidR="00A968C1">
        <w:rPr>
          <w:sz w:val="24"/>
          <w:szCs w:val="24"/>
        </w:rPr>
        <w:t>7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E719C5" w:rsidP="00E91121" w:rsidR="00E719C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719C5" w:rsidP="00E91121" w:rsidR="00E719C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719C5" w:rsidP="00E91121" w:rsidR="00E719C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719C5" w:rsidP="00E91121" w:rsidR="00E719C5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719C5" w:rsidP="00E91121" w:rsidR="00E719C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61FBB" w:rsidP="00DC4AF2" w:rsidR="00F61FBB" w:rsidRPr="003B182B">
      <w:pPr>
        <w:pStyle w:val="Podnaslov"/>
        <w:ind w:firstLine="708" w:left="4956"/>
        <w:rPr>
          <w:szCs w:val="24"/>
        </w:rPr>
      </w:pPr>
    </w:p>
    <w:p w:rsidRDefault="00170E7C" w:rsidP="00F61FBB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>
        <w:rPr>
          <w:sz w:val="24"/>
          <w:szCs w:val="24"/>
        </w:rPr>
        <w:t>265. st 3</w:t>
      </w:r>
      <w:r w:rsidRPr="00616BBE">
        <w:rPr>
          <w:sz w:val="24"/>
          <w:szCs w:val="24"/>
        </w:rPr>
        <w:t>. SZ-a). Rok za žalbu iznosi 8 dana računajući od dana dostave pisanog otpravka, odnosno izvatka iz rješenja. Žalba se podnosi ovom sudu u 2 primjerka putem ovog suda Visokom trgovačkom sudu Republike Hrvatske.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F56D88" w:rsidP="00016BD9" w:rsidR="00F56D88">
      <w:pPr>
        <w:jc w:val="both"/>
        <w:rPr>
          <w:sz w:val="24"/>
          <w:szCs w:val="24"/>
        </w:rPr>
      </w:pPr>
    </w:p>
    <w:p w:rsidRDefault="004515E8" w:rsidP="00016BD9" w:rsidR="004515E8">
      <w:pPr>
        <w:jc w:val="both"/>
        <w:rPr>
          <w:sz w:val="24"/>
          <w:szCs w:val="24"/>
        </w:rPr>
      </w:pPr>
    </w:p>
    <w:p w:rsidRDefault="004515E8" w:rsidP="00016BD9" w:rsidR="004515E8">
      <w:pPr>
        <w:jc w:val="both"/>
        <w:rPr>
          <w:sz w:val="24"/>
          <w:szCs w:val="24"/>
        </w:rPr>
      </w:pPr>
    </w:p>
    <w:p w:rsidRDefault="004515E8" w:rsidP="00016BD9" w:rsidR="004515E8">
      <w:pPr>
        <w:jc w:val="both"/>
        <w:rPr>
          <w:sz w:val="24"/>
          <w:szCs w:val="24"/>
        </w:rPr>
      </w:pPr>
    </w:p>
    <w:p w:rsidRDefault="004515E8" w:rsidP="00016BD9" w:rsidR="004515E8">
      <w:pPr>
        <w:jc w:val="both"/>
        <w:rPr>
          <w:sz w:val="24"/>
          <w:szCs w:val="24"/>
        </w:rPr>
      </w:pPr>
    </w:p>
    <w:p w:rsidRDefault="004515E8" w:rsidP="00016BD9" w:rsidR="004515E8">
      <w:pPr>
        <w:jc w:val="both"/>
        <w:rPr>
          <w:sz w:val="24"/>
          <w:szCs w:val="24"/>
        </w:rPr>
      </w:pPr>
    </w:p>
    <w:p w:rsidRDefault="004515E8" w:rsidP="00016BD9" w:rsidR="004515E8">
      <w:pPr>
        <w:jc w:val="both"/>
        <w:rPr>
          <w:sz w:val="24"/>
          <w:szCs w:val="24"/>
        </w:rPr>
      </w:pPr>
    </w:p>
    <w:p w:rsidRDefault="00E719C5" w:rsidP="00016BD9" w:rsidR="00E719C5">
      <w:pPr>
        <w:jc w:val="both"/>
        <w:rPr>
          <w:sz w:val="24"/>
          <w:szCs w:val="24"/>
        </w:rPr>
      </w:pPr>
    </w:p>
    <w:p w:rsidRDefault="00E719C5" w:rsidP="00016BD9" w:rsidR="00E719C5">
      <w:pPr>
        <w:jc w:val="both"/>
        <w:rPr>
          <w:sz w:val="24"/>
          <w:szCs w:val="24"/>
        </w:rPr>
      </w:pPr>
    </w:p>
    <w:p w:rsidRDefault="00E719C5" w:rsidP="00016BD9" w:rsidR="00E719C5">
      <w:pPr>
        <w:jc w:val="both"/>
        <w:rPr>
          <w:sz w:val="24"/>
          <w:szCs w:val="24"/>
        </w:rPr>
      </w:pPr>
    </w:p>
    <w:p w:rsidRDefault="00E719C5" w:rsidP="00016BD9" w:rsidR="00E719C5">
      <w:pPr>
        <w:jc w:val="both"/>
        <w:rPr>
          <w:sz w:val="24"/>
          <w:szCs w:val="24"/>
        </w:rPr>
      </w:pPr>
    </w:p>
    <w:p w:rsidRDefault="00E719C5" w:rsidP="00016BD9" w:rsidR="00E719C5">
      <w:pPr>
        <w:jc w:val="both"/>
        <w:rPr>
          <w:sz w:val="24"/>
          <w:szCs w:val="24"/>
        </w:rPr>
      </w:pPr>
    </w:p>
    <w:p w:rsidRDefault="00E719C5" w:rsidP="00016BD9" w:rsidR="00E719C5">
      <w:pPr>
        <w:jc w:val="both"/>
        <w:rPr>
          <w:sz w:val="24"/>
          <w:szCs w:val="24"/>
        </w:rPr>
      </w:pPr>
    </w:p>
    <w:p w:rsidRDefault="00E719C5" w:rsidP="00016BD9" w:rsidR="00E719C5">
      <w:pPr>
        <w:jc w:val="both"/>
        <w:rPr>
          <w:sz w:val="24"/>
          <w:szCs w:val="24"/>
        </w:rPr>
      </w:pPr>
    </w:p>
    <w:p w:rsidRDefault="00E719C5" w:rsidP="00016BD9" w:rsidR="00E719C5">
      <w:pPr>
        <w:jc w:val="both"/>
        <w:rPr>
          <w:sz w:val="24"/>
          <w:szCs w:val="24"/>
        </w:rPr>
      </w:pPr>
    </w:p>
    <w:p w:rsidRDefault="00E719C5" w:rsidP="00016BD9" w:rsidR="00E719C5">
      <w:pPr>
        <w:jc w:val="both"/>
        <w:rPr>
          <w:sz w:val="24"/>
          <w:szCs w:val="24"/>
        </w:rPr>
      </w:pPr>
    </w:p>
    <w:p w:rsidRDefault="00E719C5" w:rsidP="00016BD9" w:rsidR="00E719C5">
      <w:pPr>
        <w:jc w:val="both"/>
        <w:rPr>
          <w:sz w:val="24"/>
          <w:szCs w:val="24"/>
        </w:rPr>
      </w:pPr>
    </w:p>
    <w:p w:rsidRDefault="00E719C5" w:rsidP="00016BD9" w:rsidR="00E719C5">
      <w:pPr>
        <w:jc w:val="both"/>
        <w:rPr>
          <w:sz w:val="24"/>
          <w:szCs w:val="24"/>
        </w:rPr>
      </w:pPr>
    </w:p>
    <w:p w:rsidRDefault="00E719C5" w:rsidP="00016BD9" w:rsidR="00E719C5">
      <w:pPr>
        <w:jc w:val="both"/>
        <w:rPr>
          <w:sz w:val="24"/>
          <w:szCs w:val="24"/>
        </w:rPr>
      </w:pPr>
    </w:p>
    <w:p w:rsidRDefault="00E719C5" w:rsidP="00016BD9" w:rsidR="00E719C5">
      <w:pPr>
        <w:jc w:val="both"/>
        <w:rPr>
          <w:sz w:val="24"/>
          <w:szCs w:val="24"/>
        </w:rPr>
      </w:pPr>
    </w:p>
    <w:p w:rsidRDefault="00E719C5" w:rsidP="00016BD9" w:rsidR="00E719C5">
      <w:pPr>
        <w:jc w:val="both"/>
        <w:rPr>
          <w:sz w:val="24"/>
          <w:szCs w:val="24"/>
        </w:rPr>
      </w:pPr>
    </w:p>
    <w:p w:rsidRDefault="00E719C5" w:rsidP="00016BD9" w:rsidR="00E719C5">
      <w:pPr>
        <w:jc w:val="both"/>
        <w:rPr>
          <w:sz w:val="24"/>
          <w:szCs w:val="24"/>
        </w:rPr>
      </w:pPr>
    </w:p>
    <w:p w:rsidRDefault="00E719C5" w:rsidP="00016BD9" w:rsidR="00E719C5">
      <w:pPr>
        <w:jc w:val="both"/>
        <w:rPr>
          <w:sz w:val="24"/>
          <w:szCs w:val="24"/>
        </w:rPr>
      </w:pPr>
    </w:p>
    <w:p w:rsidRDefault="00E719C5" w:rsidP="00016BD9" w:rsidR="00E719C5">
      <w:pPr>
        <w:jc w:val="both"/>
        <w:rPr>
          <w:sz w:val="24"/>
          <w:szCs w:val="24"/>
        </w:rPr>
      </w:pPr>
    </w:p>
    <w:p w:rsidRDefault="00E719C5" w:rsidP="00016BD9" w:rsidR="00E719C5">
      <w:pPr>
        <w:jc w:val="both"/>
        <w:rPr>
          <w:sz w:val="24"/>
          <w:szCs w:val="24"/>
        </w:rPr>
      </w:pPr>
    </w:p>
    <w:p w:rsidRDefault="00E719C5" w:rsidP="00016BD9" w:rsidR="00E719C5">
      <w:pPr>
        <w:jc w:val="both"/>
        <w:rPr>
          <w:sz w:val="24"/>
          <w:szCs w:val="24"/>
        </w:rPr>
      </w:pPr>
    </w:p>
    <w:p w:rsidRDefault="00E719C5" w:rsidP="00016BD9" w:rsidR="00E719C5">
      <w:pPr>
        <w:jc w:val="both"/>
        <w:rPr>
          <w:sz w:val="24"/>
          <w:szCs w:val="24"/>
        </w:rPr>
      </w:pPr>
    </w:p>
    <w:p w:rsidRDefault="00E719C5" w:rsidP="00016BD9" w:rsidR="00E719C5">
      <w:pPr>
        <w:jc w:val="both"/>
        <w:rPr>
          <w:sz w:val="24"/>
          <w:szCs w:val="24"/>
        </w:rPr>
      </w:pPr>
    </w:p>
    <w:p w:rsidRDefault="00E719C5" w:rsidP="00016BD9" w:rsidR="00E719C5">
      <w:pPr>
        <w:jc w:val="both"/>
        <w:rPr>
          <w:sz w:val="24"/>
          <w:szCs w:val="24"/>
        </w:rPr>
      </w:pPr>
    </w:p>
    <w:p w:rsidRDefault="00E719C5" w:rsidP="00016BD9" w:rsidR="00E719C5">
      <w:pPr>
        <w:jc w:val="both"/>
        <w:rPr>
          <w:sz w:val="24"/>
          <w:szCs w:val="24"/>
        </w:rPr>
      </w:pPr>
    </w:p>
    <w:p w:rsidRDefault="00E719C5" w:rsidP="00016BD9" w:rsidR="00E719C5">
      <w:pPr>
        <w:jc w:val="both"/>
        <w:rPr>
          <w:sz w:val="24"/>
          <w:szCs w:val="24"/>
        </w:rPr>
      </w:pPr>
    </w:p>
    <w:p w:rsidRDefault="00E719C5" w:rsidP="00016BD9" w:rsidR="00E719C5">
      <w:pPr>
        <w:jc w:val="both"/>
        <w:rPr>
          <w:sz w:val="24"/>
          <w:szCs w:val="24"/>
        </w:rPr>
      </w:pPr>
    </w:p>
    <w:p w:rsidRDefault="00E719C5" w:rsidP="00016BD9" w:rsidR="00E719C5">
      <w:pPr>
        <w:jc w:val="both"/>
        <w:rPr>
          <w:sz w:val="24"/>
          <w:szCs w:val="24"/>
        </w:rPr>
      </w:pPr>
    </w:p>
    <w:p w:rsidRDefault="00E719C5" w:rsidP="00016BD9" w:rsidR="00E719C5">
      <w:pPr>
        <w:jc w:val="both"/>
        <w:rPr>
          <w:sz w:val="24"/>
          <w:szCs w:val="24"/>
        </w:rPr>
      </w:pPr>
    </w:p>
    <w:p w:rsidRDefault="00E719C5" w:rsidP="00016BD9" w:rsidR="00E719C5">
      <w:pPr>
        <w:jc w:val="both"/>
        <w:rPr>
          <w:sz w:val="24"/>
          <w:szCs w:val="24"/>
        </w:rPr>
      </w:pPr>
    </w:p>
    <w:p w:rsidRDefault="00E719C5" w:rsidP="00016BD9" w:rsidR="00E719C5">
      <w:pPr>
        <w:jc w:val="both"/>
        <w:rPr>
          <w:sz w:val="24"/>
          <w:szCs w:val="24"/>
        </w:rPr>
      </w:pPr>
    </w:p>
    <w:p w:rsidRDefault="00E719C5" w:rsidP="00016BD9" w:rsidR="00E719C5">
      <w:pPr>
        <w:jc w:val="both"/>
        <w:rPr>
          <w:sz w:val="24"/>
          <w:szCs w:val="24"/>
        </w:rPr>
      </w:pPr>
    </w:p>
    <w:p w:rsidRDefault="00E719C5" w:rsidP="00016BD9" w:rsidR="00E719C5">
      <w:pPr>
        <w:jc w:val="both"/>
        <w:rPr>
          <w:sz w:val="24"/>
          <w:szCs w:val="24"/>
        </w:rPr>
      </w:pPr>
    </w:p>
    <w:p w:rsidRDefault="00E719C5" w:rsidP="00016BD9" w:rsidR="00E719C5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sectPr w:rsidSect="00C032B4" w:rsidR="00B5498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A87" w:rsidR="00596A87">
      <w:r>
        <w:separator/>
      </w:r>
    </w:p>
  </w:endnote>
  <w:endnote w:id="0" w:type="continuationSeparator">
    <w:p w:rsidRDefault="00596A87" w:rsidR="00596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A87" w:rsidR="00596A87">
      <w:r>
        <w:separator/>
      </w:r>
    </w:p>
  </w:footnote>
  <w:footnote w:id="0" w:type="continuationSeparator">
    <w:p w:rsidRDefault="00596A87" w:rsidR="00596A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093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529C7" w:rsidP="00C032B4" w:rsidR="009529C7">
    <w:pPr>
      <w:pStyle w:val="Zaglavlje"/>
      <w:jc w:val="right"/>
    </w:pPr>
    <w:r>
      <w:rPr>
        <w:sz w:val="24"/>
      </w:rPr>
      <w:t>72. St-</w:t>
    </w:r>
    <w:r w:rsidR="00E719C5">
      <w:rPr>
        <w:sz w:val="24"/>
      </w:rPr>
      <w:t>4707</w:t>
    </w:r>
    <w:r w:rsidR="00BD273F">
      <w:rPr>
        <w:sz w:val="24"/>
      </w:rPr>
      <w:t>/2016</w:t>
    </w:r>
    <w:r w:rsidRPr="00B312E8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8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1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2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4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9100FE2"/>
    <w:multiLevelType w:val="hybridMultilevel"/>
    <w:tmpl w:val="71DEE2F8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1"/>
  </w:num>
  <w:num w:numId="2">
    <w:abstractNumId w:val="17"/>
  </w:num>
  <w:num w:numId="3">
    <w:abstractNumId w:val="1"/>
  </w:num>
  <w:num w:numId="4">
    <w:abstractNumId w:val="13"/>
  </w:num>
  <w:num w:numId="5">
    <w:abstractNumId w:val="6"/>
  </w:num>
  <w:num w:numId="6">
    <w:abstractNumId w:val="10"/>
  </w:num>
  <w:num w:numId="7">
    <w:abstractNumId w:val="5"/>
  </w:num>
  <w:num w:numId="8">
    <w:abstractNumId w:val="7"/>
  </w:num>
  <w:num w:numId="9">
    <w:abstractNumId w:val="18"/>
  </w:num>
  <w:num w:numId="10">
    <w:abstractNumId w:val="15"/>
  </w:num>
  <w:num w:numId="11">
    <w:abstractNumId w:val="12"/>
  </w:num>
  <w:num w:numId="12">
    <w:abstractNumId w:val="3"/>
  </w:num>
  <w:num w:numId="13">
    <w:abstractNumId w:val="9"/>
  </w:num>
  <w:num w:numId="14">
    <w:abstractNumId w:val="2"/>
  </w:num>
  <w:num w:numId="15">
    <w:abstractNumId w:val="4"/>
  </w:num>
  <w:num w:numId="16">
    <w:abstractNumId w:val="8"/>
  </w:num>
  <w:num w:numId="17">
    <w:abstractNumId w:val="14"/>
  </w:num>
  <w:num w:numId="18">
    <w:abstractNumId w:val="0"/>
  </w:num>
  <w:num w:numId="19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6BD9"/>
    <w:rsid w:val="0002164B"/>
    <w:rsid w:val="000F4395"/>
    <w:rsid w:val="00102D8B"/>
    <w:rsid w:val="001079FA"/>
    <w:rsid w:val="001314D7"/>
    <w:rsid w:val="00133CC6"/>
    <w:rsid w:val="001512EE"/>
    <w:rsid w:val="001540E1"/>
    <w:rsid w:val="00170E7C"/>
    <w:rsid w:val="002B5D21"/>
    <w:rsid w:val="002C0CAF"/>
    <w:rsid w:val="002D4F1E"/>
    <w:rsid w:val="00315B36"/>
    <w:rsid w:val="003175E1"/>
    <w:rsid w:val="003A5E14"/>
    <w:rsid w:val="003B182B"/>
    <w:rsid w:val="003F7A95"/>
    <w:rsid w:val="004515E8"/>
    <w:rsid w:val="00470BFA"/>
    <w:rsid w:val="004B0A10"/>
    <w:rsid w:val="005660EA"/>
    <w:rsid w:val="00580D62"/>
    <w:rsid w:val="00596A87"/>
    <w:rsid w:val="005C24B9"/>
    <w:rsid w:val="005F6E22"/>
    <w:rsid w:val="00617708"/>
    <w:rsid w:val="00625DB5"/>
    <w:rsid w:val="0062661A"/>
    <w:rsid w:val="00631720"/>
    <w:rsid w:val="0063316E"/>
    <w:rsid w:val="00677361"/>
    <w:rsid w:val="006B0BB3"/>
    <w:rsid w:val="006D3565"/>
    <w:rsid w:val="006E25FF"/>
    <w:rsid w:val="006E5C3D"/>
    <w:rsid w:val="007029FA"/>
    <w:rsid w:val="00714988"/>
    <w:rsid w:val="007F1B25"/>
    <w:rsid w:val="007F44A6"/>
    <w:rsid w:val="00816674"/>
    <w:rsid w:val="008302E2"/>
    <w:rsid w:val="00832CDE"/>
    <w:rsid w:val="00840C85"/>
    <w:rsid w:val="008653B6"/>
    <w:rsid w:val="0087705A"/>
    <w:rsid w:val="008B2319"/>
    <w:rsid w:val="008D616D"/>
    <w:rsid w:val="008F25C8"/>
    <w:rsid w:val="009529C7"/>
    <w:rsid w:val="00985B2E"/>
    <w:rsid w:val="009A0C08"/>
    <w:rsid w:val="009E3827"/>
    <w:rsid w:val="00A23EA4"/>
    <w:rsid w:val="00A40DB1"/>
    <w:rsid w:val="00A42A2B"/>
    <w:rsid w:val="00A968C1"/>
    <w:rsid w:val="00AF7AD6"/>
    <w:rsid w:val="00B04F0B"/>
    <w:rsid w:val="00B174F1"/>
    <w:rsid w:val="00B17FC6"/>
    <w:rsid w:val="00B42711"/>
    <w:rsid w:val="00B5498B"/>
    <w:rsid w:val="00B6640C"/>
    <w:rsid w:val="00B73B5F"/>
    <w:rsid w:val="00BD273F"/>
    <w:rsid w:val="00BD2EF4"/>
    <w:rsid w:val="00BD31FE"/>
    <w:rsid w:val="00BF0936"/>
    <w:rsid w:val="00C032B4"/>
    <w:rsid w:val="00C06160"/>
    <w:rsid w:val="00C33160"/>
    <w:rsid w:val="00C4679A"/>
    <w:rsid w:val="00C51E83"/>
    <w:rsid w:val="00C84FDC"/>
    <w:rsid w:val="00C97126"/>
    <w:rsid w:val="00D254BA"/>
    <w:rsid w:val="00D3017A"/>
    <w:rsid w:val="00DC4AF2"/>
    <w:rsid w:val="00DD5CAF"/>
    <w:rsid w:val="00E719C5"/>
    <w:rsid w:val="00EA3102"/>
    <w:rsid w:val="00EA508E"/>
    <w:rsid w:val="00EE7300"/>
    <w:rsid w:val="00F40919"/>
    <w:rsid w:val="00F43297"/>
    <w:rsid w:val="00F56D88"/>
    <w:rsid w:val="00F61FBB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0E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F09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09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093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09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09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0E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F09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09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093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09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09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4707</izvorni_sadrzaj>
    <derivirana_varijabla naziv="DomainObject.Predmet.Broj_1">4707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St-4707/2016</izvorni_sadrzaj>
    <derivirana_varijabla naziv="DomainObject.Predmet.OznakaBroj_1">St-4707/2016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BIJENIK PROJEKT d.o.o. zastupanog po punomoćniku Boštjan Brenčić</izvorni_sadrzaj>
    <derivirana_varijabla naziv="DomainObject.Predmet.ProtustrankaFormated_1">  BIJENIK PROJEKT d.o.o. zastupanog po punomoćniku Boštjan Brenčić</derivirana_varijabla>
  </DomainObject.Predmet.ProtustrankaFormated>
  <DomainObject.Predmet.ProtustrankaFormatedOIB>
    <izvorni_sadrzaj>  BIJENIK PROJEKT d.o.o., OIB 03172847518 zastupanog po punomoćniku Boštjan Brenčić</izvorni_sadrzaj>
    <derivirana_varijabla naziv="DomainObject.Predmet.ProtustrankaFormatedOIB_1">  BIJENIK PROJEKT d.o.o., OIB 03172847518 zastupanog po punomoćniku Boštjan Brenčić</derivirana_varijabla>
  </DomainObject.Predmet.ProtustrankaFormatedOIB>
  <DomainObject.Predmet.ProtustrankaFormatedWithAdress>
    <izvorni_sadrzaj> BIJENIK PROJEKT d.o.o., Draškovićeva 53, 10000 Zagreb zastupanog po punomoćniku Boštjan Brenčić</izvorni_sadrzaj>
    <derivirana_varijabla naziv="DomainObject.Predmet.ProtustrankaFormatedWithAdress_1"> BIJENIK PROJEKT d.o.o., Draškovićeva 53, 10000 Zagreb zastupanog po punomoćniku Boštjan Brenčić</derivirana_varijabla>
  </DomainObject.Predmet.ProtustrankaFormatedWithAdress>
  <DomainObject.Predmet.ProtustrankaFormatedWithAdressOIB>
    <izvorni_sadrzaj> BIJENIK PROJEKT d.o.o., OIB 03172847518, Draškovićeva 53, 10000 Zagreb zastupanog po punomoćniku Boštjan Brenčić</izvorni_sadrzaj>
    <derivirana_varijabla naziv="DomainObject.Predmet.ProtustrankaFormatedWithAdressOIB_1"> BIJENIK PROJEKT d.o.o., OIB 03172847518, Draškovićeva 53, 10000 Zagreb zastupanog po punomoćniku Boštjan Brenčić</derivirana_varijabla>
  </DomainObject.Predmet.ProtustrankaFormatedWithAdressOIB>
  <DomainObject.Predmet.ProtustrankaWithAdress>
    <izvorni_sadrzaj>BIJENIK PROJEKT d.o.o. Draškovićeva 53, 10000 Zagreb</izvorni_sadrzaj>
    <derivirana_varijabla naziv="DomainObject.Predmet.ProtustrankaWithAdress_1">BIJENIK PROJEKT d.o.o. Draškovićeva 53, 10000 Zagreb</derivirana_varijabla>
  </DomainObject.Predmet.ProtustrankaWithAdress>
  <DomainObject.Predmet.ProtustrankaWithAdressOIB>
    <izvorni_sadrzaj>BIJENIK PROJEKT d.o.o., OIB 03172847518, Draškovićeva 53, 10000 Zagreb</izvorni_sadrzaj>
    <derivirana_varijabla naziv="DomainObject.Predmet.ProtustrankaWithAdressOIB_1">BIJENIK PROJEKT d.o.o., OIB 03172847518, Draškovićeva 53, 10000 Zagreb</derivirana_varijabla>
  </DomainObject.Predmet.ProtustrankaWithAdressOIB>
  <DomainObject.Predmet.ProtustrankaNazivFormated>
    <izvorni_sadrzaj>BIJENIK PROJEKT d.o.o.</izvorni_sadrzaj>
    <derivirana_varijabla naziv="DomainObject.Predmet.ProtustrankaNazivFormated_1">BIJENIK PROJEKT d.o.o.</derivirana_varijabla>
  </DomainObject.Predmet.ProtustrankaNazivFormated>
  <DomainObject.Predmet.ProtustrankaNazivFormatedOIB>
    <izvorni_sadrzaj>BIJENIK PROJEKT d.o.o., OIB 03172847518</izvorni_sadrzaj>
    <derivirana_varijabla naziv="DomainObject.Predmet.ProtustrankaNazivFormatedOIB_1">BIJENIK PROJEKT d.o.o., OIB 03172847518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BIJENIK PROJEKT d.o.o. zastupanog po punomoćniku Boštjan Brenčić</item>
    </izvorni_sadrzaj>
    <derivirana_varijabla naziv="DomainObject.Predmet.ProtuStrankaListFormated_1">
      <item>BIJENIK PROJEKT d.o.o. zastupanog po punomoćniku Boštjan Brenčić</item>
    </derivirana_varijabla>
  </DomainObject.Predmet.ProtuStrankaListFormated>
  <DomainObject.Predmet.ProtuStrankaListFormatedOIB>
    <izvorni_sadrzaj>
      <item>BIJENIK PROJEKT d.o.o., OIB 03172847518 zastupanog po punomoćniku Boštjan Brenčić</item>
    </izvorni_sadrzaj>
    <derivirana_varijabla naziv="DomainObject.Predmet.ProtuStrankaListFormatedOIB_1">
      <item>BIJENIK PROJEKT d.o.o., OIB 03172847518 zastupanog po punomoćniku Boštjan Brenčić</item>
    </derivirana_varijabla>
  </DomainObject.Predmet.ProtuStrankaListFormatedOIB>
  <DomainObject.Predmet.ProtuStrankaListFormatedWithAdress>
    <izvorni_sadrzaj>
      <item>BIJENIK PROJEKT d.o.o., Draškovićeva 53, 10000 Zagreb zastupanog po punomoćniku Boštjan Brenčić</item>
    </izvorni_sadrzaj>
    <derivirana_varijabla naziv="DomainObject.Predmet.ProtuStrankaListFormatedWithAdress_1">
      <item>BIJENIK PROJEKT d.o.o., Draškovićeva 53, 10000 Zagreb zastupanog po punomoćniku Boštjan Brenčić</item>
    </derivirana_varijabla>
  </DomainObject.Predmet.ProtuStrankaListFormatedWithAdress>
  <DomainObject.Predmet.ProtuStrankaListFormatedWithAdressOIB>
    <izvorni_sadrzaj>
      <item>BIJENIK PROJEKT d.o.o., OIB 03172847518, Draškovićeva 53, 10000 Zagreb zastupanog po punomoćniku Boštjan Brenčić</item>
    </izvorni_sadrzaj>
    <derivirana_varijabla naziv="DomainObject.Predmet.ProtuStrankaListFormatedWithAdressOIB_1">
      <item>BIJENIK PROJEKT d.o.o., OIB 03172847518, Draškovićeva 53, 10000 Zagreb zastupanog po punomoćniku Boštjan Brenčić</item>
    </derivirana_varijabla>
  </DomainObject.Predmet.ProtuStrankaListFormatedWithAdressOIB>
  <DomainObject.Predmet.ProtuStrankaListNazivFormated>
    <izvorni_sadrzaj>
      <item>BIJENIK PROJEKT d.o.o.</item>
    </izvorni_sadrzaj>
    <derivirana_varijabla naziv="DomainObject.Predmet.ProtuStrankaListNazivFormated_1">
      <item>BIJENIK PROJEKT d.o.o.</item>
    </derivirana_varijabla>
  </DomainObject.Predmet.ProtuStrankaListNazivFormated>
  <DomainObject.Predmet.ProtuStrankaListNazivFormatedOIB>
    <izvorni_sadrzaj>
      <item>BIJENIK PROJEKT d.o.o., OIB 03172847518</item>
    </izvorni_sadrzaj>
    <derivirana_varijabla naziv="DomainObject.Predmet.ProtuStrankaListNazivFormatedOIB_1">
      <item>BIJENIK PROJEKT d.o.o., OIB 03172847518</item>
    </derivirana_varijabla>
  </DomainObject.Predmet.ProtuStrankaListNazivFormatedOIB>
  <DomainObject.Predmet.OstaliListFormated>
    <izvorni_sadrzaj>
      <item>Boštjan Brenčić punomoćnik sudionika u postupku BIJENIK PROJEKT d.o.o.</item>
      <item>ŽUPANIJSKO DRŽAVNO ODVJETNIŠTVO U ZAGREBU</item>
      <item>Financijska agencija</item>
      <item>REPUBLIKA HRVATSKA MINISTARSTVO FINANCIJA</item>
      <item>MINISTARSTVO PRAVOSUĐA</item>
      <item>OPĆINSKI GRAĐANSKI SUD U ZAGREBU, Zemljišno-knjižni odjel</item>
    </izvorni_sadrzaj>
    <derivirana_varijabla naziv="DomainObject.Predmet.OstaliListFormated_1">
      <item>Boštjan Brenčić punomoćnik sudionika u postupku BIJENIK PROJEKT d.o.o.</item>
      <item>ŽUPANIJSKO DRŽAVNO ODVJETNIŠTVO U ZAGREBU</item>
      <item>Financijska agencija</item>
      <item>REPUBLIKA HRVATSKA MINISTARSTVO FINANCIJA</item>
      <item>MINISTARSTVO PRAVOSUĐA</item>
      <item>OPĆINSKI GRAĐANSKI SUD U ZAGREBU, Zemljišno-knjižni odjel</item>
    </derivirana_varijabla>
  </DomainObject.Predmet.OstaliListFormated>
  <DomainObject.Predmet.OstaliListFormatedOIB>
    <izvorni_sadrzaj>
      <item>Boštjan Brenčić punomoćnik sudionika u postupku BIJENIK PROJEKT d.o.o.</item>
      <item>ŽUPANIJSKO DRŽAVNO ODVJETNIŠTVO U ZAGREBU, OIB 16488001145</item>
      <item>Financijska agencija, OIB 85821130368</item>
      <item>REPUBLIKA HRVATSKA MINISTARSTVO FINANCIJA, OIB 18683136487</item>
      <item>MINISTARSTVO PRAVOSUĐA, OIB 26635293339</item>
      <item>OPĆINSKI GRAĐANSKI SUD U ZAGREBU, Zemljišno-knjižni odjel, OIB 01252163117</item>
    </izvorni_sadrzaj>
    <derivirana_varijabla naziv="DomainObject.Predmet.OstaliListFormatedOIB_1">
      <item>Boštjan Brenčić punomoćnik sudionika u postupku BIJENIK PROJEKT d.o.o.</item>
      <item>ŽUPANIJSKO DRŽAVNO ODVJETNIŠTVO U ZAGREBU, OIB 16488001145</item>
      <item>Financijska agencija, OIB 85821130368</item>
      <item>REPUBLIKA HRVATSKA MINISTARSTVO FINANCIJA, OIB 18683136487</item>
      <item>MINISTARSTVO PRAVOSUĐA, OIB 26635293339</item>
      <item>OPĆINSKI GRAĐANSKI SUD U ZAGREBU, Zemljišno-knjižni odjel, OIB 01252163117</item>
    </derivirana_varijabla>
  </DomainObject.Predmet.OstaliListFormatedOIB>
  <DomainObject.Predmet.OstaliListFormatedWithAdress>
    <izvorni_sadrzaj>
      <item>Boštjan Brenčić, Maglajeva 16, 3000 Celje punomoćnik sudionika u postupku BIJENIK PROJEKT d.o.o.</item>
      <item>ŽUPANIJSKO DRŽAVNO ODVJETNIŠTVO U ZAGREBU, Savska Cesta 41, 10000 Zagreb</item>
      <item>Financijska agencija, Ulica grada Vukovara 70, 10000 Zagreb</item>
      <item>REPUBLIKA HRVATSKA MINISTARSTVO FINANCIJA, Av. Dubrovnik 32, 10000 Zagreb</item>
      <item>MINISTARSTVO PRAVOSUĐA, Ulica grada Vukovara 49, 10000 Zagreb</item>
      <item>OPĆINSKI GRAĐANSKI SUD U ZAGREBU, Zemljišno-knjižni odjel, Ulica Grada Vukovara 84, 10000 Zagreb</item>
    </izvorni_sadrzaj>
    <derivirana_varijabla naziv="DomainObject.Predmet.OstaliListFormatedWithAdress_1">
      <item>Boštjan Brenčić, Maglajeva 16, 3000 Celje punomoćnik sudionika u postupku BIJENIK PROJEKT d.o.o.</item>
      <item>ŽUPANIJSKO DRŽAVNO ODVJETNIŠTVO U ZAGREBU, Savska Cesta 41, 10000 Zagreb</item>
      <item>Financijska agencija, Ulica grada Vukovara 70, 10000 Zagreb</item>
      <item>REPUBLIKA HRVATSKA MINISTARSTVO FINANCIJA, Av. Dubrovnik 32, 10000 Zagreb</item>
      <item>MINISTARSTVO PRAVOSUĐA, Ulica grada Vukovara 49, 10000 Zagreb</item>
      <item>OPĆINSKI GRAĐANSKI SUD U ZAGREBU, Zemljišno-knjižni odjel, Ulica Grada Vukovara 84, 10000 Zagreb</item>
    </derivirana_varijabla>
  </DomainObject.Predmet.OstaliListFormatedWithAdress>
  <DomainObject.Predmet.OstaliListFormatedWithAdressOIB>
    <izvorni_sadrzaj>
      <item>Boštjan Brenčić, Maglajeva 16, 3000 Celje punomoćnik sudionika u postupku BIJENIK PROJEKT d.o.o.</item>
      <item>ŽUPANIJSKO DRŽAVNO ODVJETNIŠTVO U ZAGREBU, OIB 16488001145, Savska Cesta 41, 10000 Zagreb</item>
      <item>Financijska agencija, OIB 85821130368, Ulica grada Vukovara 70, 10000 Zagreb</item>
      <item>REPUBLIKA HRVATSKA MINISTARSTVO FINANCIJA, OIB 18683136487, Av. Dubrovnik 32, 10000 Zagreb</item>
      <item>MINISTARSTVO PRAVOSUĐA, OIB 26635293339, Ulica grada Vukovara 49, 10000 Zagreb</item>
      <item>OPĆINSKI GRAĐANSKI SUD U ZAGREBU, Zemljišno-knjižni odjel, OIB 01252163117, Ulica Grada Vukovara 84, 10000 Zagreb</item>
    </izvorni_sadrzaj>
    <derivirana_varijabla naziv="DomainObject.Predmet.OstaliListFormatedWithAdressOIB_1">
      <item>Boštjan Brenčić, Maglajeva 16, 3000 Celje punomoćnik sudionika u postupku BIJENIK PROJEKT d.o.o.</item>
      <item>ŽUPANIJSKO DRŽAVNO ODVJETNIŠTVO U ZAGREBU, OIB 16488001145, Savska Cesta 41, 10000 Zagreb</item>
      <item>Financijska agencija, OIB 85821130368, Ulica grada Vukovara 70, 10000 Zagreb</item>
      <item>REPUBLIKA HRVATSKA MINISTARSTVO FINANCIJA, OIB 18683136487, Av. Dubrovnik 32, 10000 Zagreb</item>
      <item>MINISTARSTVO PRAVOSUĐA, OIB 26635293339, Ulica grada Vukovara 49, 10000 Zagreb</item>
      <item>OPĆINSKI GRAĐANSKI SUD U ZAGREBU, Zemljišno-knjižni odjel, OIB 01252163117, Ulica Grada Vukovara 84, 10000 Zagreb</item>
    </derivirana_varijabla>
  </DomainObject.Predmet.OstaliListFormatedWithAdressOIB>
  <DomainObject.Predmet.OstaliListNazivFormated>
    <izvorni_sadrzaj>
      <item>Boštjan Brenčić</item>
      <item>ŽUPANIJSKO DRŽAVNO ODVJETNIŠTVO U ZAGREBU</item>
      <item>Financijska agencija</item>
      <item>REPUBLIKA HRVATSKA MINISTARSTVO FINANCIJA</item>
      <item>MINISTARSTVO PRAVOSUĐA</item>
      <item>OPĆINSKI GRAĐANSKI SUD U ZAGREBU, Zemljišno-knjižni odjel</item>
    </izvorni_sadrzaj>
    <derivirana_varijabla naziv="DomainObject.Predmet.OstaliListNazivFormated_1">
      <item>Boštjan Brenčić</item>
      <item>ŽUPANIJSKO DRŽAVNO ODVJETNIŠTVO U ZAGREBU</item>
      <item>Financijska agencija</item>
      <item>REPUBLIKA HRVATSKA MINISTARSTVO FINANCIJA</item>
      <item>MINISTARSTVO PRAVOSUĐA</item>
      <item>OPĆINSKI GRAĐANSKI SUD U ZAGREBU, Zemljišno-knjižni odjel</item>
    </derivirana_varijabla>
  </DomainObject.Predmet.OstaliListNazivFormated>
  <DomainObject.Predmet.OstaliListNazivFormatedOIB>
    <izvorni_sadrzaj>
      <item>Boštjan Brenčić</item>
      <item>ŽUPANIJSKO DRŽAVNO ODVJETNIŠTVO U ZAGREBU, OIB 16488001145</item>
      <item>Financijska agencija, OIB 85821130368</item>
      <item>REPUBLIKA HRVATSKA MINISTARSTVO FINANCIJA, OIB 18683136487</item>
      <item>MINISTARSTVO PRAVOSUĐA, OIB 26635293339</item>
      <item>OPĆINSKI GRAĐANSKI SUD U ZAGREBU, Zemljišno-knjižni odjel, OIB 01252163117</item>
    </izvorni_sadrzaj>
    <derivirana_varijabla naziv="DomainObject.Predmet.OstaliListNazivFormatedOIB_1">
      <item>Boštjan Brenčić</item>
      <item>ŽUPANIJSKO DRŽAVNO ODVJETNIŠTVO U ZAGREBU, OIB 16488001145</item>
      <item>Financijska agencija, OIB 85821130368</item>
      <item>REPUBLIKA HRVATSKA MINISTARSTVO FINANCIJA, OIB 18683136487</item>
      <item>MINISTARSTVO PRAVOSUĐA, OIB 26635293339</item>
      <item>OPĆINSKI GRAĐANSKI SUD U ZAGREBU, Zemljišno-knjižni odjel,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BIJENIK PROJEKT d.o.o.</izvorni_sadrzaj>
    <derivirana_varijabla naziv="DomainObject.Predmet.ProtustrankaIDrugi_1">BIJENIK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BIJENIK PROJEKT d.o.o., OIB 03172847518, Draškovićeva 53, 10000 Zagreb</izvorni_sadrzaj>
    <derivirana_varijabla naziv="DomainObject.Predmet.ProtustrankaIDrugiAdressOIB_1">BIJENIK PROJEKT d.o.o., OIB 03172847518, Draškovićeva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BIJENIK PROJEKT d.o.o.</item>
      <item>Boštjan Brenčić</item>
      <item>ŽUPANIJSKO DRŽAVNO ODVJETNIŠTVO U ZAGREBU</item>
      <item>Financijska agencija</item>
      <item>REPUBLIKA HRVATSKA MINISTARSTVO FINANCIJA</item>
      <item>MINISTARSTVO PRAVOSUĐA</item>
      <item>OPĆINSKI GRAĐANSKI SUD U ZAGREBU, Zemljišno-knjižni odjel</item>
    </izvorni_sadrzaj>
    <derivirana_varijabla naziv="DomainObject.Predmet.SudioniciListNaziv_1">
      <item>FINA Regionalni centar Zagreb</item>
      <item>BIJENIK PROJEKT d.o.o.</item>
      <item>Boštjan Brenčić</item>
      <item>ŽUPANIJSKO DRŽAVNO ODVJETNIŠTVO U ZAGREBU</item>
      <item>Financijska agencija</item>
      <item>REPUBLIKA HRVATSKA MINISTARSTVO FINANCIJA</item>
      <item>MINISTARSTVO PRAVOSUĐA</item>
      <item>OPĆINSKI GRAĐANSKI SUD U ZAGREBU, Zemljišno-knjižni odjel</item>
    </derivirana_varijabla>
  </DomainObject.Predmet.SudioniciListNaziv>
  <DomainObject.Predmet.SudioniciListAdressOIB>
    <izvorni_sadrzaj>
      <item>FINA Regionalni centar Zagreb, OIB 85821130368, Trg svibanjskih žrtava 1995. 1,10000 Zagreb</item>
      <item>BIJENIK PROJEKT d.o.o., OIB 03172847518, Draškovićeva 53,10000 Zagreb</item>
      <item>Boštjan Brenčić, Maglajeva 16,3000 Celje</item>
      <item>ŽUPANIJSKO DRŽAVNO ODVJETNIŠTVO U ZAGREBU, OIB 16488001145, Savska Cesta 41,10000 Zagreb</item>
      <item>Financijska agencija, OIB 85821130368, Ulica grada Vukovara 70,10000 Zagreb</item>
      <item>REPUBLIKA HRVATSKA MINISTARSTVO FINANCIJA, OIB 18683136487, Av. Dubrovnik 32,10000 Zagreb</item>
      <item>MINISTARSTVO PRAVOSUĐA, OIB 26635293339, Ulica grada Vukovara 49,10000 Zagreb</item>
      <item>OPĆINSKI GRAĐANSKI SUD U ZAGREBU, Zemljišno-knjižni odjel, OIB 01252163117, Ulica Grada Vukovara 84,10000 Zagreb</item>
    </izvorni_sadrzaj>
    <derivirana_varijabla naziv="DomainObject.Predmet.SudioniciListAdressOIB_1">
      <item>FINA Regionalni centar Zagreb, OIB 85821130368, Trg svibanjskih žrtava 1995. 1,10000 Zagreb</item>
      <item>BIJENIK PROJEKT d.o.o., OIB 03172847518, Draškovićeva 53,10000 Zagreb</item>
      <item>Boštjan Brenčić, Maglajeva 16,3000 Celje</item>
      <item>ŽUPANIJSKO DRŽAVNO ODVJETNIŠTVO U ZAGREBU, OIB 16488001145, Savska Cesta 41,10000 Zagreb</item>
      <item>Financijska agencija, OIB 85821130368, Ulica grada Vukovara 70,10000 Zagreb</item>
      <item>REPUBLIKA HRVATSKA MINISTARSTVO FINANCIJA, OIB 18683136487, Av. Dubrovnik 32,10000 Zagreb</item>
      <item>MINISTARSTVO PRAVOSUĐA, OIB 26635293339, Ulica grada Vukovara 49,10000 Zagreb</item>
      <item>OPĆINSKI GRAĐANSKI SUD U ZAGREBU, Zemljišno-knjižni odjel, OIB 01252163117, Ulica Grada Vukovara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03172847518</item>
      <item>, OIB null</item>
      <item>, OIB 16488001145</item>
      <item>, OIB 85821130368</item>
      <item>, OIB 18683136487</item>
      <item>, OIB 26635293339</item>
      <item>, OIB 01252163117</item>
    </izvorni_sadrzaj>
    <derivirana_varijabla naziv="DomainObject.Predmet.SudioniciListNazivOIB_1">
      <item>, OIB 85821130368</item>
      <item>, OIB 03172847518</item>
      <item>, OIB null</item>
      <item>, OIB 16488001145</item>
      <item>, OIB 85821130368</item>
      <item>, OIB 18683136487</item>
      <item>, OIB 26635293339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317</properties:Words>
  <properties:Characters>1665</properties:Characters>
  <properties:Lines>136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2017-03-23T11:10:00Z</dcterms:created>
  <dc:creator>nribaric</dc:creator>
  <cp:lastModifiedBy>Jadranka Zelić</cp:lastModifiedBy>
  <cp:lastPrinted>2017-03-23T13:47:00Z</cp:lastPrinted>
  <dcterms:modified xmlns:xsi="http://www.w3.org/2001/XMLSchema-instance" xsi:type="dcterms:W3CDTF">2017-03-23T13:48:00Z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