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97f6" w14:paraId="99c97f6" w:rsidRDefault="00AE649C" w:rsidP="00FA5B5E" w:rsidR="00AE649C" w:rsidRPr="00B76F3C">
      <w:pPr>
        <w:pStyle w:val="Naslov3"/>
        <w15:collapsed w:val="false"/>
      </w:pPr>
    </w:p>
    <w:p w:rsidRDefault="006E7737" w:rsidP="006E7737" w:rsidR="006E773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St-397/2016-4.</w:t>
      </w:r>
    </w:p>
    <w:p w:rsidRDefault="006E7737" w:rsidP="006E7737" w:rsidR="006E7737">
      <w:pPr>
        <w:jc w:val="both"/>
        <w:rPr>
          <w:rFonts w:cs="Arial" w:hAnsi="Arial" w:ascii="Arial"/>
        </w:rPr>
      </w:pPr>
    </w:p>
    <w:p w:rsidRDefault="006E7737" w:rsidP="006E7737" w:rsidR="006E7737">
      <w:pPr>
        <w:jc w:val="both"/>
        <w:rPr>
          <w:rFonts w:cs="Arial" w:hAnsi="Arial" w:ascii="Arial"/>
        </w:rPr>
      </w:pPr>
    </w:p>
    <w:p w:rsidRDefault="006E7737" w:rsidP="006E7737" w:rsidR="006E7737">
      <w:pPr>
        <w:jc w:val="both"/>
        <w:rPr>
          <w:rFonts w:cs="Arial" w:hAnsi="Arial" w:ascii="Arial"/>
          <w:b/>
        </w:rPr>
      </w:pPr>
    </w:p>
    <w:p w:rsidRDefault="006E7737" w:rsidP="006E7737" w:rsidR="006E773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E7737" w:rsidP="006E7737" w:rsidR="006E7737">
      <w:pPr>
        <w:jc w:val="center"/>
        <w:rPr>
          <w:rFonts w:cs="Arial" w:hAnsi="Arial" w:ascii="Arial"/>
          <w:b/>
        </w:rPr>
      </w:pPr>
    </w:p>
    <w:p w:rsidRDefault="006E7737" w:rsidP="006E7737" w:rsidR="006E773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E7737" w:rsidP="006E7737" w:rsidR="006E7737">
      <w:pPr>
        <w:jc w:val="both"/>
        <w:rPr>
          <w:rFonts w:cs="Arial" w:hAnsi="Arial" w:ascii="Arial"/>
        </w:rPr>
      </w:pP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DOMAGOJEVA ZAJEDNICA-PROMICANJE OPĆENARODNOG SUGLASJA O HRVATSKIM NACIONALNIM VRIJEDNOSTIMA iz Zagreba, Zvonimirova 67, OIB 86961227330, dana 14. rujna 2016. godine  </w:t>
      </w:r>
    </w:p>
    <w:p w:rsidRDefault="006E7737" w:rsidP="006E7737" w:rsidR="006E7737">
      <w:pPr>
        <w:jc w:val="both"/>
        <w:rPr>
          <w:rFonts w:cs="Arial" w:hAnsi="Arial" w:ascii="Arial"/>
        </w:rPr>
      </w:pPr>
    </w:p>
    <w:p w:rsidRDefault="006E7737" w:rsidP="006E7737" w:rsidR="006E773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DOMAGOJEVA ZAJEDNICA-PROMICANJE OPĆENARODNOG SUGLASJA O HRVATSKIM NACIONALNIM VRIJEDNOSTIMA iz Zagreba, Zvonimirova 67, OIB 86961227330.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RENATO SABLJIĆ iz Zagreba, Zdenački zavoj 14, OIB 74644810692.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DOMAGOJEVA ZAJEDNICA-PROMICANJE OPĆENARODNOG SUGLASJA O HRVATSKIM NACIONALNIM VRIJEDNOSTIMA iz Zagreba, Zvonimirova 67, OIB 86961227330.</w:t>
      </w:r>
    </w:p>
    <w:p w:rsidRDefault="006E7737" w:rsidP="006E7737" w:rsidR="006E773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14. rujna 2016.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6E7737" w:rsidP="006E7737" w:rsidR="006E773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E7737" w:rsidP="006E7737" w:rsidR="006E773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6E7737" w:rsidP="006E7737" w:rsidR="006E773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St-397/2016-2,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E7737" w:rsidP="006E7737" w:rsidR="006E773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E7737" w:rsidP="006E7737" w:rsidR="006E773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6E7737" w:rsidP="006E7737" w:rsidR="006E773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14. rujna 2016. godine</w:t>
      </w:r>
    </w:p>
    <w:p w:rsidRDefault="006E7737" w:rsidP="006E7737" w:rsidR="006E773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E7737" w:rsidP="006E7737" w:rsidR="006E773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6E7737" w:rsidP="006E7737" w:rsidR="006E773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E7737" w:rsidP="006E7737" w:rsidR="006E77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E7737" w:rsidP="006E7737" w:rsidR="006E7737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6E7737" w:rsidP="006E7737" w:rsidR="006E7737">
      <w:pPr>
        <w:jc w:val="both"/>
        <w:rPr>
          <w:rFonts w:cs="Arial" w:hAnsi="Arial" w:ascii="Arial"/>
        </w:rPr>
      </w:pPr>
    </w:p>
    <w:p w:rsidRDefault="006E7737" w:rsidP="006E7737" w:rsidR="006E7737">
      <w:pPr>
        <w:jc w:val="both"/>
        <w:rPr>
          <w:rFonts w:cs="Arial" w:hAnsi="Arial" w:ascii="Arial"/>
        </w:rPr>
      </w:pPr>
    </w:p>
    <w:p w:rsidRDefault="006E7737" w:rsidP="006E7737" w:rsidR="006E773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E7737" w:rsidP="006E7737" w:rsidR="006E77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6E7737" w:rsidP="006E7737" w:rsidR="006E77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6E7737" w:rsidP="006E7737" w:rsidR="006E77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veza na dužnika</w:t>
      </w:r>
    </w:p>
    <w:p w:rsidRDefault="006E7737" w:rsidP="006E7737" w:rsidR="006E77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6E7737" w:rsidP="006E7737" w:rsidR="006E77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E7737" w:rsidP="006E7737" w:rsidR="006E773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14.09.2016.g.</w:t>
      </w:r>
    </w:p>
    <w:p w:rsidRDefault="006E7737" w:rsidP="006E7737" w:rsidR="006E7737">
      <w:pPr>
        <w:rPr>
          <w:rFonts w:cs="Arial" w:hAnsi="Arial" w:ascii="Arial"/>
        </w:rPr>
      </w:pPr>
    </w:p>
    <w:p w:rsidRDefault="006E7737" w:rsidP="006E7737" w:rsidR="006E7737">
      <w:pPr>
        <w:jc w:val="both"/>
        <w:rPr>
          <w:rFonts w:cs="Arial" w:hAnsi="Arial" w:ascii="Arial"/>
        </w:rPr>
      </w:pPr>
    </w:p>
    <w:p w:rsidRDefault="006E77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73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77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St-397/2016-4</izvorni_sadrzaj>
    <derivirana_varijabla naziv="DomainObject.Oznaka_1">St-397/2016-4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DOMAGOJEVA ZAJEDNICA-promicanje općenarodnog suglasja o hrvatskim nacionalnim vrijednostima</izvorni_sadrzaj>
    <derivirana_varijabla naziv="DomainObject.Predmet.ProtustrankaFormated_1">  DOMAGOJEVA ZAJEDNICA-promicanje općenarodnog suglasja o hrvatskim nacionalnim vrijednostima</derivirana_varijabla>
  </DomainObject.Predmet.ProtustrankaFormated>
  <DomainObject.Predmet.ProtustrankaFormatedOIB>
    <izvorni_sadrzaj>  DOMAGOJEVA ZAJEDNICA-promicanje općenarodnog suglasja o hrvatskim nacionalnim vrijednostima, OIB 86961227330</izvorni_sadrzaj>
    <derivirana_varijabla naziv="DomainObject.Predmet.ProtustrankaFormatedOIB_1">  DOMAGOJEVA ZAJEDNICA-promicanje općenarodnog suglasja o hrvatskim nacionalnim vrijednostima, OIB 86961227330</derivirana_varijabla>
  </DomainObject.Predmet.ProtustrankaFormatedOIB>
  <DomainObject.Predmet.ProtustrankaFormatedWithAdress>
    <izvorni_sadrzaj> DOMAGOJEVA ZAJEDNICA-promicanje općenarodnog suglasja o hrvatskim nacionalnim vrijednostima, Zvonimirova 67, 10000 Zagreb</izvorni_sadrzaj>
    <derivirana_varijabla naziv="DomainObject.Predmet.ProtustrankaFormatedWithAdress_1"> DOMAGOJEVA ZAJEDNICA-promicanje općenarodnog suglasja o hrvatskim nacionalnim vrijednostima, Zvonimirova 67, 10000 Zagreb</derivirana_varijabla>
  </DomainObject.Predmet.ProtustrankaFormatedWithAdress>
  <DomainObject.Predmet.ProtustrankaFormatedWithAdressOIB>
    <izvorni_sadrzaj> DOMAGOJEVA ZAJEDNICA-promicanje općenarodnog suglasja o hrvatskim nacionalnim vrijednostima, OIB 86961227330, Zvonimirova 67, 10000 Zagreb</izvorni_sadrzaj>
    <derivirana_varijabla naziv="DomainObject.Predmet.ProtustrankaFormatedWithAdressOIB_1"> DOMAGOJEVA ZAJEDNICA-promicanje općenarodnog suglasja o hrvatskim nacionalnim vrijednostima, OIB 86961227330, Zvonimirova 67, 10000 Zagreb</derivirana_varijabla>
  </DomainObject.Predmet.ProtustrankaFormatedWithAdressOIB>
  <DomainObject.Predmet.ProtustrankaWithAdress>
    <izvorni_sadrzaj>DOMAGOJEVA ZAJEDNICA-promicanje općenarodnog suglasja o hrvatskim nacionalnim vrijednostima Zvonimirova 67, 10000 Zagreb</izvorni_sadrzaj>
    <derivirana_varijabla naziv="DomainObject.Predmet.ProtustrankaWithAdress_1">DOMAGOJEVA ZAJEDNICA-promicanje općenarodnog suglasja o hrvatskim nacionalnim vrijednostima Zvonimirova 67, 10000 Zagreb</derivirana_varijabla>
  </DomainObject.Predmet.ProtustrankaWithAdress>
  <DomainObject.Predmet.ProtustrankaWithAdressOIB>
    <izvorni_sadrzaj>DOMAGOJEVA ZAJEDNICA-promicanje općenarodnog suglasja o hrvatskim nacionalnim vrijednostima, OIB 86961227330, Zvonimirova 67, 10000 Zagreb</izvorni_sadrzaj>
    <derivirana_varijabla naziv="DomainObject.Predmet.ProtustrankaWithAdressOIB_1">DOMAGOJEVA ZAJEDNICA-promicanje općenarodnog suglasja o hrvatskim nacionalnim vrijednostima, OIB 86961227330, Zvonimirova 67, 10000 Zagreb</derivirana_varijabla>
  </DomainObject.Predmet.ProtustrankaWithAdressOIB>
  <DomainObject.Predmet.ProtustrankaNazivFormated>
    <izvorni_sadrzaj>DOMAGOJEVA ZAJEDNICA-promicanje općenarodnog suglasja o hrvatskim nacionalnim vrijednostima</izvorni_sadrzaj>
    <derivirana_varijabla naziv="DomainObject.Predmet.ProtustrankaNazivFormated_1">DOMAGOJEVA ZAJEDNICA-promicanje općenarodnog suglasja o hrvatskim nacionalnim vrijednostima</derivirana_varijabla>
  </DomainObject.Predmet.ProtustrankaNazivFormated>
  <DomainObject.Predmet.ProtustrankaNazivFormatedOIB>
    <izvorni_sadrzaj>DOMAGOJEVA ZAJEDNICA-promicanje općenarodnog suglasja o hrvatskim nacionalnim vrijednostima, OIB 86961227330</izvorni_sadrzaj>
    <derivirana_varijabla naziv="DomainObject.Predmet.ProtustrankaNazivFormatedOIB_1">DOMAGOJEVA ZAJEDNICA-promicanje općenarodnog suglasja o hrvatskim nacionalnim vrijednostima, OIB 86961227330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DOMAGOJEVA ZAJEDNICA-promicanje općenarodnog suglasja o hrvatskim nacionalnim vrijednostima</item>
    </izvorni_sadrzaj>
    <derivirana_varijabla naziv="DomainObject.Predmet.ProtuStrankaListFormated_1">
      <item>DOMAGOJEVA ZAJEDNICA-promicanje općenarodnog suglasja o hrvatskim nacionalnim vrijednostima</item>
    </derivirana_varijabla>
  </DomainObject.Predmet.ProtuStrankaListFormated>
  <DomainObject.Predmet.ProtuStrankaListFormatedOIB>
    <izvorni_sadrzaj>
      <item>DOMAGOJEVA ZAJEDNICA-promicanje općenarodnog suglasja o hrvatskim nacionalnim vrijednostima, OIB 86961227330</item>
    </izvorni_sadrzaj>
    <derivirana_varijabla naziv="DomainObject.Predmet.ProtuStrankaListFormatedOIB_1">
      <item>DOMAGOJEVA ZAJEDNICA-promicanje općenarodnog suglasja o hrvatskim nacionalnim vrijednostima, OIB 86961227330</item>
    </derivirana_varijabla>
  </DomainObject.Predmet.ProtuStrankaListFormatedOIB>
  <DomainObject.Predmet.ProtuStrankaListFormatedWithAdress>
    <izvorni_sadrzaj>
      <item>DOMAGOJEVA ZAJEDNICA-promicanje općenarodnog suglasja o hrvatskim nacionalnim vrijednostima, Zvonimirova 67, 10000 Zagreb</item>
    </izvorni_sadrzaj>
    <derivirana_varijabla naziv="DomainObject.Predmet.ProtuStrankaListFormatedWithAdress_1">
      <item>DOMAGOJEVA ZAJEDNICA-promicanje općenarodnog suglasja o hrvatskim nacionalnim vrijednostima, Zvonimirova 67, 10000 Zagreb</item>
    </derivirana_varijabla>
  </DomainObject.Predmet.ProtuStrankaListFormatedWithAdress>
  <DomainObject.Predmet.ProtuStrankaListFormatedWithAdressOIB>
    <izvorni_sadrzaj>
      <item>DOMAGOJEVA ZAJEDNICA-promicanje općenarodnog suglasja o hrvatskim nacionalnim vrijednostima, OIB 86961227330, Zvonimirova 67, 10000 Zagreb</item>
    </izvorni_sadrzaj>
    <derivirana_varijabla naziv="DomainObject.Predmet.ProtuStrankaListFormatedWithAdressOIB_1">
      <item>DOMAGOJEVA ZAJEDNICA-promicanje općenarodnog suglasja o hrvatskim nacionalnim vrijednostima, OIB 86961227330, Zvonimirova 67, 10000 Zagreb</item>
    </derivirana_varijabla>
  </DomainObject.Predmet.ProtuStrankaListFormatedWithAdressOIB>
  <DomainObject.Predmet.ProtuStrankaListNazivFormated>
    <izvorni_sadrzaj>
      <item>DOMAGOJEVA ZAJEDNICA-promicanje općenarodnog suglasja o hrvatskim nacionalnim vrijednostima</item>
    </izvorni_sadrzaj>
    <derivirana_varijabla naziv="DomainObject.Predmet.ProtuStrankaListNazivFormated_1">
      <item>DOMAGOJEVA ZAJEDNICA-promicanje općenarodnog suglasja o hrvatskim nacionalnim vrijednostima</item>
    </derivirana_varijabla>
  </DomainObject.Predmet.ProtuStrankaListNazivFormated>
  <DomainObject.Predmet.ProtuStrankaListNazivFormatedOIB>
    <izvorni_sadrzaj>
      <item>DOMAGOJEVA ZAJEDNICA-promicanje općenarodnog suglasja o hrvatskim nacionalnim vrijednostima, OIB 86961227330</item>
    </izvorni_sadrzaj>
    <derivirana_varijabla naziv="DomainObject.Predmet.ProtuStrankaListNazivFormatedOIB_1">
      <item>DOMAGOJEVA ZAJEDNICA-promicanje općenarodnog suglasja o hrvatskim nacionalnim vrijednostima, OIB 86961227330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St-397/2016-4</izvorni_sadrzaj>
    <derivirana_varijabla naziv="DomainObject.PoslovniBrojDokumenta_1">St-397/2016-4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DOMAGOJEVA ZAJEDNICA-promicanje općenarodnog suglasja o hrvatskim nacionalnim vrijednostima</izvorni_sadrzaj>
    <derivirana_varijabla naziv="DomainObject.Predmet.ProtustrankaIDrugi_1">DOMAGOJEVA ZAJEDNICA-promicanje općenarodnog suglasja o hrvatskim nacionalnim vrijednostima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DOMAGOJEVA ZAJEDNICA-promicanje općenarodnog suglasja o hrvatskim nacionalnim vrijednostima, OIB 86961227330, Zvonimirova 67, 10000 Zagreb</izvorni_sadrzaj>
    <derivirana_varijabla naziv="DomainObject.Predmet.ProtustrankaIDrugiAdressOIB_1">DOMAGOJEVA ZAJEDNICA-promicanje općenarodnog suglasja o hrvatskim nacionalnim vrijednostima, OIB 86961227330, Zvonimirova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DOMAGOJEVA ZAJEDNICA-promicanje općenarodnog suglasja o hrvatskim nacionalnim vrijednostima</item>
      <item>FINA Regionalni centar Zagreb</item>
    </izvorni_sadrzaj>
    <derivirana_varijabla naziv="DomainObject.Predmet.SudioniciListNaziv_1">
      <item>DOMAGOJEVA ZAJEDNICA-promicanje općenarodnog suglasja o hrvatskim nacionalnim vrijednostima</item>
      <item>FINA Regionalni centar Zagreb</item>
    </derivirana_varijabla>
  </DomainObject.Predmet.SudioniciListNaziv>
  <DomainObject.Predmet.SudioniciListAdressOIB>
    <izvorni_sadrzaj>
      <item>DOMAGOJEVA ZAJEDNICA-promicanje općenarodnog suglasja o hrvatskim nacionalnim vrijednostima, OIB 86961227330, Zvonimirova 67,10000 Zagreb</item>
      <item>FINA Regionalni centar Zagreb, OIB 85821130368, Trg svibanjskih žrtava 1995. 1,10000 Zagreb</item>
    </izvorni_sadrzaj>
    <derivirana_varijabla naziv="DomainObject.Predmet.SudioniciListAdressOIB_1">
      <item>DOMAGOJEVA ZAJEDNICA-promicanje općenarodnog suglasja o hrvatskim nacionalnim vrijednostima, OIB 86961227330, Zvonimirova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CF33F-C3AB-47A7-AEE8-2AB56A0A7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3778</properties:Characters>
  <properties:Lines>97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2016-09-14T06:29:00Z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