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9cb2b4c" w14:textId="9cb2b4c">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0D44F6">
        <w:t>151</w:t>
      </w:r>
      <w:r w:rsidR="00E43679">
        <w:t>7</w:t>
      </w:r>
      <w:r w:rsidR="00420994">
        <w:t>/2019-</w:t>
      </w:r>
      <w:r w:rsidR="000D44F6">
        <w:t>6</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AC5DC4" w:rsidR="00E43679">
        <w:t>LEA CORET DIZAJN j.d.o.o., Zagreb, Vinogradska Cesta 133, OIB 47862015541</w:t>
      </w:r>
      <w:r w:rsidRPr="009F28D5" w:rsidR="00D9267E">
        <w:t>,</w:t>
      </w:r>
      <w:r w:rsidRPr="009F28D5" w:rsidR="00F65036">
        <w:t xml:space="preserve"> </w:t>
      </w:r>
      <w:r w:rsidRPr="009F28D5" w:rsidR="000A2CA0">
        <w:t xml:space="preserve">dana </w:t>
      </w:r>
      <w:r w:rsidR="004B29ED">
        <w:t>22. kolovoza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AC5DC4" w:rsidR="00E43679">
        <w:t>LEA CORET DIZAJN j.d.o.o., Zagreb, Vinogradska Cesta 133, OIB 47862015541</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4C59FD" w:rsidR="004B29ED">
        <w:t>ROXY 6 j.d.o.o.</w:t>
      </w:r>
      <w:r w:rsidRPr="00AC5DC4" w:rsidR="004B29ED">
        <w:t xml:space="preserve">, Zagreb, </w:t>
      </w:r>
      <w:r w:rsidR="004B29ED">
        <w:t>Gundulićeva 34</w:t>
      </w:r>
      <w:r w:rsidRPr="00AC5DC4" w:rsidR="004B29ED">
        <w:t xml:space="preserve">, OIB </w:t>
      </w:r>
      <w:r w:rsidRPr="004C59FD" w:rsidR="004B29ED">
        <w:t>57335527676</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4B29ED">
      <w:pPr>
        <w:jc w:val="both"/>
        <w:rPr>
          <w:b/>
        </w:rPr>
      </w:pPr>
      <w:r>
        <w:rPr>
          <w:b/>
        </w:rPr>
        <w:t>2. listopada</w:t>
      </w:r>
      <w:r w:rsidR="009F28D5">
        <w:rPr>
          <w:b/>
        </w:rPr>
        <w:t xml:space="preserve"> </w:t>
      </w:r>
      <w:r w:rsidR="00B602B5">
        <w:rPr>
          <w:b/>
        </w:rPr>
        <w:t>201</w:t>
      </w:r>
      <w:r w:rsidR="009F28D5">
        <w:rPr>
          <w:b/>
        </w:rPr>
        <w:t>9</w:t>
      </w:r>
      <w:r w:rsidRPr="00C254D4" w:rsidR="000A2CA0">
        <w:rPr>
          <w:b/>
        </w:rPr>
        <w:t xml:space="preserve">. godine u </w:t>
      </w:r>
      <w:r w:rsidR="00197814">
        <w:rPr>
          <w:b/>
        </w:rPr>
        <w:t>9,50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DA3EFB" w:rsidP="00F8531A" w:rsidRDefault="000A2CA0">
      <w:r w:rsidRPr="00C254D4">
        <w:t>- dužnik</w:t>
      </w:r>
      <w:r w:rsidRPr="00BC4823" w:rsidR="00BC4823">
        <w:t xml:space="preserve"> </w:t>
      </w:r>
      <w:r w:rsidRPr="00AC5DC4" w:rsidR="00E43679">
        <w:t>LEA CORET DIZAJN j.d.o.o., Zagreb, Vinogradska Cesta 133</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Pr="00AC5DC4" w:rsidR="00197814">
        <w:t>Ivan</w:t>
      </w:r>
      <w:r w:rsidR="00197814">
        <w:t>a</w:t>
      </w:r>
      <w:r w:rsidRPr="00AC5DC4" w:rsidR="00197814">
        <w:t xml:space="preserve"> Le</w:t>
      </w:r>
      <w:r w:rsidR="00197814">
        <w:t>a</w:t>
      </w:r>
      <w:r w:rsidRPr="00AC5DC4" w:rsidR="00197814">
        <w:t xml:space="preserve"> Korejzl, Zagreb, Vinogradska Cesta 133</w:t>
      </w:r>
    </w:p>
    <w:p w:rsidR="000A2CA0" w:rsidP="000A2CA0" w:rsidRDefault="000A2CA0">
      <w:r w:rsidRPr="004E2A47">
        <w:t>- FINA</w:t>
      </w:r>
    </w:p>
    <w:p w:rsidR="004110EA" w:rsidP="000A2CA0" w:rsidRDefault="000B5B8A">
      <w:r>
        <w:t xml:space="preserve">- </w:t>
      </w:r>
      <w:r w:rsidR="00DA3EFB">
        <w:t>Raiffeisenbank Austria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4B29ED">
        <w:t>1. srpnja</w:t>
      </w:r>
      <w:r w:rsidR="000F5B06">
        <w:t xml:space="preserve"> 201</w:t>
      </w:r>
      <w:r w:rsidR="00AC0328">
        <w:t>9</w:t>
      </w:r>
      <w:r w:rsidRPr="00C254D4">
        <w:t>. prijedlog za otvaranje stečajnog postupka nad dužnikom</w:t>
      </w:r>
      <w:r w:rsidR="000E2903">
        <w:t xml:space="preserve"> </w:t>
      </w:r>
      <w:r w:rsidRPr="00AC5DC4" w:rsidR="00E43679">
        <w:t>LEA CORET DIZAJN j.d.o.o., Zagreb, Vinogradska Cesta 133, OIB 47862015541</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B29ED">
        <w:t>2</w:t>
      </w:r>
      <w:r w:rsidR="00197814">
        <w:t>6</w:t>
      </w:r>
      <w:r w:rsidR="004B29ED">
        <w:t>. lipnja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197814">
        <w:t>80.626,56</w:t>
      </w:r>
      <w:r w:rsidR="000518E3">
        <w:t xml:space="preserve"> kn, te da dužnik ima </w:t>
      </w:r>
      <w:r w:rsidR="00197814">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A3EFB">
        <w:t xml:space="preserve">Raiffeisenbank Austria </w:t>
      </w:r>
      <w:r w:rsidR="00654267">
        <w:t>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197814">
        <w:t>26</w:t>
      </w:r>
      <w:r w:rsidR="004B29ED">
        <w:t>. lipnja</w:t>
      </w:r>
      <w:r w:rsidR="00D753EE">
        <w:t xml:space="preserve"> 2019</w:t>
      </w:r>
      <w:r>
        <w:t>. ima zaplijenjena novčana sredstva u iznosu od</w:t>
      </w:r>
      <w:r w:rsidR="003A03C9">
        <w:t xml:space="preserve"> </w:t>
      </w:r>
      <w:r w:rsidR="004B29ED">
        <w:t>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2F1892">
        <w:t>22. kolovoza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95D09" w:rsidP="005058C0" w:rsidRDefault="00D753EE">
      <w:pPr>
        <w:tabs>
          <w:tab w:val="left" w:pos="6900"/>
        </w:tabs>
      </w:pPr>
      <w:r>
        <w:t xml:space="preserve">1. </w:t>
      </w:r>
      <w:r w:rsidRPr="00AC5DC4" w:rsidR="00E43679">
        <w:t>LEA CORET DIZAJN j.d.o.o., Zagreb, Vinogradska Cesta 133</w:t>
      </w:r>
    </w:p>
    <w:p w:rsidRPr="00205F2D" w:rsidR="00D753EE" w:rsidP="005058C0" w:rsidRDefault="00D753EE">
      <w:pPr>
        <w:tabs>
          <w:tab w:val="left" w:pos="6900"/>
        </w:tabs>
      </w:pPr>
      <w:r>
        <w:t xml:space="preserve">2. </w:t>
      </w:r>
      <w:r w:rsidRPr="00AC5DC4" w:rsidR="00197814">
        <w:t>Ivan</w:t>
      </w:r>
      <w:r w:rsidR="00197814">
        <w:t>a</w:t>
      </w:r>
      <w:r w:rsidRPr="00AC5DC4" w:rsidR="00197814">
        <w:t xml:space="preserve"> Le</w:t>
      </w:r>
      <w:r w:rsidR="00197814">
        <w:t>a</w:t>
      </w:r>
      <w:r w:rsidRPr="00AC5DC4" w:rsidR="00197814">
        <w:t xml:space="preserve"> Korejzl, Zagreb, Vinogradska Cesta 133</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DA3EFB">
        <w:t>Raiffeisenbank Austria</w:t>
      </w:r>
      <w:r w:rsidR="00D95D09">
        <w:t xml:space="preserve"> d.d., Zagreb, </w:t>
      </w:r>
      <w:r w:rsidR="00DA3EFB">
        <w:t>Magazinska cesta 69</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D3C17" w:rsidRDefault="00BD3C17">
      <w:r>
        <w:separator/>
      </w:r>
    </w:p>
  </w:endnote>
  <w:endnote w:type="continuationSeparator" w:id="0">
    <w:p w:rsidR="00BD3C17" w:rsidRDefault="00BD3C1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D3C17" w:rsidRDefault="00BD3C17">
      <w:r>
        <w:separator/>
      </w:r>
    </w:p>
  </w:footnote>
  <w:footnote w:type="continuationSeparator" w:id="0">
    <w:p w:rsidR="00BD3C17" w:rsidRDefault="00BD3C1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20C42">
      <w:rPr>
        <w:rStyle w:val="Brojstranice"/>
        <w:noProof/>
      </w:rPr>
      <w:t>3</w:t>
    </w:r>
    <w:r>
      <w:rPr>
        <w:rStyle w:val="Brojstranice"/>
      </w:rPr>
      <w:fldChar w:fldCharType="end"/>
    </w:r>
  </w:p>
  <w:p w:rsidR="00874E6C" w:rsidP="00CE1F46" w:rsidRDefault="00CE1F46">
    <w:pPr>
      <w:pStyle w:val="Zaglavlje"/>
      <w:jc w:val="right"/>
    </w:pPr>
    <w:r>
      <w:t>4 St-</w:t>
    </w:r>
    <w:r w:rsidR="000D44F6">
      <w:t>151</w:t>
    </w:r>
    <w:r w:rsidR="00E43679">
      <w:t>7</w:t>
    </w:r>
    <w:r>
      <w:t>/2019-</w:t>
    </w:r>
    <w:r w:rsidR="000D44F6">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D44F6"/>
    <w:rsid w:val="000E25F5"/>
    <w:rsid w:val="000E2903"/>
    <w:rsid w:val="000E56C1"/>
    <w:rsid w:val="000E7C58"/>
    <w:rsid w:val="000F0A0A"/>
    <w:rsid w:val="000F2F22"/>
    <w:rsid w:val="000F49B7"/>
    <w:rsid w:val="000F5B06"/>
    <w:rsid w:val="00107157"/>
    <w:rsid w:val="00112765"/>
    <w:rsid w:val="00120C42"/>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97814"/>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1892"/>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29ED"/>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B7ABF"/>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1C05"/>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A1C62"/>
    <w:rsid w:val="00BA53E3"/>
    <w:rsid w:val="00BB16CB"/>
    <w:rsid w:val="00BB2E24"/>
    <w:rsid w:val="00BC3C77"/>
    <w:rsid w:val="00BC4823"/>
    <w:rsid w:val="00BD3C17"/>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3679"/>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120C42"/>
    <w:rPr>
      <w:color w:val="808080"/>
      <w:bdr w:val="none" w:color="auto" w:sz="0" w:space="0"/>
      <w:shd w:val="clear" w:color="auto" w:fill="auto"/>
    </w:rPr>
  </w:style>
  <w:style w:type="character" w:styleId="eSPISCCParagraphDefaultFont" w:customStyle="true">
    <w:name w:val="eSPIS_CC_Paragraph Default Font"/>
    <w:basedOn w:val="Zadanifontodlomka"/>
    <w:rsid w:val="00120C4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20C42"/>
    <w:rPr>
      <w:bdr w:val="none" w:color="auto" w:sz="0" w:space="0"/>
      <w:shd w:val="clear" w:color="auto" w:fill="FFFFCC"/>
      <w:lang w:val="hr-HR"/>
    </w:rPr>
  </w:style>
  <w:style w:type="character" w:styleId="PozadinaSvijetloCrvena" w:customStyle="true">
    <w:name w:val="Pozadina_SvijetloCrvena"/>
    <w:basedOn w:val="eSPISCCParagraphDefaultFont"/>
    <w:rsid w:val="00120C4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20C4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20C42"/>
    <w:rPr>
      <w:color w:val="808080"/>
      <w:bdr w:color="auto" w:space="0" w:sz="0" w:val="none"/>
      <w:shd w:color="auto" w:fill="auto" w:val="clear"/>
    </w:rPr>
  </w:style>
  <w:style w:customStyle="1" w:styleId="eSPISCCParagraphDefaultFont" w:type="character">
    <w:name w:val="eSPIS_CC_Paragraph Default Font"/>
    <w:basedOn w:val="Zadanifontodlomka"/>
    <w:rsid w:val="00120C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C42"/>
    <w:rPr>
      <w:bdr w:color="auto" w:space="0" w:sz="0" w:val="none"/>
      <w:shd w:color="auto" w:fill="FFFFCC" w:val="clear"/>
      <w:lang w:val="hr-HR"/>
    </w:rPr>
  </w:style>
  <w:style w:customStyle="1" w:styleId="PozadinaSvijetloCrvena" w:type="character">
    <w:name w:val="Pozadina_SvijetloCrvena"/>
    <w:basedOn w:val="eSPISCCParagraphDefaultFont"/>
    <w:rsid w:val="00120C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C4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1517</izvorni_sadrzaj>
    <derivirana_varijabla naziv="DomainObject.Predmet.Broj_1">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2019.</izvorni_sadrzaj>
    <derivirana_varijabla naziv="DomainObject.Predmet.DatumOsnivanja_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St-1517/2019</izvorni_sadrzaj>
    <derivirana_varijabla naziv="DomainObject.Predmet.OznakaBroj_1">St-1517/2019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LEA CORET DIZAJN j.d.o.o. za projektiranje</izvorni_sadrzaj>
    <derivirana_varijabla naziv="DomainObject.Predmet.ProtustrankaFormated_1">  LEA CORET DIZAJN j.d.o.o. za projektiranje</derivirana_varijabla>
  </DomainObject.Predmet.ProtustrankaFormated>
  <DomainObject.Predmet.ProtustrankaFormatedOIB>
    <izvorni_sadrzaj>  LEA CORET DIZAJN j.d.o.o. za projektiranje, OIB 47862015541</izvorni_sadrzaj>
    <derivirana_varijabla naziv="DomainObject.Predmet.ProtustrankaFormatedOIB_1">  LEA CORET DIZAJN j.d.o.o. za projektiranje, OIB 47862015541</derivirana_varijabla>
  </DomainObject.Predmet.ProtustrankaFormatedOIB>
  <DomainObject.Predmet.ProtustrankaFormatedWithAdress>
    <izvorni_sadrzaj> LEA CORET DIZAJN j.d.o.o. za projektiranje, Vinogradska cesta 133, 10000 Zagreb</izvorni_sadrzaj>
    <derivirana_varijabla naziv="DomainObject.Predmet.ProtustrankaFormatedWithAdress_1"> LEA CORET DIZAJN j.d.o.o. za projektiranje, Vinogradska cesta 133, 10000 Zagreb</derivirana_varijabla>
  </DomainObject.Predmet.ProtustrankaFormatedWithAdress>
  <DomainObject.Predmet.ProtustrankaFormatedWithAdressOIB>
    <izvorni_sadrzaj> LEA CORET DIZAJN j.d.o.o. za projektiranje, OIB 47862015541, Vinogradska cesta 133, 10000 Zagreb</izvorni_sadrzaj>
    <derivirana_varijabla naziv="DomainObject.Predmet.ProtustrankaFormatedWithAdressOIB_1"> LEA CORET DIZAJN j.d.o.o. za projektiranje, OIB 47862015541, Vinogradska cesta 133, 10000 Zagreb</derivirana_varijabla>
  </DomainObject.Predmet.ProtustrankaFormatedWithAdressOIB>
  <DomainObject.Predmet.ProtustrankaWithAdress>
    <izvorni_sadrzaj>LEA CORET DIZAJN j.d.o.o. za projektiranje Vinogradska cesta 133, 10000 Zagreb</izvorni_sadrzaj>
    <derivirana_varijabla naziv="DomainObject.Predmet.ProtustrankaWithAdress_1">LEA CORET DIZAJN j.d.o.o. za projektiranje Vinogradska cesta 133, 10000 Zagreb</derivirana_varijabla>
  </DomainObject.Predmet.ProtustrankaWithAdress>
  <DomainObject.Predmet.ProtustrankaWithAdressOIB>
    <izvorni_sadrzaj>LEA CORET DIZAJN j.d.o.o. za projektiranje, OIB 47862015541, Vinogradska cesta 133, 10000 Zagreb</izvorni_sadrzaj>
    <derivirana_varijabla naziv="DomainObject.Predmet.ProtustrankaWithAdressOIB_1">LEA CORET DIZAJN j.d.o.o. za projektiranje, OIB 47862015541, Vinogradska cesta 133, 10000 Zagreb</derivirana_varijabla>
  </DomainObject.Predmet.ProtustrankaWithAdressOIB>
  <DomainObject.Predmet.ProtustrankaNazivFormated>
    <izvorni_sadrzaj>LEA CORET DIZAJN j.d.o.o. za projektiranje</izvorni_sadrzaj>
    <derivirana_varijabla naziv="DomainObject.Predmet.ProtustrankaNazivFormated_1">LEA CORET DIZAJN j.d.o.o. za projektiranje</derivirana_varijabla>
  </DomainObject.Predmet.ProtustrankaNazivFormated>
  <DomainObject.Predmet.ProtustrankaNazivFormatedOIB>
    <izvorni_sadrzaj>LEA CORET DIZAJN j.d.o.o. za projektiranje, OIB 47862015541</izvorni_sadrzaj>
    <derivirana_varijabla naziv="DomainObject.Predmet.ProtustrankaNazivFormatedOIB_1">LEA CORET DIZAJN j.d.o.o. za projektiranje, OIB 47862015541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LEA CORET DIZAJN j.d.o.o. za projektiranje</item>
    </izvorni_sadrzaj>
    <derivirana_varijabla naziv="DomainObject.Predmet.ProtuStrankaListFormated_1">
      <item>LEA CORET DIZAJN j.d.o.o. za projektiranje</item>
    </derivirana_varijabla>
  </DomainObject.Predmet.ProtuStrankaListFormated>
  <DomainObject.Predmet.ProtuStrankaListFormatedOIB>
    <izvorni_sadrzaj>
      <item>LEA CORET DIZAJN j.d.o.o. za projektiranje, OIB 47862015541</item>
    </izvorni_sadrzaj>
    <derivirana_varijabla naziv="DomainObject.Predmet.ProtuStrankaListFormatedOIB_1">
      <item>LEA CORET DIZAJN j.d.o.o. za projektiranje, OIB 47862015541</item>
    </derivirana_varijabla>
  </DomainObject.Predmet.ProtuStrankaListFormatedOIB>
  <DomainObject.Predmet.ProtuStrankaListFormatedWithAdress>
    <izvorni_sadrzaj>
      <item>LEA CORET DIZAJN j.d.o.o. za projektiranje, Vinogradska cesta 133, 10000 Zagreb</item>
    </izvorni_sadrzaj>
    <derivirana_varijabla naziv="DomainObject.Predmet.ProtuStrankaListFormatedWithAdress_1">
      <item>LEA CORET DIZAJN j.d.o.o. za projektiranje, Vinogradska cesta 133, 10000 Zagreb</item>
    </derivirana_varijabla>
  </DomainObject.Predmet.ProtuStrankaListFormatedWithAdress>
  <DomainObject.Predmet.ProtuStrankaListFormatedWithAdressOIB>
    <izvorni_sadrzaj>
      <item>LEA CORET DIZAJN j.d.o.o. za projektiranje, OIB 47862015541, Vinogradska cesta 133, 10000 Zagreb</item>
    </izvorni_sadrzaj>
    <derivirana_varijabla naziv="DomainObject.Predmet.ProtuStrankaListFormatedWithAdressOIB_1">
      <item>LEA CORET DIZAJN j.d.o.o. za projektiranje, OIB 47862015541, Vinogradska cesta 133, 10000 Zagreb</item>
    </derivirana_varijabla>
  </DomainObject.Predmet.ProtuStrankaListFormatedWithAdressOIB>
  <DomainObject.Predmet.ProtuStrankaListNazivFormated>
    <izvorni_sadrzaj>
      <item>LEA CORET DIZAJN j.d.o.o. za projektiranje</item>
    </izvorni_sadrzaj>
    <derivirana_varijabla naziv="DomainObject.Predmet.ProtuStrankaListNazivFormated_1">
      <item>LEA CORET DIZAJN j.d.o.o. za projektiranje</item>
    </derivirana_varijabla>
  </DomainObject.Predmet.ProtuStrankaListNazivFormated>
  <DomainObject.Predmet.ProtuStrankaListNazivFormatedOIB>
    <izvorni_sadrzaj>
      <item>LEA CORET DIZAJN j.d.o.o. za projektiranje, OIB 47862015541</item>
    </izvorni_sadrzaj>
    <derivirana_varijabla naziv="DomainObject.Predmet.ProtuStrankaListNazivFormatedOIB_1">
      <item>LEA CORET DIZAJN j.d.o.o. za projektiranje, OIB 47862015541</item>
    </derivirana_varijabla>
  </DomainObject.Predmet.ProtuStrankaListNazivFormatedOIB>
  <DomainObject.Predmet.OstaliListFormated>
    <izvorni_sadrzaj>
      <item>Ivana Lea Korejzl</item>
    </izvorni_sadrzaj>
    <derivirana_varijabla naziv="DomainObject.Predmet.OstaliListFormated_1">
      <item>Ivana Lea Korejzl</item>
    </derivirana_varijabla>
  </DomainObject.Predmet.OstaliListFormated>
  <DomainObject.Predmet.OstaliListFormatedOIB>
    <izvorni_sadrzaj>
      <item>Ivana Lea Korejzl, OIB 43035322029</item>
    </izvorni_sadrzaj>
    <derivirana_varijabla naziv="DomainObject.Predmet.OstaliListFormatedOIB_1">
      <item>Ivana Lea Korejzl, OIB 43035322029</item>
    </derivirana_varijabla>
  </DomainObject.Predmet.OstaliListFormatedOIB>
  <DomainObject.Predmet.OstaliListFormatedWithAdress>
    <izvorni_sadrzaj>
      <item>Ivana Lea Korejzl, Vinogradska Cesta 133, 10000 Zagreb</item>
    </izvorni_sadrzaj>
    <derivirana_varijabla naziv="DomainObject.Predmet.OstaliListFormatedWithAdress_1">
      <item>Ivana Lea Korejzl, Vinogradska Cesta 133, 10000 Zagreb</item>
    </derivirana_varijabla>
  </DomainObject.Predmet.OstaliListFormatedWithAdress>
  <DomainObject.Predmet.OstaliListFormatedWithAdressOIB>
    <izvorni_sadrzaj>
      <item>Ivana Lea Korejzl, OIB 43035322029, Vinogradska Cesta 133, 10000 Zagreb</item>
    </izvorni_sadrzaj>
    <derivirana_varijabla naziv="DomainObject.Predmet.OstaliListFormatedWithAdressOIB_1">
      <item>Ivana Lea Korejzl, OIB 43035322029, Vinogradska Cesta 133, 10000 Zagreb</item>
    </derivirana_varijabla>
  </DomainObject.Predmet.OstaliListFormatedWithAdressOIB>
  <DomainObject.Predmet.OstaliListNazivFormated>
    <izvorni_sadrzaj>
      <item>Ivana Lea Korejzl</item>
    </izvorni_sadrzaj>
    <derivirana_varijabla naziv="DomainObject.Predmet.OstaliListNazivFormated_1">
      <item>Ivana Lea Korejzl</item>
    </derivirana_varijabla>
  </DomainObject.Predmet.OstaliListNazivFormated>
  <DomainObject.Predmet.OstaliListNazivFormatedOIB>
    <izvorni_sadrzaj>
      <item>Ivana Lea Korejzl, OIB 43035322029</item>
    </izvorni_sadrzaj>
    <derivirana_varijabla naziv="DomainObject.Predmet.OstaliListNazivFormatedOIB_1">
      <item>Ivana Lea Korejzl, OIB 43035322029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kolovoza 2019.</izvorni_sadrzaj>
    <derivirana_varijabla naziv="DomainObject.Datum_1">23. kolovoza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LEA CORET DIZAJN j.d.o.o. za projektiranje</izvorni_sadrzaj>
    <derivirana_varijabla naziv="DomainObject.Predmet.ProtustrankaIDrugi_1">LEA CORET DIZAJN j.d.o.o. za projektiranje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LEA CORET DIZAJN j.d.o.o. za projektiranje, OIB 47862015541, Vinogradska cesta 133, 10000 Zagreb</izvorni_sadrzaj>
    <derivirana_varijabla naziv="DomainObject.Predmet.ProtustrankaIDrugiAdressOIB_1">LEA CORET DIZAJN j.d.o.o. za projektiranje, OIB 47862015541, Vinogradska cesta 133,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LEA CORET DIZAJN j.d.o.o. za projektiranje</item>
      <item>FINANCIJSKA AGENCIJA, RC Zagreb</item>
      <item>Ivana Lea Korejzl</item>
    </izvorni_sadrzaj>
    <derivirana_varijabla naziv="DomainObject.Predmet.SudioniciListNaziv_1">
      <item>LEA CORET DIZAJN j.d.o.o. za projektiranje</item>
      <item>FINANCIJSKA AGENCIJA, RC Zagreb</item>
      <item>Ivana Lea Korejzl</item>
    </derivirana_varijabla>
  </DomainObject.Predmet.SudioniciListNaziv>
  <DomainObject.Predmet.SudioniciListAdressOIB>
    <izvorni_sadrzaj>
      <item>LEA CORET DIZAJN j.d.o.o. za projektiranje, OIB 47862015541, Vinogradska cesta 133,10000 Zagreb</item>
      <item>FINANCIJSKA AGENCIJA, RC Zagreb, OIB 85821130368, Trg svibanjskih žrtava 1995. 1,10000 Zagreb</item>
      <item>Ivana Lea Korejzl, OIB 43035322029, Vinogradska Cesta 133,10000 Zagreb</item>
    </izvorni_sadrzaj>
    <derivirana_varijabla naziv="DomainObject.Predmet.SudioniciListAdressOIB_1">
      <item>LEA CORET DIZAJN j.d.o.o. za projektiranje, OIB 47862015541, Vinogradska cesta 133,10000 Zagreb</item>
      <item>FINANCIJSKA AGENCIJA, RC Zagreb, OIB 85821130368, Trg svibanjskih žrtava 1995. 1,10000 Zagreb</item>
      <item>Ivana Lea Korejzl, OIB 43035322029, Vinogradska Cesta 133,10000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47862015541</item>
      <item>, OIB 85821130368</item>
      <item>, OIB 43035322029</item>
    </izvorni_sadrzaj>
    <derivirana_varijabla naziv="DomainObject.Predmet.SudioniciListNazivOIB_1">
      <item>, OIB 47862015541</item>
      <item>, OIB 85821130368</item>
      <item>, OIB 43035322029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srpnja 2019.</izvorni_sadrzaj>
    <derivirana_varijabla naziv="DomainObject.PredzadnjaOdlukaIzPredmeta.DatumDonosenjaOdluke_1">10. srpnja 2019.</derivirana_varijabla>
  </DomainObject.PredzadnjaOdlukaIzPredmeta.DatumDonosenjaOdluke>
  <DomainObject.PredzadnjaOdlukaIzPredmeta.Oznaka>
    <izvorni_sadrzaj>St-1517/2019-3</izvorni_sadrzaj>
    <derivirana_varijabla naziv="DomainObject.PredzadnjaOdlukaIzPredmeta.Oznaka_1">St-1517/2019-3</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ED44A6-2BDC-41D2-ACA8-1EAEF17FF54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998</properties:Words>
  <properties:Characters>5283</properties:Characters>
  <properties:Lines>136</properties:Lines>
  <properties:Paragraphs>62</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2019-08-22T08:20:00Z</dcterms:created>
  <dc:creator>gboljkovac</dc:creator>
  <cp:lastModifiedBy>Renata Klokočki</cp:lastModifiedBy>
  <cp:lastPrinted>2019-08-22T08:19:00Z</cp:lastPrinted>
  <dcterms:modified xmlns:xsi="http://www.w3.org/2001/XMLSchema-instance" xsi:type="dcterms:W3CDTF">2019-08-23T11:26:00Z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postupka-NEMA NOVACA-čl.110. SZ-a--St-1517-19-RBA.docx)</vt:lpwstr>
  </prop:property>
  <prop:property fmtid="{D5CDD505-2E9C-101B-9397-08002B2CF9AE}" pid="4" name="CC_coloring">
    <vt:bool>false</vt:bool>
  </prop:property>
  <prop:property fmtid="{D5CDD505-2E9C-101B-9397-08002B2CF9AE}" pid="5" name="BrojStranica">
    <vt:i4>3</vt:i4>
  </prop:property>
</prop:Properties>
</file>