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E403A9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E403A9">
              <w:rPr>
                <w:noProof/>
                <w:sz w:val="24"/>
              </w:rPr>
              <w:t>228/2018-12</w:t>
            </w:r>
          </w:p>
        </w:tc>
      </w:tr>
    </w:tbl>
    <w:p w14:textId="bd66834" w14:paraId="bd66834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E403A9" w:rsidRPr="00E403A9">
        <w:rPr>
          <w:rFonts w:cs="Times New Roman" w:hAnsi="Times New Roman" w:ascii="Times New Roman"/>
          <w:sz w:val="24"/>
          <w:szCs w:val="24"/>
        </w:rPr>
        <w:t>RAKIJA HVAR j.d.o.o. za proizvodnju i trgovinu, OIB: 49919491783, Stari Grad, Ulica Zbora narodne garde 1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</w:t>
      </w:r>
      <w:r w:rsidR="00E403A9">
        <w:rPr>
          <w:rFonts w:cs="Times New Roman" w:hAnsi="Times New Roman" w:ascii="Times New Roman"/>
          <w:sz w:val="24"/>
          <w:szCs w:val="24"/>
        </w:rPr>
        <w:t>9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E403A9" w:rsidRPr="00E403A9">
        <w:rPr>
          <w:rFonts w:cs="Times New Roman" w:hAnsi="Times New Roman" w:ascii="Times New Roman"/>
          <w:sz w:val="24"/>
          <w:szCs w:val="24"/>
        </w:rPr>
        <w:t>RAKIJA HVAR j.d.o.o. za proizvodnju i trgovinu, OIB: 49919491783, Stari Grad, Ulica Zbora narodne garde 1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</w:t>
      </w:r>
      <w:r w:rsidR="00E403A9">
        <w:rPr>
          <w:rFonts w:cs="Times New Roman" w:hAnsi="Times New Roman" w:ascii="Times New Roman"/>
          <w:sz w:val="24"/>
          <w:szCs w:val="24"/>
        </w:rPr>
        <w:t>9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E403A9">
        <w:rPr>
          <w:rFonts w:cs="Times New Roman" w:hAnsi="Times New Roman" w:ascii="Times New Roman"/>
          <w:sz w:val="24"/>
          <w:szCs w:val="24"/>
        </w:rPr>
        <w:t>4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DF67A1" w:rsidRPr="00DF67A1">
        <w:rPr>
          <w:lang w:val="hr-HR"/>
        </w:rPr>
        <w:t>Snježana Vrkljan, Kralja Zvonimira 75, Zagreb, OIB: 44740101731</w:t>
      </w:r>
      <w:r w:rsidR="00B45DAC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E403A9" w:rsidRPr="00E403A9">
        <w:rPr>
          <w:rFonts w:cs="Times New Roman" w:hAnsi="Times New Roman" w:ascii="Times New Roman"/>
          <w:sz w:val="24"/>
          <w:szCs w:val="24"/>
        </w:rPr>
        <w:t>RAKIJA HVAR j.d.o.o. za proizvodnju i trgovinu, OIB: 49919491783, Stari Grad, Ulica Zbora narodne garde 1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E403A9">
        <w:rPr>
          <w:lang w:val="hr-HR"/>
        </w:rPr>
        <w:t>16. ožujka</w:t>
      </w:r>
      <w:r>
        <w:rPr>
          <w:lang w:val="hr-HR"/>
        </w:rPr>
        <w:t xml:space="preserve"> 2018. zahtjev za provedbu skraćenog stečajnog postupka nad </w:t>
      </w:r>
      <w:r w:rsidR="00E403A9" w:rsidRPr="00E403A9">
        <w:t>RAKIJA HVAR j.d.o.o. za proizvodnju i trgovinu, OIB: 49919491783, Stari Grad, Ulica Zbora narodne garde 1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E403A9">
        <w:rPr>
          <w:lang w:val="hr-HR"/>
        </w:rPr>
        <w:t>7. ožujka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E403A9">
        <w:rPr>
          <w:lang w:val="hr-HR"/>
        </w:rPr>
        <w:t>11.247,97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</w:t>
      </w:r>
      <w:r w:rsidR="00346E83">
        <w:rPr>
          <w:lang w:val="hr-HR"/>
        </w:rPr>
        <w:t>9</w:t>
      </w:r>
      <w:r w:rsidR="00800D6C">
        <w:rPr>
          <w:lang w:val="hr-HR"/>
        </w:rPr>
        <w:t>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DF0C3B" w:rsidR="00174D18" w:rsidRPr="00DF0C3B">
      <w:pPr>
        <w:jc w:val="right"/>
        <w:rPr>
          <w:rFonts w:eastAsia="Calibri"/>
        </w:rPr>
      </w:pPr>
      <w:r>
        <w:rPr>
          <w:lang w:val="hr-HR"/>
        </w:rPr>
        <w:t>Ana Golub Gruić</w:t>
      </w:r>
      <w:r w:rsidR="00174D18" w:rsidRPr="00DF0C3B">
        <w:rPr>
          <w:rFonts w:eastAsia="Calibri"/>
        </w:rPr>
        <w:t>, v.r.</w:t>
      </w:r>
    </w:p>
    <w:p w:rsidRDefault="00174D18" w:rsidP="00DF0C3B" w:rsidR="00174D18" w:rsidRPr="00DF0C3B">
      <w:pPr>
        <w:jc w:val="right"/>
        <w:rPr>
          <w:rFonts w:eastAsia="Calibri"/>
        </w:rPr>
      </w:pPr>
      <w:r w:rsidRPr="00DF0C3B">
        <w:rPr>
          <w:rFonts w:eastAsia="Calibri"/>
        </w:rPr>
        <w:t>za točnost otpravka – ovlašteni službenik</w:t>
      </w:r>
    </w:p>
    <w:p w:rsidRDefault="00174D18" w:rsidP="00DF0C3B" w:rsidR="00174D18" w:rsidRPr="00DF0C3B">
      <w:pPr>
        <w:ind w:firstLine="708" w:left="4956"/>
        <w:jc w:val="center"/>
        <w:rPr>
          <w:rFonts w:eastAsia="Calibri"/>
        </w:rPr>
      </w:pPr>
      <w:r w:rsidRPr="00DF0C3B">
        <w:rPr>
          <w:rFonts w:eastAsia="Calibri"/>
        </w:rPr>
        <w:t xml:space="preserve">Ana </w:t>
      </w:r>
      <w:r>
        <w:rPr>
          <w:rFonts w:eastAsia="Calibri"/>
        </w:rPr>
        <w:t>Bosančić</w:t>
      </w:r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E403A9">
      <w:rPr>
        <w:lang w:val="hr-HR"/>
      </w:rPr>
      <w:t>228</w:t>
    </w:r>
    <w:r w:rsidR="001A42E0">
      <w:rPr>
        <w:lang w:val="hr-HR"/>
      </w:rPr>
      <w:t>/2018</w:t>
    </w:r>
    <w:r w:rsidR="00E403A9">
      <w:rPr>
        <w:lang w:val="hr-HR"/>
      </w:rPr>
      <w:t>-12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26E89"/>
    <w:rsid w:val="001614AD"/>
    <w:rsid w:val="001712C9"/>
    <w:rsid w:val="00174D18"/>
    <w:rsid w:val="001A42E0"/>
    <w:rsid w:val="0024181F"/>
    <w:rsid w:val="002C285B"/>
    <w:rsid w:val="003379BD"/>
    <w:rsid w:val="00346E83"/>
    <w:rsid w:val="003C2F22"/>
    <w:rsid w:val="003C73FF"/>
    <w:rsid w:val="00417EA6"/>
    <w:rsid w:val="00445000"/>
    <w:rsid w:val="004931A6"/>
    <w:rsid w:val="004A7E70"/>
    <w:rsid w:val="005112CF"/>
    <w:rsid w:val="005260BA"/>
    <w:rsid w:val="00614AA2"/>
    <w:rsid w:val="00672D9A"/>
    <w:rsid w:val="006736B6"/>
    <w:rsid w:val="0071519E"/>
    <w:rsid w:val="007F78E4"/>
    <w:rsid w:val="007F7A84"/>
    <w:rsid w:val="00800D6C"/>
    <w:rsid w:val="00811DBC"/>
    <w:rsid w:val="00814EDB"/>
    <w:rsid w:val="00815142"/>
    <w:rsid w:val="0083598C"/>
    <w:rsid w:val="00853B3E"/>
    <w:rsid w:val="00862C57"/>
    <w:rsid w:val="009074F1"/>
    <w:rsid w:val="00912D60"/>
    <w:rsid w:val="00974AAD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7506F"/>
    <w:rsid w:val="00BA2339"/>
    <w:rsid w:val="00D8632A"/>
    <w:rsid w:val="00DA5590"/>
    <w:rsid w:val="00DB02DB"/>
    <w:rsid w:val="00DD0D50"/>
    <w:rsid w:val="00DF67A1"/>
    <w:rsid w:val="00E33E04"/>
    <w:rsid w:val="00E403A9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4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D1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4D18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4D18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4D18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4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D1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4D18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4D18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4D18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St-228/2018-13</izvorni_sadrzaj>
    <derivirana_varijabla naziv="DomainObject.Oznaka_1">St-228/2018-13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RAKIJA HVAR j.d.o.o. za proizvodnju i trgovinu</izvorni_sadrzaj>
    <derivirana_varijabla naziv="DomainObject.Predmet.ProtustrankaFormated_1">  RAKIJA HVAR j.d.o.o. za proizvodnju i trgovinu</derivirana_varijabla>
  </DomainObject.Predmet.ProtustrankaFormated>
  <DomainObject.Predmet.ProtustrankaFormatedOIB>
    <izvorni_sadrzaj>  RAKIJA HVAR j.d.o.o. za proizvodnju i trgovinu, OIB 49919491783</izvorni_sadrzaj>
    <derivirana_varijabla naziv="DomainObject.Predmet.ProtustrankaFormatedOIB_1">  RAKIJA HVAR j.d.o.o. za proizvodnju i trgovinu, OIB 49919491783</derivirana_varijabla>
  </DomainObject.Predmet.ProtustrankaFormatedOIB>
  <DomainObject.Predmet.ProtustrankaFormatedWithAdress>
    <izvorni_sadrzaj> RAKIJA HVAR j.d.o.o. za proizvodnju i trgovinu, Ulica Zbora narodne garde 1, 21460 Stari Grad</izvorni_sadrzaj>
    <derivirana_varijabla naziv="DomainObject.Predmet.ProtustrankaFormatedWithAdress_1"> RAKIJA HVAR j.d.o.o. za proizvodnju i trgovinu, Ulica Zbora narodne garde 1, 21460 Stari Grad</derivirana_varijabla>
  </DomainObject.Predmet.ProtustrankaFormatedWithAdress>
  <DomainObject.Predmet.ProtustrankaFormatedWithAdressOIB>
    <izvorni_sadrzaj> RAKIJA HVAR j.d.o.o. za proizvodnju i trgovinu, OIB 49919491783, Ulica Zbora narodne garde 1, 21460 Stari Grad</izvorni_sadrzaj>
    <derivirana_varijabla naziv="DomainObject.Predmet.ProtustrankaFormatedWithAdressOIB_1"> RAKIJA HVAR j.d.o.o. za proizvodnju i trgovinu, OIB 49919491783, Ulica Zbora narodne garde 1, 21460 Stari Grad</derivirana_varijabla>
  </DomainObject.Predmet.ProtustrankaFormatedWithAdressOIB>
  <DomainObject.Predmet.ProtustrankaWithAdress>
    <izvorni_sadrzaj>RAKIJA HVAR j.d.o.o. za proizvodnju i trgovinu Ulica Zbora narodne garde 1, 21460 Stari Grad</izvorni_sadrzaj>
    <derivirana_varijabla naziv="DomainObject.Predmet.ProtustrankaWithAdress_1">RAKIJA HVAR j.d.o.o. za proizvodnju i trgovinu Ulica Zbora narodne garde 1, 21460 Stari Grad</derivirana_varijabla>
  </DomainObject.Predmet.ProtustrankaWithAdress>
  <DomainObject.Predmet.ProtustrankaWithAdressOIB>
    <izvorni_sadrzaj>RAKIJA HVAR j.d.o.o. za proizvodnju i trgovinu, OIB 49919491783, Ulica Zbora narodne garde 1, 21460 Stari Grad</izvorni_sadrzaj>
    <derivirana_varijabla naziv="DomainObject.Predmet.ProtustrankaWithAdressOIB_1">RAKIJA HVAR j.d.o.o. za proizvodnju i trgovinu, OIB 49919491783, Ulica Zbora narodne garde 1, 21460 Stari Grad</derivirana_varijabla>
  </DomainObject.Predmet.ProtustrankaWithAdressOIB>
  <DomainObject.Predmet.ProtustrankaNazivFormated>
    <izvorni_sadrzaj>RAKIJA HVAR j.d.o.o. za proizvodnju i trgovinu</izvorni_sadrzaj>
    <derivirana_varijabla naziv="DomainObject.Predmet.ProtustrankaNazivFormated_1">RAKIJA HVAR j.d.o.o. za proizvodnju i trgovinu</derivirana_varijabla>
  </DomainObject.Predmet.ProtustrankaNazivFormated>
  <DomainObject.Predmet.ProtustrankaNazivFormatedOIB>
    <izvorni_sadrzaj>RAKIJA HVAR j.d.o.o. za proizvodnju i trgovinu, OIB 49919491783</izvorni_sadrzaj>
    <derivirana_varijabla naziv="DomainObject.Predmet.ProtustrankaNazivFormatedOIB_1">RAKIJA HVAR j.d.o.o. za proizvodnju i trgovinu, OIB 49919491783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11247.97</izvorni_sadrzaj>
    <derivirana_varijabla naziv="DomainObject.Predmet.TrenutnaVrijednost_1">11247.97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RAKIJA HVAR j.d.o.o. za proizvodnju i trgovinu</item>
    </izvorni_sadrzaj>
    <derivirana_varijabla naziv="DomainObject.Predmet.ProtuStrankaListFormated_1">
      <item>RAKIJA HVAR j.d.o.o. za proizvodnju i trgovinu</item>
    </derivirana_varijabla>
  </DomainObject.Predmet.ProtuStrankaListFormated>
  <DomainObject.Predmet.ProtuStrankaListFormatedOIB>
    <izvorni_sadrzaj>
      <item>RAKIJA HVAR j.d.o.o. za proizvodnju i trgovinu, OIB 49919491783</item>
    </izvorni_sadrzaj>
    <derivirana_varijabla naziv="DomainObject.Predmet.ProtuStrankaListFormatedOIB_1">
      <item>RAKIJA HVAR j.d.o.o. za proizvodnju i trgovinu, OIB 49919491783</item>
    </derivirana_varijabla>
  </DomainObject.Predmet.ProtuStrankaListFormatedOIB>
  <DomainObject.Predmet.ProtuStrankaListFormatedWithAdress>
    <izvorni_sadrzaj>
      <item>RAKIJA HVAR j.d.o.o. za proizvodnju i trgovinu, Ulica Zbora narodne garde 1, 21460 Stari Grad</item>
    </izvorni_sadrzaj>
    <derivirana_varijabla naziv="DomainObject.Predmet.ProtuStrankaListFormatedWithAdress_1">
      <item>RAKIJA HVAR j.d.o.o. za proizvodnju i trgovinu, Ulica Zbora narodne garde 1, 21460 Stari Grad</item>
    </derivirana_varijabla>
  </DomainObject.Predmet.ProtuStrankaListFormatedWithAdress>
  <DomainObject.Predmet.ProtuStrankaListFormatedWithAdressOIB>
    <izvorni_sadrzaj>
      <item>RAKIJA HVAR j.d.o.o. za proizvodnju i trgovinu, OIB 49919491783, Ulica Zbora narodne garde 1, 21460 Stari Grad</item>
    </izvorni_sadrzaj>
    <derivirana_varijabla naziv="DomainObject.Predmet.ProtuStrankaListFormatedWithAdressOIB_1">
      <item>RAKIJA HVAR j.d.o.o. za proizvodnju i trgovinu, OIB 49919491783, Ulica Zbora narodne garde 1, 21460 Stari Grad</item>
    </derivirana_varijabla>
  </DomainObject.Predmet.ProtuStrankaListFormatedWithAdressOIB>
  <DomainObject.Predmet.ProtuStrankaListNazivFormated>
    <izvorni_sadrzaj>
      <item>RAKIJA HVAR j.d.o.o. za proizvodnju i trgovinu</item>
    </izvorni_sadrzaj>
    <derivirana_varijabla naziv="DomainObject.Predmet.ProtuStrankaListNazivFormated_1">
      <item>RAKIJA HVAR j.d.o.o. za proizvodnju i trgovinu</item>
    </derivirana_varijabla>
  </DomainObject.Predmet.ProtuStrankaListNazivFormated>
  <DomainObject.Predmet.ProtuStrankaListNazivFormatedOIB>
    <izvorni_sadrzaj>
      <item>RAKIJA HVAR j.d.o.o. za proizvodnju i trgovinu, OIB 49919491783</item>
    </izvorni_sadrzaj>
    <derivirana_varijabla naziv="DomainObject.Predmet.ProtuStrankaListNazivFormatedOIB_1">
      <item>RAKIJA HVAR j.d.o.o. za proizvodnju i trgovinu, OIB 49919491783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St-228/2018-13</izvorni_sadrzaj>
    <derivirana_varijabla naziv="DomainObject.PoslovniBrojDokumenta_1">St-228/2018-13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RAKIJA HVAR j.d.o.o. za proizvodnju i trgovinu</izvorni_sadrzaj>
    <derivirana_varijabla naziv="DomainObject.Predmet.ProtustrankaIDrugi_1">RAKIJA HVAR j.d.o.o.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RAKIJA HVAR j.d.o.o. za proizvodnju i trgovinu, OIB 49919491783, Ulica Zbora narodne garde 1, 21460 Stari Grad</izvorni_sadrzaj>
    <derivirana_varijabla naziv="DomainObject.Predmet.ProtustrankaIDrugiAdressOIB_1">RAKIJA HVAR j.d.o.o. za proizvodnju i trgovinu, OIB 49919491783, Ulica Zbora narodne garde 1,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RAKIJA HVAR j.d.o.o. za proizvodnju i trgovinu</item>
      <item>FINANCIJSKA AGENCIJA, RC SPLIT</item>
    </izvorni_sadrzaj>
    <derivirana_varijabla naziv="DomainObject.Predmet.SudioniciListNaziv_1">
      <item>RAKIJA HVAR j.d.o.o. za proizvodnju i trgovinu</item>
      <item>FINANCIJSKA AGENCIJA, RC SPLIT</item>
    </derivirana_varijabla>
  </DomainObject.Predmet.SudioniciListNaziv>
  <DomainObject.Predmet.SudioniciListAdressOIB>
    <izvorni_sadrzaj>
      <item>RAKIJA HVAR j.d.o.o. za proizvodnju i trgovinu, OIB 49919491783, Ulica Zbora narodne garde 1,21460 Stari Grad</item>
      <item>FINANCIJSKA AGENCIJA, RC SPLIT, OIB 85821130368, Mažuranićevo šetalište 24 b,21000 Split</item>
    </izvorni_sadrzaj>
    <derivirana_varijabla naziv="DomainObject.Predmet.SudioniciListAdressOIB_1">
      <item>RAKIJA HVAR j.d.o.o. za proizvodnju i trgovinu, OIB 49919491783, Ulica Zbora narodne garde 1,21460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49919491783</item>
      <item>, OIB 85821130368</item>
    </izvorni_sadrzaj>
    <derivirana_varijabla naziv="DomainObject.Predmet.SudioniciListNazivOIB_1">
      <item>, OIB 49919491783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St-228/2018-14</izvorni_sadrzaj>
    <derivirana_varijabla naziv="DomainObject.PredzadnjaOdlukaIzPredmeta.Oznaka_1">St-228/2018-14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343F0-62BB-4368-B995-34A8B668B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4119</properties:Characters>
  <properties:Lines>85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2019-01-29T07:55:00Z</cp:lastPrinted>
  <dcterms:modified xmlns:xsi="http://www.w3.org/2001/XMLSchema-instance" xsi:type="dcterms:W3CDTF">2019-01-29T08:21:00Z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St-228/2018-13 / Odluka - Rješenje o otvaranju i zaključenju skraćenog stečajnog postupka (St-228-2018_Rješenje_otvaranje_i_zaključenje.docx)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