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7ba0" w14:paraId="9727ba0" w:rsidRDefault="002A038E" w:rsidP="0075134E" w:rsidR="0075134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34E" w:rsidP="0075134E" w:rsidR="0075134E">
      <w:r>
        <w:t xml:space="preserve">REPUBLIKA HRVATSKA                                                                             </w:t>
      </w:r>
    </w:p>
    <w:p w:rsidRDefault="0075134E" w:rsidP="0075134E" w:rsidR="0075134E">
      <w:r>
        <w:t>Trgovački sud u Zagrebu</w:t>
      </w:r>
    </w:p>
    <w:p w:rsidRDefault="0075134E" w:rsidP="0075134E" w:rsidR="0075134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A038E" w:rsidP="0075134E" w:rsidR="002A038E"/>
    <w:p w:rsidRDefault="0075134E" w:rsidP="002A038E" w:rsidR="0075134E">
      <w:pPr>
        <w:jc w:val="center"/>
      </w:pPr>
      <w:r>
        <w:t>R E P U B L I K A    H R V A T S K A</w:t>
      </w:r>
    </w:p>
    <w:p w:rsidRDefault="0075134E" w:rsidP="002A038E" w:rsidR="0075134E">
      <w:pPr>
        <w:jc w:val="center"/>
      </w:pPr>
    </w:p>
    <w:p w:rsidRDefault="0075134E" w:rsidP="002A038E" w:rsidR="0075134E">
      <w:pPr>
        <w:jc w:val="center"/>
      </w:pPr>
      <w:r>
        <w:t>R J E Š E N J E</w:t>
      </w:r>
    </w:p>
    <w:p w:rsidRDefault="0075134E" w:rsidP="0075134E" w:rsidR="0075134E"/>
    <w:p w:rsidRDefault="0075134E" w:rsidP="0075134E" w:rsidR="0075134E"/>
    <w:p w:rsidRDefault="002A038E" w:rsidP="00FC40D7" w:rsidR="0075134E">
      <w:pPr>
        <w:ind w:firstLine="708"/>
        <w:jc w:val="both"/>
      </w:pPr>
      <w:r w:rsidRPr="002A038E">
        <w:t xml:space="preserve">Trgovački sud u Zagrebu, po sucu pojedincu Mirjani </w:t>
      </w:r>
      <w:proofErr w:type="spellStart"/>
      <w:r w:rsidRPr="002A038E">
        <w:t>Chour</w:t>
      </w:r>
      <w:proofErr w:type="spellEnd"/>
      <w:r w:rsidRPr="002A038E">
        <w:t xml:space="preserve"> Hršak, povodom prijedloga predlagatelja Financijske agencije, </w:t>
      </w:r>
      <w:proofErr w:type="spellStart"/>
      <w:r w:rsidRPr="002A038E">
        <w:t>RC</w:t>
      </w:r>
      <w:proofErr w:type="spellEnd"/>
      <w:r w:rsidRPr="002A038E">
        <w:t xml:space="preserve"> Zagreb, Podružnica Zagreb, Zagreb, Trg svibanjskih žrtva </w:t>
      </w:r>
      <w:proofErr w:type="spellStart"/>
      <w:r w:rsidRPr="002A038E">
        <w:t>1995</w:t>
      </w:r>
      <w:proofErr w:type="spellEnd"/>
      <w:r w:rsidRPr="002A038E">
        <w:t xml:space="preserve">. 1, za otvaranjem stečajnog postupka nad dužnikom ČIČAK SPORT d.o.o., Zagreb,Vida Došena 6, </w:t>
      </w:r>
      <w:proofErr w:type="spellStart"/>
      <w:r w:rsidRPr="002A038E">
        <w:t>OIB</w:t>
      </w:r>
      <w:proofErr w:type="spellEnd"/>
      <w:r w:rsidRPr="002A038E">
        <w:t xml:space="preserve">: </w:t>
      </w:r>
      <w:proofErr w:type="spellStart"/>
      <w:r w:rsidRPr="002A038E">
        <w:t>893</w:t>
      </w:r>
      <w:r w:rsidR="00FC40D7">
        <w:t>92013446</w:t>
      </w:r>
      <w:proofErr w:type="spellEnd"/>
      <w:r w:rsidR="00FC40D7">
        <w:t xml:space="preserve">, </w:t>
      </w:r>
      <w:proofErr w:type="spellStart"/>
      <w:r w:rsidR="00FC40D7">
        <w:t>MBS</w:t>
      </w:r>
      <w:proofErr w:type="spellEnd"/>
      <w:r w:rsidR="00FC40D7">
        <w:t xml:space="preserve">: </w:t>
      </w:r>
      <w:proofErr w:type="spellStart"/>
      <w:r w:rsidR="00FC40D7">
        <w:t>080576582</w:t>
      </w:r>
      <w:proofErr w:type="spellEnd"/>
      <w:r w:rsidR="00FC40D7">
        <w:t xml:space="preserve"> dana </w:t>
      </w:r>
      <w:proofErr w:type="spellStart"/>
      <w:r w:rsidR="00FC40D7">
        <w:t>17</w:t>
      </w:r>
      <w:proofErr w:type="spellEnd"/>
      <w:r w:rsidR="00FC40D7">
        <w:t>. listopada</w:t>
      </w:r>
      <w:r w:rsidRPr="002A038E">
        <w:t xml:space="preserve"> </w:t>
      </w:r>
      <w:proofErr w:type="spellStart"/>
      <w:r w:rsidRPr="002A038E">
        <w:t>2018</w:t>
      </w:r>
      <w:proofErr w:type="spellEnd"/>
      <w:r w:rsidRPr="002A038E">
        <w:t>.</w:t>
      </w:r>
    </w:p>
    <w:p w:rsidRDefault="00FC40D7" w:rsidP="0075134E" w:rsidR="00FC40D7"/>
    <w:p w:rsidRDefault="0075134E" w:rsidP="002A038E" w:rsidR="0075134E">
      <w:pPr>
        <w:jc w:val="center"/>
      </w:pPr>
      <w:r>
        <w:t>r i j e š i o    j e</w:t>
      </w:r>
    </w:p>
    <w:p w:rsidRDefault="0075134E" w:rsidP="0075134E" w:rsidR="0075134E"/>
    <w:p w:rsidRDefault="0075134E" w:rsidP="00FC1DD4" w:rsidR="0075134E">
      <w:pPr>
        <w:jc w:val="both"/>
      </w:pPr>
      <w:r>
        <w:t xml:space="preserve">Određuje se ročište radi </w:t>
      </w:r>
      <w:r w:rsidR="002C2B25">
        <w:t xml:space="preserve">očitovanja o prijedlogu za otvaranje stečajnog postupka nad </w:t>
      </w:r>
      <w:r w:rsidR="00B64FA9">
        <w:t>gore navedenim dužnikom na dan</w:t>
      </w:r>
    </w:p>
    <w:p w:rsidRDefault="00FC1DD4" w:rsidP="00FC1DD4" w:rsidR="00FC1DD4">
      <w:pPr>
        <w:jc w:val="both"/>
      </w:pPr>
    </w:p>
    <w:p w:rsidRDefault="00B64FA9" w:rsidP="002A038E" w:rsidR="0075134E" w:rsidRPr="002A038E">
      <w:pPr>
        <w:jc w:val="center"/>
        <w:rPr>
          <w:b/>
        </w:rPr>
      </w:pPr>
      <w:proofErr w:type="spellStart"/>
      <w:r>
        <w:rPr>
          <w:b/>
        </w:rPr>
        <w:t>05</w:t>
      </w:r>
      <w:proofErr w:type="spellEnd"/>
      <w:r>
        <w:rPr>
          <w:b/>
        </w:rPr>
        <w:t xml:space="preserve">. prosinca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godine u </w:t>
      </w:r>
      <w:proofErr w:type="spellStart"/>
      <w:r>
        <w:rPr>
          <w:b/>
        </w:rPr>
        <w:t>11</w:t>
      </w:r>
      <w:proofErr w:type="spellEnd"/>
      <w:r w:rsidR="0075134E" w:rsidRPr="002A038E">
        <w:rPr>
          <w:b/>
        </w:rPr>
        <w:t>,</w:t>
      </w:r>
      <w:proofErr w:type="spellStart"/>
      <w:r w:rsidR="0075134E" w:rsidRPr="002A038E">
        <w:rPr>
          <w:b/>
        </w:rPr>
        <w:t>00</w:t>
      </w:r>
      <w:proofErr w:type="spellEnd"/>
      <w:r w:rsidR="0075134E" w:rsidRPr="002A038E">
        <w:rPr>
          <w:b/>
        </w:rPr>
        <w:t xml:space="preserve"> sati</w:t>
      </w:r>
    </w:p>
    <w:p w:rsidRDefault="0075134E" w:rsidP="0075134E" w:rsidR="0075134E"/>
    <w:p w:rsidRDefault="0075134E" w:rsidP="002A038E" w:rsidR="0075134E">
      <w:pPr>
        <w:jc w:val="both"/>
      </w:pPr>
      <w:r>
        <w:t xml:space="preserve">kod ovoga suda u Zagrebu, Petrinjska 8 (dvorišna zgrada), soba broj </w:t>
      </w:r>
      <w:proofErr w:type="spellStart"/>
      <w:r>
        <w:t>39</w:t>
      </w:r>
      <w:proofErr w:type="spellEnd"/>
      <w:r>
        <w:t xml:space="preserve">/II. </w:t>
      </w:r>
    </w:p>
    <w:p w:rsidRDefault="0075134E" w:rsidP="0075134E" w:rsidR="0075134E"/>
    <w:p w:rsidRDefault="0075134E" w:rsidP="0075134E" w:rsidR="0075134E">
      <w:r>
        <w:t>Na ročište se pozivaju:</w:t>
      </w:r>
    </w:p>
    <w:p w:rsidRDefault="00A42093" w:rsidP="00A42093" w:rsidR="00A42093">
      <w:pPr>
        <w:numPr>
          <w:ilvl w:val="0"/>
          <w:numId w:val="1"/>
        </w:numPr>
        <w:tabs>
          <w:tab w:pos="0" w:val="left"/>
        </w:tabs>
        <w:contextualSpacing/>
        <w:rPr>
          <w:szCs w:val="24"/>
        </w:rPr>
      </w:pPr>
      <w:r>
        <w:rPr>
          <w:szCs w:val="24"/>
        </w:rPr>
        <w:t xml:space="preserve">Predlagatelji: </w:t>
      </w:r>
    </w:p>
    <w:p w:rsidRDefault="00A42093" w:rsidP="00A42093" w:rsidR="00A42093">
      <w:pPr>
        <w:pStyle w:val="Odlomakpopisa"/>
        <w:numPr>
          <w:ilvl w:val="0"/>
          <w:numId w:val="2"/>
        </w:numPr>
        <w:tabs>
          <w:tab w:pos="0" w:val="left"/>
        </w:tabs>
        <w:ind w:left="106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Zagreb, Trg Svibanjskih žrtava </w:t>
      </w:r>
      <w:proofErr w:type="spellStart"/>
      <w:r>
        <w:rPr>
          <w:rFonts w:hAnsi="Times New Roman" w:ascii="Times New Roman"/>
          <w:szCs w:val="24"/>
        </w:rPr>
        <w:t>1995</w:t>
      </w:r>
      <w:proofErr w:type="spellEnd"/>
      <w:r>
        <w:rPr>
          <w:rFonts w:hAnsi="Times New Roman" w:ascii="Times New Roman"/>
          <w:szCs w:val="24"/>
        </w:rPr>
        <w:t xml:space="preserve">. 1,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85821130368</w:t>
      </w:r>
      <w:proofErr w:type="spellEnd"/>
      <w:r>
        <w:rPr>
          <w:rFonts w:hAnsi="Times New Roman" w:ascii="Times New Roman"/>
          <w:szCs w:val="24"/>
        </w:rPr>
        <w:t>,</w:t>
      </w:r>
    </w:p>
    <w:p w:rsidRDefault="00A42093" w:rsidP="00A42093" w:rsidR="00A42093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szCs w:val="24"/>
        </w:rPr>
      </w:pPr>
      <w:r>
        <w:rPr>
          <w:szCs w:val="24"/>
        </w:rPr>
        <w:t xml:space="preserve">M.I.PAVIĆ d.o.o. Zagreb, </w:t>
      </w:r>
      <w:proofErr w:type="spellStart"/>
      <w:r>
        <w:rPr>
          <w:szCs w:val="24"/>
        </w:rPr>
        <w:t>Jelašička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44</w:t>
      </w:r>
      <w:proofErr w:type="spellEnd"/>
      <w:r>
        <w:rPr>
          <w:szCs w:val="24"/>
        </w:rPr>
        <w:t xml:space="preserve">/G,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34895898158</w:t>
      </w:r>
      <w:proofErr w:type="spellEnd"/>
      <w:r>
        <w:rPr>
          <w:szCs w:val="24"/>
        </w:rPr>
        <w:t>,</w:t>
      </w:r>
    </w:p>
    <w:p w:rsidRDefault="00A42093" w:rsidP="00A42093" w:rsidR="00A42093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szCs w:val="24"/>
        </w:rPr>
      </w:pPr>
      <w:r>
        <w:rPr>
          <w:szCs w:val="24"/>
        </w:rPr>
        <w:t xml:space="preserve">GRAD SVETA </w:t>
      </w:r>
      <w:proofErr w:type="spellStart"/>
      <w:r>
        <w:rPr>
          <w:szCs w:val="24"/>
        </w:rPr>
        <w:t>NEDELJA</w:t>
      </w:r>
      <w:proofErr w:type="spellEnd"/>
      <w:r>
        <w:rPr>
          <w:szCs w:val="24"/>
        </w:rPr>
        <w:t xml:space="preserve">, Sveta </w:t>
      </w:r>
      <w:proofErr w:type="spellStart"/>
      <w:r>
        <w:rPr>
          <w:szCs w:val="24"/>
        </w:rPr>
        <w:t>Nedelja</w:t>
      </w:r>
      <w:proofErr w:type="spellEnd"/>
      <w:r>
        <w:rPr>
          <w:szCs w:val="24"/>
        </w:rPr>
        <w:t xml:space="preserve">, Trg Ante Starčevića 5,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24436052952</w:t>
      </w:r>
      <w:proofErr w:type="spellEnd"/>
      <w:r>
        <w:rPr>
          <w:szCs w:val="24"/>
        </w:rPr>
        <w:t>,</w:t>
      </w:r>
    </w:p>
    <w:p w:rsidRDefault="00A42093" w:rsidP="00A42093" w:rsidR="00A42093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szCs w:val="24"/>
        </w:rPr>
      </w:pPr>
      <w:proofErr w:type="spellStart"/>
      <w:r>
        <w:rPr>
          <w:szCs w:val="24"/>
        </w:rPr>
        <w:t>ALPE</w:t>
      </w:r>
      <w:proofErr w:type="spellEnd"/>
      <w:r>
        <w:rPr>
          <w:szCs w:val="24"/>
        </w:rPr>
        <w:t>-</w:t>
      </w:r>
      <w:proofErr w:type="spellStart"/>
      <w:r>
        <w:rPr>
          <w:szCs w:val="24"/>
        </w:rPr>
        <w:t>ADRIA</w:t>
      </w:r>
      <w:proofErr w:type="spellEnd"/>
      <w:r>
        <w:rPr>
          <w:szCs w:val="24"/>
        </w:rPr>
        <w:t xml:space="preserve"> POSLOVODSTVO d.o.o. Zagreb, Slavonska avenija </w:t>
      </w:r>
      <w:proofErr w:type="spellStart"/>
      <w:r>
        <w:rPr>
          <w:szCs w:val="24"/>
        </w:rPr>
        <w:t>6a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99488126785</w:t>
      </w:r>
      <w:proofErr w:type="spellEnd"/>
      <w:r>
        <w:rPr>
          <w:szCs w:val="24"/>
        </w:rPr>
        <w:t>.</w:t>
      </w:r>
    </w:p>
    <w:p w:rsidRDefault="00FC1DD4" w:rsidP="00A42093" w:rsidR="00A42093">
      <w:pPr>
        <w:numPr>
          <w:ilvl w:val="0"/>
          <w:numId w:val="1"/>
        </w:numPr>
        <w:tabs>
          <w:tab w:pos="1276" w:val="left"/>
        </w:tabs>
        <w:contextualSpacing/>
        <w:rPr>
          <w:szCs w:val="24"/>
        </w:rPr>
      </w:pPr>
      <w:r>
        <w:rPr>
          <w:szCs w:val="24"/>
        </w:rPr>
        <w:t>Dužnik</w:t>
      </w:r>
    </w:p>
    <w:p w:rsidRDefault="00A42093" w:rsidP="00A42093" w:rsidR="00A42093">
      <w:pPr>
        <w:numPr>
          <w:ilvl w:val="0"/>
          <w:numId w:val="1"/>
        </w:numPr>
        <w:tabs>
          <w:tab w:pos="1276" w:val="left"/>
        </w:tabs>
        <w:contextualSpacing/>
        <w:rPr>
          <w:szCs w:val="24"/>
        </w:rPr>
      </w:pPr>
      <w:r>
        <w:rPr>
          <w:szCs w:val="24"/>
        </w:rPr>
        <w:t>Zakonski zastupnik dužnika Ilija Čičak.</w:t>
      </w:r>
    </w:p>
    <w:p w:rsidRDefault="0075134E" w:rsidP="0075134E" w:rsidR="0075134E"/>
    <w:p w:rsidRDefault="0075134E" w:rsidP="0075134E" w:rsidR="0075134E"/>
    <w:p w:rsidRDefault="00FC1DD4" w:rsidP="002A038E" w:rsidR="0075134E">
      <w:pPr>
        <w:jc w:val="center"/>
      </w:pPr>
      <w:r>
        <w:t xml:space="preserve">Zagreb </w:t>
      </w:r>
      <w:proofErr w:type="spellStart"/>
      <w:r>
        <w:t>17</w:t>
      </w:r>
      <w:proofErr w:type="spellEnd"/>
      <w:r>
        <w:t>. listopada</w:t>
      </w:r>
      <w:r w:rsidR="0075134E">
        <w:t xml:space="preserve"> </w:t>
      </w:r>
      <w:proofErr w:type="spellStart"/>
      <w:r w:rsidR="0075134E">
        <w:t>2018</w:t>
      </w:r>
      <w:proofErr w:type="spellEnd"/>
      <w:r w:rsidR="0075134E">
        <w:t>.</w:t>
      </w:r>
    </w:p>
    <w:p w:rsidRDefault="0075134E" w:rsidP="0075134E" w:rsidR="0075134E"/>
    <w:p w:rsidRDefault="00AB04E7" w:rsidP="0075134E" w:rsidR="007513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</w:t>
      </w:r>
      <w:r w:rsidR="0075134E">
        <w:t xml:space="preserve"> S U D A C :</w:t>
      </w:r>
    </w:p>
    <w:p w:rsidRDefault="0075134E" w:rsidP="0075134E" w:rsidR="007513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AB04E7" w:rsidP="002A038E" w:rsidR="0075134E">
      <w:pPr>
        <w:ind w:firstLine="708" w:left="4956"/>
      </w:pPr>
      <w:r>
        <w:t xml:space="preserve">  </w:t>
      </w:r>
      <w:proofErr w:type="spellStart"/>
      <w:r w:rsidR="0075134E">
        <w:t>MIRJANA</w:t>
      </w:r>
      <w:proofErr w:type="spellEnd"/>
      <w:r w:rsidR="0075134E">
        <w:t xml:space="preserve"> </w:t>
      </w:r>
      <w:proofErr w:type="spellStart"/>
      <w:r w:rsidR="0075134E">
        <w:t>CHOUR</w:t>
      </w:r>
      <w:proofErr w:type="spellEnd"/>
      <w:r w:rsidR="0075134E">
        <w:t xml:space="preserve"> </w:t>
      </w:r>
      <w:proofErr w:type="spellStart"/>
      <w:r w:rsidR="0075134E">
        <w:t>HRŠAK</w:t>
      </w:r>
      <w:proofErr w:type="spellEnd"/>
      <w:r>
        <w:t>, v.r.</w:t>
      </w:r>
    </w:p>
    <w:p w:rsidRDefault="0075134E" w:rsidP="0075134E" w:rsidR="0075134E"/>
    <w:p w:rsidRDefault="00AB04E7" w:rsidP="00AB04E7" w:rsidR="00AB04E7">
      <w:pPr>
        <w:ind w:left="4956"/>
      </w:pPr>
      <w:r>
        <w:t xml:space="preserve">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B04E7" w:rsidP="00AB04E7" w:rsidR="00367176">
      <w:r>
        <w:tab/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>Maja Hajtek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423" w:rsidP="0075134E" w:rsidR="00F56423">
      <w:r>
        <w:separator/>
      </w:r>
    </w:p>
  </w:endnote>
  <w:endnote w:id="0" w:type="continuationSeparator">
    <w:p w:rsidRDefault="00F56423" w:rsidP="0075134E" w:rsidR="00F56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423" w:rsidP="0075134E" w:rsidR="00F56423">
      <w:r>
        <w:separator/>
      </w:r>
    </w:p>
  </w:footnote>
  <w:footnote w:id="0" w:type="continuationSeparator">
    <w:p w:rsidRDefault="00F56423" w:rsidP="0075134E" w:rsidR="00F56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34E" w:rsidP="0075134E" w:rsidR="0075134E">
    <w:pPr>
      <w:pStyle w:val="Zaglavlje"/>
      <w:jc w:val="right"/>
    </w:pPr>
    <w:proofErr w:type="spellStart"/>
    <w:r w:rsidRPr="0075134E">
      <w:t>34</w:t>
    </w:r>
    <w:proofErr w:type="spellEnd"/>
    <w:r w:rsidRPr="0075134E">
      <w:t>. St-</w:t>
    </w:r>
    <w:proofErr w:type="spellStart"/>
    <w:r w:rsidRPr="0075134E">
      <w:t>2083</w:t>
    </w:r>
    <w:proofErr w:type="spellEnd"/>
    <w:r w:rsidRPr="0075134E">
      <w:t>/</w:t>
    </w:r>
    <w:proofErr w:type="spellStart"/>
    <w:r w:rsidRPr="0075134E">
      <w:t>2016</w:t>
    </w:r>
    <w:proofErr w:type="spellEnd"/>
    <w:r w:rsidRPr="0075134E">
      <w:t>-</w:t>
    </w:r>
    <w:proofErr w:type="spellStart"/>
    <w:r w:rsidRPr="0075134E">
      <w:t>26</w:t>
    </w:r>
    <w:proofErr w:type="spellEnd"/>
  </w:p>
  <w:p w:rsidRDefault="0075134E" w:rsidR="007513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AAB34CF"/>
    <w:multiLevelType w:val="hybridMultilevel"/>
    <w:tmpl w:val="8A602B48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34E"/>
    <w:rsid w:val="001B39C4"/>
    <w:rsid w:val="002A038E"/>
    <w:rsid w:val="002C2B25"/>
    <w:rsid w:val="00455A97"/>
    <w:rsid w:val="0075134E"/>
    <w:rsid w:val="007615D1"/>
    <w:rsid w:val="00A42093"/>
    <w:rsid w:val="00AB04E7"/>
    <w:rsid w:val="00B521A3"/>
    <w:rsid w:val="00B64FA9"/>
    <w:rsid w:val="00C66AD7"/>
    <w:rsid w:val="00C86A2D"/>
    <w:rsid w:val="00CA2895"/>
    <w:rsid w:val="00F56423"/>
    <w:rsid w:val="00FC1DD4"/>
    <w:rsid w:val="00FC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13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134E"/>
  </w:style>
  <w:style w:styleId="Podnoje" w:type="paragraph">
    <w:name w:val="footer"/>
    <w:basedOn w:val="Normal"/>
    <w:link w:val="PodnojeChar"/>
    <w:uiPriority w:val="99"/>
    <w:unhideWhenUsed/>
    <w:rsid w:val="007513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134E"/>
  </w:style>
  <w:style w:styleId="Tekstbalonia" w:type="paragraph">
    <w:name w:val="Balloon Text"/>
    <w:basedOn w:val="Normal"/>
    <w:link w:val="TekstbaloniaChar"/>
    <w:uiPriority w:val="99"/>
    <w:semiHidden/>
    <w:unhideWhenUsed/>
    <w:rsid w:val="007513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34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2093"/>
    <w:pPr>
      <w:ind w:left="720"/>
      <w:contextualSpacing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13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134E"/>
  </w:style>
  <w:style w:styleId="Podnoje" w:type="paragraph">
    <w:name w:val="footer"/>
    <w:basedOn w:val="Normal"/>
    <w:link w:val="PodnojeChar"/>
    <w:uiPriority w:val="99"/>
    <w:unhideWhenUsed/>
    <w:rsid w:val="007513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134E"/>
  </w:style>
  <w:style w:styleId="Tekstbalonia" w:type="paragraph">
    <w:name w:val="Balloon Text"/>
    <w:basedOn w:val="Normal"/>
    <w:link w:val="TekstbaloniaChar"/>
    <w:uiPriority w:val="99"/>
    <w:semiHidden/>
    <w:unhideWhenUsed/>
    <w:rsid w:val="007513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34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2093"/>
    <w:pPr>
      <w:ind w:left="720"/>
      <w:contextualSpacing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St-2083/2016</izvorni_sadrzaj>
    <derivirana_varijabla naziv="DomainObject.Predmet.OznakaBroj_1">St-2083/2016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M.I.PAVIĆ d.o.o. zastupanog po punomoćniku Odvjetničko društvo Balatinec i Nikolić d.o.o.</izvorni_sadrzaj>
    <derivirana_varijabla naziv="DomainObject.Predmet.StrankaFormated_1">  FINA Regionalni centar Zagreb; M.I.PAVIĆ d.o.o. zastupanog po punomoćniku Odvjetničko društvo Balatinec i Nikolić d.o.o.</derivirana_varijabla>
  </DomainObject.Predmet.StrankaFormated>
  <DomainObject.Predmet.StrankaFormatedOIB>
    <izvorni_sadrzaj>  FINA Regionalni centar Zagreb, OIB 85821130368; M.I.PAVIĆ d.o.o., OIB 34895898158 zastupanog po punomoćniku Odvjetničko društvo Balatinec i Nikolić d.o.o.</izvorni_sadrzaj>
    <derivirana_varijabla naziv="DomainObject.Predmet.StrankaFormatedOIB_1">  FINA Regionalni centar Zagreb, OIB 85821130368; M.I.PAVIĆ d.o.o., OIB 34895898158 zastupanog po punomoćniku Odvjetničko društvo Balatinec i Nikolić d.o.o.</derivirana_varijabla>
  </DomainObject.Predmet.StrankaFormatedOIB>
  <DomainObject.Predmet.StrankaFormatedWithAdress>
    <izvorni_sadrzaj> FINA Regionalni centar Zagreb, Trg svibanjskih žrtava 1995.br 1, 10000 Zagreb; M.I.PAVIĆ d.o.o., Jelašička 44/G, 10000 Zagreb zastupanog po punomoćniku Odvjetničko društvo Balatinec i Nikolić d.o.o.</izvorni_sadrzaj>
    <derivirana_varijabla naziv="DomainObject.Predmet.StrankaFormatedWithAdress_1"> FINA Regionalni centar Zagreb, Trg svibanjskih žrtava 1995.br 1, 10000 Zagreb; M.I.PAVIĆ d.o.o., Jelašička 44/G, 10000 Zagreb zastupanog po punomoćniku Odvjetničko društvo Balatinec i Nikolić d.o.o.</derivirana_varijabla>
  </DomainObject.Predmet.StrankaFormatedWithAdress>
  <DomainObject.Predmet.StrankaFormatedWithAdressOIB>
    <izvorni_sadrzaj> FINA Regionalni centar Zagreb, OIB 85821130368, Trg svibanjskih žrtava 1995.br 1, 10000 Zagreb; M.I.PAVIĆ d.o.o., OIB 34895898158, Jelašička 44/G, 10000 Zagreb zastupanog po punomoćniku Odvjetničko društvo Balatinec i Nikolić d.o.o.</izvorni_sadrzaj>
    <derivirana_varijabla naziv="DomainObject.Predmet.StrankaFormatedWithAdressOIB_1"> FINA Regionalni centar Zagreb, OIB 85821130368, Trg svibanjskih žrtava 1995.br 1, 10000 Zagreb; M.I.PAVIĆ d.o.o., OIB 34895898158, Jelašička 44/G, 10000 Zagreb zastupanog po punomoćniku Odvjetničko društvo Balatinec i Nikolić d.o.o.</derivirana_varijabla>
  </DomainObject.Predmet.StrankaFormatedWithAdressOIB>
  <DomainObject.Predmet.StrankaWithAdress>
    <izvorni_sadrzaj>FINA Regionalni centar Zagreb Trg svibanjskih žrtava 1995.br 1,10000 Zagreb,M.I.PAVIĆ d.o.o. Jelašička 44/G,10000 Zagreb</izvorni_sadrzaj>
    <derivirana_varijabla naziv="DomainObject.Predmet.StrankaWithAdress_1">FINA Regionalni centar Zagreb Trg svibanjskih žrtava 1995.br 1,10000 Zagreb,M.I.PAVIĆ d.o.o. Jelašička 44/G,10000 Zagreb</derivirana_varijabla>
  </DomainObject.Predmet.StrankaWithAdress>
  <DomainObject.Predmet.StrankaWithAdressOIB>
    <izvorni_sadrzaj>FINA Regionalni centar Zagreb, OIB 85821130368, Trg svibanjskih žrtava 1995.br 1,10000 Zagreb,M.I.PAVIĆ d.o.o., OIB 34895898158, Jelašička 44/G,10000 Zagreb</izvorni_sadrzaj>
    <derivirana_varijabla naziv="DomainObject.Predmet.StrankaWithAdressOIB_1">FINA Regionalni centar Zagreb, OIB 85821130368, Trg svibanjskih žrtava 1995.br 1,10000 Zagreb,M.I.PAVIĆ d.o.o., OIB 34895898158, Jelašička 44/G,10000 Zagreb</derivirana_varijabla>
  </DomainObject.Predmet.StrankaWithAdressOIB>
  <DomainObject.Predmet.StrankaNazivFormated>
    <izvorni_sadrzaj>FINA Regionalni centar Zagreb,M.I.PAVIĆ d.o.o.</izvorni_sadrzaj>
    <derivirana_varijabla naziv="DomainObject.Predmet.StrankaNazivFormated_1">FINA Regionalni centar Zagreb,M.I.PAVIĆ d.o.o.</derivirana_varijabla>
  </DomainObject.Predmet.StrankaNazivFormated>
  <DomainObject.Predmet.StrankaNazivFormatedOIB>
    <izvorni_sadrzaj>FINA Regionalni centar Zagreb, OIB 85821130368,M.I.PAVIĆ d.o.o., OIB 34895898158</izvorni_sadrzaj>
    <derivirana_varijabla naziv="DomainObject.Predmet.StrankaNazivFormatedOIB_1">FINA Regionalni centar Zagreb, OIB 85821130368,M.I.PAVIĆ d.o.o., OIB 34895898158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M.I.PAVIĆ d.o.o. zastupanog po punomoćniku Odvjetničko društvo Balatinec i Nikolić d.o.o.</item>
    </izvorni_sadrzaj>
    <derivirana_varijabla naziv="DomainObject.Predmet.StrankaListFormated_1">
      <item>FINA Regionalni centar Zagreb</item>
      <item>M.I.PAVIĆ d.o.o. zastupanog po punomoćniku Odvjetničko društvo Balatinec i Nikolić d.o.o.</item>
    </derivirana_varijabla>
  </DomainObject.Predmet.StrankaListFormated>
  <DomainObject.Predmet.StrankaListFormatedOIB>
    <izvorni_sadrzaj>
      <item>FINA Regionalni centar Zagreb, OIB 85821130368</item>
      <item>M.I.PAVIĆ d.o.o., OIB 34895898158 zastupanog po punomoćniku Odvjetničko društvo Balatinec i Nikolić d.o.o.</item>
    </izvorni_sadrzaj>
    <derivirana_varijabla naziv="DomainObject.Predmet.StrankaListFormatedOIB_1">
      <item>FINA Regionalni centar Zagreb, OIB 85821130368</item>
      <item>M.I.PAVIĆ d.o.o., OIB 34895898158 zastupanog po punomoćniku Odvjetničko društvo Balatinec i Nikolić d.o.o.</item>
    </derivirana_varijabla>
  </DomainObject.Predmet.StrankaListFormatedOIB>
  <DomainObject.Predmet.StrankaListFormatedWithAdress>
    <izvorni_sadrzaj>
      <item>FINA Regionalni centar Zagreb, Trg svibanjskih žrtava 1995.br 1, 10000 Zagreb</item>
      <item>M.I.PAVIĆ d.o.o., Jelašička 44/G, 10000 Zagreb zastupanog po punomoćniku Odvjetničko društvo Balatinec i Nikolić d.o.o.</item>
    </izvorni_sadrzaj>
    <derivirana_varijabla naziv="DomainObject.Predmet.StrankaListFormatedWithAdress_1">
      <item>FINA Regionalni centar Zagreb, Trg svibanjskih žrtava 1995.br 1, 10000 Zagreb</item>
      <item>M.I.PAVIĆ d.o.o., Jelašička 44/G, 10000 Zagreb zastupanog po punomoćniku Odvjetničko društvo Balatinec i Nikolić d.o.o.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izvorni_sadrzaj>
    <derivirana_varijabla naziv="DomainObject.Predmet.StrankaListFormatedWithAdressOIB_1"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derivirana_varijabla>
  </DomainObject.Predmet.StrankaListFormatedWithAdressOIB>
  <DomainObject.Predmet.StrankaListNazivFormated>
    <izvorni_sadrzaj>
      <item>FINA Regionalni centar Zagreb</item>
      <item>M.I.PAVIĆ d.o.o.</item>
    </izvorni_sadrzaj>
    <derivirana_varijabla naziv="DomainObject.Predmet.StrankaListNazivFormated_1">
      <item>FINA Regionalni centar Zagreb</item>
      <item>M.I.PAVIĆ d.o.o.</item>
    </derivirana_varijabla>
  </DomainObject.Predmet.StrankaListNazivFormated>
  <DomainObject.Predmet.StrankaListNazivFormatedOIB>
    <izvorni_sadrzaj>
      <item>FINA Regionalni centar Zagreb, OIB 85821130368</item>
      <item>M.I.PAVIĆ d.o.o., OIB 34895898158</item>
    </izvorni_sadrzaj>
    <derivirana_varijabla naziv="DomainObject.Predmet.StrankaListNazivFormatedOIB_1">
      <item>FINA Regionalni centar Zagreb, OIB 85821130368</item>
      <item>M.I.PAVIĆ d.o.o., OIB 34895898158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  <item>Odvjetničko društvo Balatinec i Nikolić d.o.o. punomoćnik sudionika u postupku M.I.PAVIĆ d.o.o.</item>
    </izvorni_sadrzaj>
    <derivirana_varijabla naziv="DomainObject.Predmet.OstaliListFormated_1">
      <item>ILIJA ČIČAK punomoćnik sudionika u postupku ČIČAK SPORT d.o.o.</item>
      <item>Odvjetničko društvo Balatinec i Nikolić d.o.o. punomoćnik sudionika u postupku M.I.PAVIĆ d.o.o.</item>
    </derivirana_varijabla>
  </DomainObject.Predmet.OstaliListFormated>
  <DomainObject.Predmet.OstaliListFormatedOIB>
    <izvorni_sadrzaj>
      <item>ILIJA ČIČAK, OIB 29397825065 punomoćnik sudionika u postupku ČIČAK SPORT d.o.o.</item>
      <item>Odvjetničko društvo Balatinec i Nikolić d.o.o., OIB 55497820258 punomoćnik sudionika u postupku M.I.PAVIĆ d.o.o.</item>
    </izvorni_sadrzaj>
    <derivirana_varijabla naziv="DomainObject.Predmet.OstaliListFormatedOIB_1">
      <item>ILIJA ČIČAK, OIB 29397825065 punomoćnik sudionika u postupku ČIČAK SPORT d.o.o.</item>
      <item>Odvjetničko društvo Balatinec i Nikolić d.o.o., OIB 55497820258 punomoćnik sudionika u postupku M.I.PAVIĆ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izvorni_sadrzaj>
    <derivirana_varijabla naziv="DomainObject.Predmet.OstaliListFormatedWithAdress_1"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izvorni_sadrzaj>
    <derivirana_varijabla naziv="DomainObject.Predmet.OstaliListFormatedWithAdressOIB_1"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derivirana_varijabla>
  </DomainObject.Predmet.OstaliListFormatedWithAdressOIB>
  <DomainObject.Predmet.OstaliListNazivFormated>
    <izvorni_sadrzaj>
      <item>ILIJA ČIČAK</item>
      <item>Odvjetničko društvo Balatinec i Nikolić d.o.o.</item>
    </izvorni_sadrzaj>
    <derivirana_varijabla naziv="DomainObject.Predmet.OstaliListNazivFormated_1">
      <item>ILIJA ČIČAK</item>
      <item>Odvjetničko društvo Balatinec i Nikolić d.o.o.</item>
    </derivirana_varijabla>
  </DomainObject.Predmet.OstaliListNazivFormated>
  <DomainObject.Predmet.OstaliListNazivFormatedOIB>
    <izvorni_sadrzaj>
      <item>ILIJA ČIČAK, OIB 29397825065</item>
      <item>Odvjetničko društvo Balatinec i Nikolić d.o.o., OIB 55497820258</item>
    </izvorni_sadrzaj>
    <derivirana_varijabla naziv="DomainObject.Predmet.OstaliListNazivFormatedOIB_1">
      <item>ILIJA ČIČAK, OIB 29397825065</item>
      <item>Odvjetničko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M.I.PAVIĆ d.o.o. i dr.</izvorni_sadrzaj>
    <derivirana_varijabla naziv="DomainObject.Predmet.StrankaIDrugi_1">M.I.PAVIĆ d.o.o. i dr.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M.I.PAVIĆ d.o.o., OIB 34895898158, Jelašička 44/G, 10000 Zagreb i dr.</izvorni_sadrzaj>
    <derivirana_varijabla naziv="DomainObject.Predmet.StrankaIDrugiAdressOIB_1">M.I.PAVIĆ d.o.o., OIB 34895898158, Jelašička 44/G, 10000 Zagreb i dr.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ČIČAK SPORT d.o.o.</item>
      <item>FINA Regionalni centar Zagreb</item>
      <item>ILIJA ČIČAK</item>
      <item>M.I.PAVIĆ d.o.o.</item>
      <item>Odvjetničko društvo Balatinec i Nikolić d.o.o.</item>
    </izvorni_sadrzaj>
    <derivirana_varijabla naziv="DomainObject.Predmet.SudioniciListNaziv_1">
      <item>ČIČAK SPORT d.o.o.</item>
      <item>FINA Regionalni centar Zagreb</item>
      <item>ILIJA ČIČAK</item>
      <item>M.I.PAVIĆ d.o.o.</item>
      <item>Odvjetničko društvo Balatinec i Nikolić d.o.o.</item>
    </derivirana_varijabla>
  </DomainObject.Predmet.SudioniciListNaziv>
  <DomainObject.Predmet.SudioniciListAdressOIB>
    <izvorni_sadrzaj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izvorni_sadrzaj>
    <derivirana_varijabla naziv="DomainObject.Predmet.SudioniciListAdressOIB_1"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89392013446</item>
      <item>, OIB 85821130368</item>
      <item>, OIB 29397825065</item>
      <item>, OIB 34895898158</item>
      <item>, OIB 55497820258</item>
    </izvorni_sadrzaj>
    <derivirana_varijabla naziv="DomainObject.Predmet.SudioniciListNazivOIB_1">
      <item>, OIB 89392013446</item>
      <item>, OIB 85821130368</item>
      <item>, OIB 29397825065</item>
      <item>, OIB 34895898158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St-2083/2016-22</izvorni_sadrzaj>
    <derivirana_varijabla naziv="DomainObject.PredzadnjaOdlukaIzPredmeta.Oznaka_1">St-2083/2016-22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1012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2018-10-17T11:30:00Z</dcterms:created>
  <dc:creator>Maja Hajtek</dc:creator>
  <cp:lastModifiedBy>Maja Hajtek</cp:lastModifiedBy>
  <cp:lastPrinted>2018-10-17T11:29:00Z</cp:lastPrinted>
  <dcterms:modified xmlns:xsi="http://www.w3.org/2001/XMLSchema-instance" xsi:type="dcterms:W3CDTF">2018-10-17T11:35:00Z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  2083;2016 - 26.docx)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