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44c7" w14:paraId="75f44c7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0B2BF7">
        <w:t>3793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0B2BF7">
        <w:rPr>
          <w:b/>
        </w:rPr>
        <w:t>BARINVEST</w:t>
      </w:r>
      <w:r w:rsidR="003579F3">
        <w:rPr>
          <w:b/>
        </w:rPr>
        <w:t xml:space="preserve"> d.o.o.</w:t>
      </w:r>
      <w:r w:rsidR="00AC4528" w:rsidRPr="0029662A">
        <w:t xml:space="preserve">, </w:t>
      </w:r>
      <w:r w:rsidR="003958B3">
        <w:t xml:space="preserve">Zagreb, </w:t>
      </w:r>
      <w:r w:rsidR="000B2BF7">
        <w:t>Marijana Haberlea 10</w:t>
      </w:r>
      <w:r w:rsidR="00EF2719" w:rsidRPr="0029662A">
        <w:t>,</w:t>
      </w:r>
      <w:r w:rsidR="00AC4528" w:rsidRPr="0029662A">
        <w:t xml:space="preserve"> (OIB </w:t>
      </w:r>
      <w:r w:rsidR="000B2BF7">
        <w:t>84105961309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0B2BF7">
        <w:t>7.903.309,30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B2BF7">
      <w:rPr>
        <w:b/>
      </w:rPr>
      <w:t>3793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0F131D"/>
    <w:rsid w:val="00114EAD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3A15"/>
    <w:rsid w:val="00413F4C"/>
    <w:rsid w:val="0048485E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308FF"/>
    <w:rsid w:val="00D6462D"/>
    <w:rsid w:val="00D66226"/>
    <w:rsid w:val="00DA05FB"/>
    <w:rsid w:val="00DE6B63"/>
    <w:rsid w:val="00E675C4"/>
    <w:rsid w:val="00EC3302"/>
    <w:rsid w:val="00ED6AA8"/>
    <w:rsid w:val="00EE550C"/>
    <w:rsid w:val="00EF2719"/>
    <w:rsid w:val="00F034D3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1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3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3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3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3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1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3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3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3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3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3793</izvorni_sadrzaj>
    <derivirana_varijabla naziv="DomainObject.Predmet.Broj_1">3793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St-3793/2015</izvorni_sadrzaj>
    <derivirana_varijabla naziv="DomainObject.Predmet.OznakaBroj_1">St-3793/2015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BARINVEST d.o.o. zastupanog po punomoćniku Antun Crlenjak; Bogoljub Kapović</izvorni_sadrzaj>
    <derivirana_varijabla naziv="DomainObject.Predmet.ProtustrankaFormated_1">  BARINVEST d.o.o. zastupanog po punomoćniku Antun Crlenjak; Bogoljub Kapović</derivirana_varijabla>
  </DomainObject.Predmet.ProtustrankaFormated>
  <DomainObject.Predmet.ProtustrankaFormatedOIB>
    <izvorni_sadrzaj>  BARINVEST d.o.o., OIB 84105961309 zastupanog po punomoćniku Antun Crlenjak; Bogoljub Kapović</izvorni_sadrzaj>
    <derivirana_varijabla naziv="DomainObject.Predmet.ProtustrankaFormatedOIB_1">  BARINVEST d.o.o., OIB 84105961309 zastupanog po punomoćniku Antun Crlenjak; Bogoljub Kapović</derivirana_varijabla>
  </DomainObject.Predmet.ProtustrankaFormatedOIB>
  <DomainObject.Predmet.ProtustrankaFormatedWithAdress>
    <izvorni_sadrzaj> BARINVEST d.o.o., Marijana Haberlea 10, 10000 Zagreb zastupanog po punomoćniku Antun Crlenjak; Bogoljub Kapović</izvorni_sadrzaj>
    <derivirana_varijabla naziv="DomainObject.Predmet.ProtustrankaFormatedWithAdress_1"> BARINVEST d.o.o., Marijana Haberlea 10, 10000 Zagreb zastupanog po punomoćniku Antun Crlenjak; Bogoljub Kapović</derivirana_varijabla>
  </DomainObject.Predmet.ProtustrankaFormatedWithAdress>
  <DomainObject.Predmet.ProtustrankaFormatedWithAdressOIB>
    <izvorni_sadrzaj> BARINVEST d.o.o., OIB 84105961309, Marijana Haberlea 10, 10000 Zagreb zastupanog po punomoćniku Antun Crlenjak; Bogoljub Kapović</izvorni_sadrzaj>
    <derivirana_varijabla naziv="DomainObject.Predmet.ProtustrankaFormatedWithAdressOIB_1"> BARINVEST d.o.o., OIB 84105961309, Marijana Haberlea 10, 10000 Zagreb zastupanog po punomoćniku Antun Crlenjak; Bogoljub Kapović</derivirana_varijabla>
  </DomainObject.Predmet.ProtustrankaFormatedWithAdressOIB>
  <DomainObject.Predmet.ProtustrankaWithAdress>
    <izvorni_sadrzaj>BARINVEST d.o.o. Marijana Haberlea 10, 10000 Zagreb</izvorni_sadrzaj>
    <derivirana_varijabla naziv="DomainObject.Predmet.ProtustrankaWithAdress_1">BARINVEST d.o.o. Marijana Haberlea 10, 10000 Zagreb</derivirana_varijabla>
  </DomainObject.Predmet.ProtustrankaWithAdress>
  <DomainObject.Predmet.ProtustrankaWithAdressOIB>
    <izvorni_sadrzaj>BARINVEST d.o.o., OIB 84105961309, Marijana Haberlea 10, 10000 Zagreb</izvorni_sadrzaj>
    <derivirana_varijabla naziv="DomainObject.Predmet.ProtustrankaWithAdressOIB_1">BARINVEST d.o.o., OIB 84105961309, Marijana Haberlea 10, 10000 Zagreb</derivirana_varijabla>
  </DomainObject.Predmet.ProtustrankaWithAdressOIB>
  <DomainObject.Predmet.ProtustrankaNazivFormated>
    <izvorni_sadrzaj>BARINVEST d.o.o.</izvorni_sadrzaj>
    <derivirana_varijabla naziv="DomainObject.Predmet.ProtustrankaNazivFormated_1">BARINVEST d.o.o.</derivirana_varijabla>
  </DomainObject.Predmet.ProtustrankaNazivFormated>
  <DomainObject.Predmet.ProtustrankaNazivFormatedOIB>
    <izvorni_sadrzaj>BARINVEST d.o.o., OIB 84105961309</izvorni_sadrzaj>
    <derivirana_varijabla naziv="DomainObject.Predmet.ProtustrankaNazivFormatedOIB_1">BARINVEST d.o.o., OIB 84105961309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BARINVEST d.o.o. zastupanog po punomoćniku Antun Crlenjak; Bogoljub Kapović</item>
    </izvorni_sadrzaj>
    <derivirana_varijabla naziv="DomainObject.Predmet.ProtuStrankaListFormated_1">
      <item>BARINVEST d.o.o. zastupanog po punomoćniku Antun Crlenjak; Bogoljub Kapović</item>
    </derivirana_varijabla>
  </DomainObject.Predmet.ProtuStrankaListFormated>
  <DomainObject.Predmet.ProtuStrankaListFormatedOIB>
    <izvorni_sadrzaj>
      <item>BARINVEST d.o.o., OIB 84105961309 zastupanog po punomoćniku Antun Crlenjak; Bogoljub Kapović</item>
    </izvorni_sadrzaj>
    <derivirana_varijabla naziv="DomainObject.Predmet.ProtuStrankaListFormatedOIB_1">
      <item>BARINVEST d.o.o., OIB 84105961309 zastupanog po punomoćniku Antun Crlenjak; Bogoljub Kapović</item>
    </derivirana_varijabla>
  </DomainObject.Predmet.ProtuStrankaListFormatedOIB>
  <DomainObject.Predmet.ProtuStrankaListFormatedWithAdress>
    <izvorni_sadrzaj>
      <item>BARINVEST d.o.o., Marijana Haberlea 10, 10000 Zagreb zastupanog po punomoćniku Antun Crlenjak; Bogoljub Kapović</item>
    </izvorni_sadrzaj>
    <derivirana_varijabla naziv="DomainObject.Predmet.ProtuStrankaListFormatedWithAdress_1">
      <item>BARINVEST d.o.o., Marijana Haberlea 10, 10000 Zagreb zastupanog po punomoćniku Antun Crlenjak; Bogoljub Kapović</item>
    </derivirana_varijabla>
  </DomainObject.Predmet.ProtuStrankaListFormatedWithAdress>
  <DomainObject.Predmet.ProtuStrankaListFormatedWithAdressOIB>
    <izvorni_sadrzaj>
      <item>BARINVEST d.o.o., OIB 84105961309, Marijana Haberlea 10, 10000 Zagreb zastupanog po punomoćniku Antun Crlenjak; Bogoljub Kapović</item>
    </izvorni_sadrzaj>
    <derivirana_varijabla naziv="DomainObject.Predmet.ProtuStrankaListFormatedWithAdressOIB_1">
      <item>BARINVEST d.o.o., OIB 84105961309, Marijana Haberlea 10, 10000 Zagreb zastupanog po punomoćniku Antun Crlenjak; Bogoljub Kapović</item>
    </derivirana_varijabla>
  </DomainObject.Predmet.ProtuStrankaListFormatedWithAdressOIB>
  <DomainObject.Predmet.ProtuStrankaListNazivFormated>
    <izvorni_sadrzaj>
      <item>BARINVEST d.o.o.</item>
    </izvorni_sadrzaj>
    <derivirana_varijabla naziv="DomainObject.Predmet.ProtuStrankaListNazivFormated_1">
      <item>BARINVEST d.o.o.</item>
    </derivirana_varijabla>
  </DomainObject.Predmet.ProtuStrankaListNazivFormated>
  <DomainObject.Predmet.ProtuStrankaListNazivFormatedOIB>
    <izvorni_sadrzaj>
      <item>BARINVEST d.o.o., OIB 84105961309</item>
    </izvorni_sadrzaj>
    <derivirana_varijabla naziv="DomainObject.Predmet.ProtuStrankaListNazivFormatedOIB_1">
      <item>BARINVEST d.o.o., OIB 84105961309</item>
    </derivirana_varijabla>
  </DomainObject.Predmet.ProtuStrankaListNazivFormatedOIB>
  <DomainObject.Predmet.OstaliListFormated>
    <izvorni_sadrzaj>
      <item>Antun Crlenjak punomoćnik sudionika u postupku BARINVEST d.o.o.</item>
      <item>Bogoljub Kapović punomoćnik sudionika u postupku BARINVEST d.o.o.</item>
    </izvorni_sadrzaj>
    <derivirana_varijabla naziv="DomainObject.Predmet.OstaliListFormated_1">
      <item>Antun Crlenjak punomoćnik sudionika u postupku BARINVEST d.o.o.</item>
      <item>Bogoljub Kapović punomoćnik sudionika u postupku BARINVEST d.o.o.</item>
    </derivirana_varijabla>
  </DomainObject.Predmet.OstaliListFormated>
  <DomainObject.Predmet.OstaliListFormatedOIB>
    <izvorni_sadrzaj>
      <item>Antun Crlenjak, OIB 39256803465 punomoćnik sudionika u postupku BARINVEST d.o.o.</item>
      <item>Bogoljub Kapović punomoćnik sudionika u postupku BARINVEST d.o.o.</item>
    </izvorni_sadrzaj>
    <derivirana_varijabla naziv="DomainObject.Predmet.OstaliListFormatedOIB_1">
      <item>Antun Crlenjak, OIB 39256803465 punomoćnik sudionika u postupku BARINVEST d.o.o.</item>
      <item>Bogoljub Kapović punomoćnik sudionika u postupku BARINVEST d.o.o.</item>
    </derivirana_varijabla>
  </DomainObject.Predmet.OstaliListFormatedOIB>
  <DomainObject.Predmet.OstaliListFormatedWithAdress>
    <izvorni_sadrzaj>
      <item>Antun Crlenjak, Podgorska 7, 10000 Zagreb punomoćnik sudionika u postupku BARINVEST d.o.o.</item>
      <item>Bogoljub Kapović, Trpanjska 10, 10000 Zagreb punomoćnik sudionika u postupku BARINVEST d.o.o.</item>
    </izvorni_sadrzaj>
    <derivirana_varijabla naziv="DomainObject.Predmet.OstaliListFormatedWithAdress_1">
      <item>Antun Crlenjak, Podgorska 7, 10000 Zagreb punomoćnik sudionika u postupku BARINVEST d.o.o.</item>
      <item>Bogoljub Kapović, Trpanjska 10, 10000 Zagreb punomoćnik sudionika u postupku BARINVEST d.o.o.</item>
    </derivirana_varijabla>
  </DomainObject.Predmet.OstaliListFormatedWithAdress>
  <DomainObject.Predmet.OstaliListFormatedWithAdressOIB>
    <izvorni_sadrzaj>
      <item>Antun Crlenjak, OIB 39256803465, Podgorska 7, 10000 Zagreb punomoćnik sudionika u postupku BARINVEST d.o.o.</item>
      <item>Bogoljub Kapović, Trpanjska 10, 10000 Zagreb punomoćnik sudionika u postupku BARINVEST d.o.o.</item>
    </izvorni_sadrzaj>
    <derivirana_varijabla naziv="DomainObject.Predmet.OstaliListFormatedWithAdressOIB_1">
      <item>Antun Crlenjak, OIB 39256803465, Podgorska 7, 10000 Zagreb punomoćnik sudionika u postupku BARINVEST d.o.o.</item>
      <item>Bogoljub Kapović, Trpanjska 10, 10000 Zagreb punomoćnik sudionika u postupku BARINVEST d.o.o.</item>
    </derivirana_varijabla>
  </DomainObject.Predmet.OstaliListFormatedWithAdressOIB>
  <DomainObject.Predmet.OstaliListNazivFormated>
    <izvorni_sadrzaj>
      <item>Antun Crlenjak</item>
      <item>Bogoljub Kapović</item>
    </izvorni_sadrzaj>
    <derivirana_varijabla naziv="DomainObject.Predmet.OstaliListNazivFormated_1">
      <item>Antun Crlenjak</item>
      <item>Bogoljub Kapović</item>
    </derivirana_varijabla>
  </DomainObject.Predmet.OstaliListNazivFormated>
  <DomainObject.Predmet.OstaliListNazivFormatedOIB>
    <izvorni_sadrzaj>
      <item>Antun Crlenjak, OIB 39256803465</item>
      <item>Bogoljub Kapović</item>
    </izvorni_sadrzaj>
    <derivirana_varijabla naziv="DomainObject.Predmet.OstaliListNazivFormatedOIB_1">
      <item>Antun Crlenjak, OIB 39256803465</item>
      <item>Bogoljub Kapović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BARINVEST d.o.o.</izvorni_sadrzaj>
    <derivirana_varijabla naziv="DomainObject.Predmet.ProtustrankaIDrugi_1">BARINVEST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BARINVEST d.o.o., OIB 84105961309, Marijana Haberlea 10, 10000 Zagreb</izvorni_sadrzaj>
    <derivirana_varijabla naziv="DomainObject.Predmet.ProtustrankaIDrugiAdressOIB_1">BARINVEST d.o.o., OIB 84105961309, Marijana Haberlea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BARINVEST d.o.o.</item>
      <item>Antun Crlenjak</item>
      <item>Bogoljub Kapović</item>
    </izvorni_sadrzaj>
    <derivirana_varijabla naziv="DomainObject.Predmet.SudioniciListNaziv_1">
      <item>FINA Regionalni centar Zagreb</item>
      <item>BARINVEST d.o.o.</item>
      <item>Antun Crlenjak</item>
      <item>Bogoljub Kapović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BARINVEST d.o.o., OIB 84105961309, Marijana Haberlea 10,10000 Zagreb</item>
      <item>Antun Crlenjak, OIB 39256803465, Podgorska 7,10000 Zagreb</item>
      <item>Bogoljub Kapović, Trpanjska 10,10000 Zagreb</item>
    </izvorni_sadrzaj>
    <derivirana_varijabla naziv="DomainObject.Predmet.SudioniciListAdressOIB_1">
      <item>FINA Regionalni centar Zagreb, OIB 85821130368, Trg svibanjskih žrtava 1995. 1,10000 Zagreb</item>
      <item>BARINVEST d.o.o., OIB 84105961309, Marijana Haberlea 10,10000 Zagreb</item>
      <item>Antun Crlenjak, OIB 39256803465, Podgorska 7,10000 Zagreb</item>
      <item>Bogoljub Kapović, Trpanjska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84105961309</item>
      <item>, OIB 39256803465</item>
      <item>, OIB null</item>
    </izvorni_sadrzaj>
    <derivirana_varijabla naziv="DomainObject.Predmet.SudioniciListNazivOIB_1">
      <item>, OIB 85821130368</item>
      <item>, OIB 84105961309</item>
      <item>, OIB 39256803465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1323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2015-12-31T09:29:00Z</dcterms:created>
  <dc:creator>ilukac</dc:creator>
  <cp:lastModifiedBy>Irena Benko</cp:lastModifiedBy>
  <cp:lastPrinted>2016-01-11T11:48:00Z</cp:lastPrinted>
  <dcterms:modified xmlns:xsi="http://www.w3.org/2001/XMLSchema-instance" xsi:type="dcterms:W3CDTF">2016-01-11T11:48:00Z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