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7911" w14:paraId="4087911" w:rsidRDefault="00C275FF" w:rsidP="00C275FF" w:rsidR="00C275FF" w:rsidRPr="00D1600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75FF" w:rsidP="00C275FF" w:rsidR="00C275FF" w:rsidRPr="00D1600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D1600B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C275FF" w:rsidP="00C275FF" w:rsidR="00C275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1600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C275FF" w:rsidP="00C275FF" w:rsidR="00C275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275FF" w:rsidP="00C275FF" w:rsidR="00C275FF" w:rsidRPr="00D1600B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C275FF" w:rsidP="00C275FF" w:rsidR="00C275F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275FF" w:rsidP="00C275FF" w:rsidR="00C275FF" w:rsidRPr="005D578C">
      <w:pPr>
        <w:jc w:val="center"/>
        <w:rPr>
          <w:rFonts w:cs="Times New Roman" w:eastAsia="Times New Roman"/>
          <w:szCs w:val="24"/>
        </w:rPr>
      </w:pPr>
    </w:p>
    <w:p w:rsidRDefault="00C275FF" w:rsidP="00C275FF" w:rsidR="00C275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275FF" w:rsidP="00C275FF" w:rsidR="00C275FF" w:rsidRPr="005D578C">
      <w:pPr>
        <w:rPr>
          <w:rFonts w:cs="Times New Roman" w:eastAsia="Times New Roman"/>
          <w:szCs w:val="24"/>
        </w:rPr>
      </w:pPr>
    </w:p>
    <w:p w:rsidRDefault="00C275FF" w:rsidP="00C275FF" w:rsidR="00C275F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EC7048" w:rsidRPr="00EC7048">
        <w:rPr>
          <w:iCs/>
        </w:rPr>
        <w:t>na temelju prijedloga sudske savjetnice Mihaele Kaligari,</w:t>
      </w:r>
      <w:r w:rsidR="00EC7048">
        <w:rPr>
          <w:i/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SIALCOMMERCE d. o. o. Pula, Anke Butorac 24, OIB 53103342230, MBS 040065768,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07FA0">
        <w:rPr>
          <w:rFonts w:cs="Times New Roman" w:eastAsia="Times New Roman"/>
          <w:szCs w:val="24"/>
        </w:rPr>
        <w:t xml:space="preserve">5. travnja </w:t>
      </w:r>
      <w:r>
        <w:rPr>
          <w:rFonts w:cs="Times New Roman" w:eastAsia="Times New Roman"/>
          <w:szCs w:val="24"/>
        </w:rPr>
        <w:t>2016.</w:t>
      </w:r>
    </w:p>
    <w:p w:rsidRDefault="00C275FF" w:rsidP="00C275FF" w:rsidR="00C275FF" w:rsidRPr="005D578C">
      <w:pPr>
        <w:rPr>
          <w:rFonts w:cs="Times New Roman" w:eastAsia="Times New Roman"/>
          <w:szCs w:val="24"/>
        </w:rPr>
      </w:pPr>
    </w:p>
    <w:p w:rsidRDefault="00C275FF" w:rsidP="00C275FF" w:rsidR="00C275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275FF" w:rsidP="00C275FF" w:rsidR="00C275FF" w:rsidRPr="005D578C">
      <w:pPr>
        <w:rPr>
          <w:rFonts w:cs="Times New Roman" w:eastAsia="Times New Roman"/>
          <w:szCs w:val="24"/>
        </w:rPr>
      </w:pPr>
    </w:p>
    <w:p w:rsidRDefault="00C275FF" w:rsidP="00C275FF" w:rsidR="00C275F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SIALCOMMERCE d. o. o. Pula, Anke Butorac 24,</w:t>
      </w:r>
      <w:r w:rsidR="00EC7048">
        <w:rPr>
          <w:rFonts w:cs="Times New Roman" w:eastAsia="Times New Roman"/>
          <w:szCs w:val="24"/>
        </w:rPr>
        <w:t xml:space="preserve"> OIB 53103342230, MBS 040065768</w:t>
      </w:r>
      <w:r>
        <w:rPr>
          <w:rFonts w:cs="Times New Roman" w:eastAsia="Times New Roman"/>
          <w:szCs w:val="24"/>
        </w:rPr>
        <w:t>.</w:t>
      </w:r>
    </w:p>
    <w:p w:rsidRDefault="00C275FF" w:rsidP="00C275FF" w:rsidR="00C275FF" w:rsidRPr="005D578C">
      <w:pPr>
        <w:rPr>
          <w:rFonts w:cs="Times New Roman" w:eastAsia="Times New Roman"/>
          <w:szCs w:val="24"/>
        </w:rPr>
      </w:pPr>
    </w:p>
    <w:p w:rsidRDefault="00C275FF" w:rsidP="00C275FF" w:rsidR="00C275F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C275FF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C275FF" w:rsidP="00C275FF" w:rsidR="00C275FF">
      <w:pPr>
        <w:rPr>
          <w:rFonts w:cs="Times New Roman" w:eastAsia="Times New Roman"/>
          <w:szCs w:val="20"/>
        </w:rPr>
      </w:pPr>
    </w:p>
    <w:p w:rsidRDefault="00C275FF" w:rsidP="00C275FF" w:rsidR="00C275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SIALCOMMERCE d. o. o. Pula, Anke Butorac 24, OIB 53103342230, MBS 040065768.</w:t>
      </w:r>
    </w:p>
    <w:p w:rsidRDefault="00C275FF" w:rsidP="00C275FF" w:rsidR="00C275FF">
      <w:pPr>
        <w:ind w:firstLine="709"/>
        <w:rPr>
          <w:rFonts w:cs="Times New Roman" w:eastAsia="Times New Roman"/>
          <w:szCs w:val="24"/>
        </w:rPr>
      </w:pPr>
    </w:p>
    <w:p w:rsidRDefault="00C275FF" w:rsidP="00C275FF" w:rsidR="00C275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SIALCOMMERCE d. o. o. Pula, Anke Butorac 24, OIB 53103342230, MBS 040065768.</w:t>
      </w:r>
    </w:p>
    <w:p w:rsidRDefault="00C275FF" w:rsidP="00C275FF" w:rsidR="00C275FF">
      <w:pPr>
        <w:rPr>
          <w:rFonts w:cs="Times New Roman" w:eastAsia="Times New Roman"/>
          <w:szCs w:val="24"/>
        </w:rPr>
      </w:pPr>
    </w:p>
    <w:p w:rsidRDefault="00C275FF" w:rsidP="00C275FF" w:rsidR="00C275FF" w:rsidRPr="005D578C">
      <w:pPr>
        <w:rPr>
          <w:rFonts w:cs="Times New Roman" w:eastAsia="Times New Roman"/>
          <w:szCs w:val="24"/>
        </w:rPr>
      </w:pPr>
    </w:p>
    <w:p w:rsidRDefault="00C275FF" w:rsidP="00C275FF" w:rsidR="00C275F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275FF" w:rsidP="00C275FF" w:rsidR="00C275FF">
      <w:pPr>
        <w:ind w:firstLine="708"/>
        <w:rPr>
          <w:rFonts w:cs="Times New Roman" w:eastAsia="Times New Roman"/>
          <w:szCs w:val="24"/>
        </w:rPr>
      </w:pPr>
    </w:p>
    <w:p w:rsidRDefault="00C275FF" w:rsidP="00C275FF" w:rsidR="00C275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SIALCOMMERCE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St-1070/2015-3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275FF" w:rsidP="00C275FF" w:rsidR="00C275F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275FF" w:rsidP="00C275FF" w:rsidR="00C275FF" w:rsidRPr="005D578C">
      <w:pPr>
        <w:rPr>
          <w:rFonts w:cs="Times New Roman" w:eastAsia="Times New Roman"/>
          <w:szCs w:val="24"/>
        </w:rPr>
      </w:pPr>
    </w:p>
    <w:p w:rsidRDefault="00C275FF" w:rsidP="00C275FF" w:rsidR="00C275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07FA0">
        <w:rPr>
          <w:rFonts w:cs="Times New Roman" w:eastAsia="Times New Roman"/>
          <w:szCs w:val="24"/>
        </w:rPr>
        <w:t xml:space="preserve">5.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275FF" w:rsidP="00C275FF" w:rsidR="00C275FF">
      <w:pPr>
        <w:rPr>
          <w:rFonts w:cs="Times New Roman" w:eastAsia="Times New Roman"/>
          <w:szCs w:val="24"/>
        </w:rPr>
      </w:pPr>
    </w:p>
    <w:p w:rsidRDefault="00C275FF" w:rsidP="00C275FF" w:rsidR="00C275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275FF" w:rsidP="00C275FF" w:rsidR="00C275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6814D6">
        <w:rPr>
          <w:rFonts w:cs="Times New Roman" w:eastAsia="Times New Roman"/>
          <w:szCs w:val="24"/>
        </w:rPr>
        <w:t>, v. r.</w:t>
      </w:r>
    </w:p>
    <w:p w:rsidRDefault="00C275FF" w:rsidP="00C275FF" w:rsidR="00C275FF">
      <w:pPr>
        <w:jc w:val="left"/>
        <w:rPr>
          <w:rFonts w:cs="Times New Roman" w:eastAsia="Times New Roman"/>
          <w:szCs w:val="24"/>
        </w:rPr>
      </w:pPr>
    </w:p>
    <w:p w:rsidRDefault="00C275FF" w:rsidP="00C275FF" w:rsidR="00C275FF" w:rsidRPr="005D578C">
      <w:pPr>
        <w:jc w:val="left"/>
        <w:rPr>
          <w:rFonts w:cs="Times New Roman" w:eastAsia="Times New Roman"/>
          <w:szCs w:val="24"/>
        </w:rPr>
      </w:pPr>
    </w:p>
    <w:p w:rsidRDefault="00D1600B" w:rsidP="00D1600B" w:rsidR="00D1600B" w:rsidRPr="00D1600B">
      <w:pPr>
        <w:jc w:val="left"/>
        <w:rPr>
          <w:iCs/>
        </w:rPr>
      </w:pPr>
      <w:r w:rsidRPr="00D1600B">
        <w:rPr>
          <w:iCs/>
        </w:rPr>
        <w:t>UPUTA O PRAVNOM LIJEKU</w:t>
      </w:r>
    </w:p>
    <w:p w:rsidRDefault="00D1600B" w:rsidP="00D1600B" w:rsidR="00D1600B" w:rsidRPr="00D1600B">
      <w:pPr>
        <w:ind w:firstLine="708"/>
        <w:rPr>
          <w:iCs/>
        </w:rPr>
      </w:pPr>
      <w:r w:rsidRPr="00D1600B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D1600B" w:rsidP="00D1600B" w:rsidR="00D1600B" w:rsidRPr="00D1600B">
      <w:pPr>
        <w:rPr>
          <w:iCs/>
        </w:rPr>
      </w:pPr>
      <w:r w:rsidRPr="00D1600B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C275FF" w:rsidP="00C275FF" w:rsidR="00C275FF">
      <w:pPr>
        <w:rPr>
          <w:rFonts w:cs="Times New Roman" w:eastAsia="Times New Roman"/>
          <w:szCs w:val="24"/>
        </w:rPr>
      </w:pPr>
    </w:p>
    <w:p w:rsidRDefault="00C275FF" w:rsidP="00C275FF" w:rsidR="00C275FF" w:rsidRPr="005D578C">
      <w:pPr>
        <w:rPr>
          <w:rFonts w:cs="Times New Roman" w:eastAsia="Times New Roman"/>
          <w:szCs w:val="24"/>
        </w:rPr>
      </w:pPr>
    </w:p>
    <w:p w:rsidRDefault="00C275FF" w:rsidP="00C275FF" w:rsidR="00C275F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275FF" w:rsidP="00C275FF" w:rsidR="00C275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275FF" w:rsidP="00C275FF" w:rsidR="00C275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SIALCOMMERCE d. o. o. Pula, Anke Butorac 24, </w:t>
      </w:r>
    </w:p>
    <w:p w:rsidRDefault="00C275FF" w:rsidP="00C275FF" w:rsidR="00C275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Branko Brenčić, Pula, Anke Butorac 24, i Mladen Tomljanović, Pula, Rikarda Katalinića Jeretova 43,</w:t>
      </w:r>
    </w:p>
    <w:p w:rsidRDefault="00C275FF" w:rsidP="00C275FF" w:rsidR="00C275F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275FF" w:rsidP="00C275FF" w:rsidR="00C275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275FF" w:rsidP="00C275FF" w:rsidR="00C275F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C275FF" w:rsidP="00C275FF" w:rsidR="00C275F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275FF" w:rsidP="00C275FF" w:rsidR="00C275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275FF" w:rsidP="00C275FF" w:rsidR="00C275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275FF" w:rsidP="00C275FF" w:rsidR="00C275FF"/>
    <w:p w:rsidRDefault="00C275FF" w:rsidP="00C275FF" w:rsidR="00C275FF"/>
    <w:p w:rsidRDefault="00C275FF" w:rsidP="00C275FF" w:rsidR="00C275FF"/>
    <w:p w:rsidRDefault="00C275FF" w:rsidP="00C275FF" w:rsidR="00C275FF"/>
    <w:p w:rsidRDefault="00C275FF" w:rsidP="00C275FF" w:rsidR="00C275FF"/>
    <w:p w:rsidRDefault="00C275FF" w:rsidP="00C275FF" w:rsidR="00C275FF"/>
    <w:p w:rsidRDefault="00C275FF" w:rsidP="00C275FF" w:rsidR="00C275FF"/>
    <w:p w:rsidRDefault="00C275FF" w:rsidP="00C275FF" w:rsidR="00C275FF"/>
    <w:p w:rsidRDefault="00C275FF" w:rsidP="00C275FF" w:rsidR="00C275FF"/>
    <w:p w:rsidRDefault="00C275FF" w:rsidP="00C275FF" w:rsidR="00C275FF"/>
    <w:p w:rsidRDefault="00C275FF" w:rsidP="00C275FF" w:rsidR="00C275FF"/>
    <w:p w:rsidRDefault="00C275FF" w:rsidP="00C275FF" w:rsidR="00C275FF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5FF" w:rsidP="00C275FF" w:rsidR="00C275FF">
      <w:r>
        <w:separator/>
      </w:r>
    </w:p>
  </w:endnote>
  <w:endnote w:id="0" w:type="continuationSeparator">
    <w:p w:rsidRDefault="00C275FF" w:rsidP="00C275FF" w:rsidR="00C27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5FF" w:rsidP="00C275FF" w:rsidR="00C275FF">
      <w:r>
        <w:separator/>
      </w:r>
    </w:p>
  </w:footnote>
  <w:footnote w:id="0" w:type="continuationSeparator">
    <w:p w:rsidRDefault="00C275FF" w:rsidP="00C275FF" w:rsidR="00C275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5FF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814D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St-1070/2015-5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5FF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St-1070/2015-5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0C64"/>
    <w:rsid w:val="004F5027"/>
    <w:rsid w:val="00507FA0"/>
    <w:rsid w:val="006814D6"/>
    <w:rsid w:val="00C275FF"/>
    <w:rsid w:val="00CE1EB8"/>
    <w:rsid w:val="00D1600B"/>
    <w:rsid w:val="00D84598"/>
    <w:rsid w:val="00EC7048"/>
    <w:rsid w:val="00F919C8"/>
    <w:rsid w:val="00FC570A"/>
    <w:rsid w:val="00FE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F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75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75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75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75F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75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75F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4D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14D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14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14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F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75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75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75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75F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75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75F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4D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14D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14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14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6552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St-1070/2015</izvorni_sadrzaj>
    <derivirana_varijabla naziv="DomainObject.Predmet.OznakaBroj_1">St-1070/2015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SIALCOMMERCE d.o.o. PULA</izvorni_sadrzaj>
    <derivirana_varijabla naziv="DomainObject.Predmet.ProtustrankaFormated_1">  SIALCOMMERCE d.o.o. PULA</derivirana_varijabla>
  </DomainObject.Predmet.ProtustrankaFormated>
  <DomainObject.Predmet.ProtustrankaFormatedOIB>
    <izvorni_sadrzaj>  SIALCOMMERCE d.o.o. PULA, OIB 53103342230</izvorni_sadrzaj>
    <derivirana_varijabla naziv="DomainObject.Predmet.ProtustrankaFormatedOIB_1">  SIALCOMMERCE d.o.o. PULA, OIB 53103342230</derivirana_varijabla>
  </DomainObject.Predmet.ProtustrankaFormatedOIB>
  <DomainObject.Predmet.ProtustrankaFormatedWithAdress>
    <izvorni_sadrzaj> SIALCOMMERCE d.o.o. PULA, Anke Butorac 24, 52100 Pula</izvorni_sadrzaj>
    <derivirana_varijabla naziv="DomainObject.Predmet.ProtustrankaFormatedWithAdress_1"> SIALCOMMERCE d.o.o. PULA, Anke Butorac 24, 52100 Pula</derivirana_varijabla>
  </DomainObject.Predmet.ProtustrankaFormatedWithAdress>
  <DomainObject.Predmet.ProtustrankaFormatedWithAdressOIB>
    <izvorni_sadrzaj> SIALCOMMERCE d.o.o. PULA, OIB 53103342230, Anke Butorac 24, 52100 Pula</izvorni_sadrzaj>
    <derivirana_varijabla naziv="DomainObject.Predmet.ProtustrankaFormatedWithAdressOIB_1"> SIALCOMMERCE d.o.o. PULA, OIB 53103342230, Anke Butorac 24, 52100 Pula</derivirana_varijabla>
  </DomainObject.Predmet.ProtustrankaFormatedWithAdressOIB>
  <DomainObject.Predmet.ProtustrankaWithAdress>
    <izvorni_sadrzaj>SIALCOMMERCE d.o.o. PULA Anke Butorac 24, 52100 Pula</izvorni_sadrzaj>
    <derivirana_varijabla naziv="DomainObject.Predmet.ProtustrankaWithAdress_1">SIALCOMMERCE d.o.o. PULA Anke Butorac 24, 52100 Pula</derivirana_varijabla>
  </DomainObject.Predmet.ProtustrankaWithAdress>
  <DomainObject.Predmet.ProtustrankaWithAdressOIB>
    <izvorni_sadrzaj>SIALCOMMERCE d.o.o. PULA, OIB 53103342230, Anke Butorac 24, 52100 Pula</izvorni_sadrzaj>
    <derivirana_varijabla naziv="DomainObject.Predmet.ProtustrankaWithAdressOIB_1">SIALCOMMERCE d.o.o. PULA, OIB 53103342230, Anke Butorac 24, 52100 Pula</derivirana_varijabla>
  </DomainObject.Predmet.ProtustrankaWithAdressOIB>
  <DomainObject.Predmet.ProtustrankaNazivFormated>
    <izvorni_sadrzaj>SIALCOMMERCE d.o.o. PULA</izvorni_sadrzaj>
    <derivirana_varijabla naziv="DomainObject.Predmet.ProtustrankaNazivFormated_1">SIALCOMMERCE d.o.o. PULA</derivirana_varijabla>
  </DomainObject.Predmet.ProtustrankaNazivFormated>
  <DomainObject.Predmet.ProtustrankaNazivFormatedOIB>
    <izvorni_sadrzaj>SIALCOMMERCE d.o.o. PULA, OIB 53103342230</izvorni_sadrzaj>
    <derivirana_varijabla naziv="DomainObject.Predmet.ProtustrankaNazivFormatedOIB_1">SIALCOMMERCE d.o.o. PULA, OIB 53103342230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264507.01</izvorni_sadrzaj>
    <derivirana_varijabla naziv="DomainObject.Predmet.TrenutnaVrijednost_1">264507.01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SIALCOMMERCE d.o.o. PULA</item>
    </izvorni_sadrzaj>
    <derivirana_varijabla naziv="DomainObject.Predmet.ProtuStrankaListFormated_1">
      <item>SIALCOMMERCE d.o.o. PULA</item>
    </derivirana_varijabla>
  </DomainObject.Predmet.ProtuStrankaListFormated>
  <DomainObject.Predmet.ProtuStrankaListFormatedOIB>
    <izvorni_sadrzaj>
      <item>SIALCOMMERCE d.o.o. PULA, OIB 53103342230</item>
    </izvorni_sadrzaj>
    <derivirana_varijabla naziv="DomainObject.Predmet.ProtuStrankaListFormatedOIB_1">
      <item>SIALCOMMERCE d.o.o. PULA, OIB 53103342230</item>
    </derivirana_varijabla>
  </DomainObject.Predmet.ProtuStrankaListFormatedOIB>
  <DomainObject.Predmet.ProtuStrankaListFormatedWithAdress>
    <izvorni_sadrzaj>
      <item>SIALCOMMERCE d.o.o. PULA, Anke Butorac 24, 52100 Pula</item>
    </izvorni_sadrzaj>
    <derivirana_varijabla naziv="DomainObject.Predmet.ProtuStrankaListFormatedWithAdress_1">
      <item>SIALCOMMERCE d.o.o. PULA, Anke Butorac 24, 52100 Pula</item>
    </derivirana_varijabla>
  </DomainObject.Predmet.ProtuStrankaListFormatedWithAdress>
  <DomainObject.Predmet.ProtuStrankaListFormatedWithAdressOIB>
    <izvorni_sadrzaj>
      <item>SIALCOMMERCE d.o.o. PULA, OIB 53103342230, Anke Butorac 24, 52100 Pula</item>
    </izvorni_sadrzaj>
    <derivirana_varijabla naziv="DomainObject.Predmet.ProtuStrankaListFormatedWithAdressOIB_1">
      <item>SIALCOMMERCE d.o.o. PULA, OIB 53103342230, Anke Butorac 24, 52100 Pula</item>
    </derivirana_varijabla>
  </DomainObject.Predmet.ProtuStrankaListFormatedWithAdressOIB>
  <DomainObject.Predmet.ProtuStrankaListNazivFormated>
    <izvorni_sadrzaj>
      <item>SIALCOMMERCE d.o.o. PULA</item>
    </izvorni_sadrzaj>
    <derivirana_varijabla naziv="DomainObject.Predmet.ProtuStrankaListNazivFormated_1">
      <item>SIALCOMMERCE d.o.o. PULA</item>
    </derivirana_varijabla>
  </DomainObject.Predmet.ProtuStrankaListNazivFormated>
  <DomainObject.Predmet.ProtuStrankaListNazivFormatedOIB>
    <izvorni_sadrzaj>
      <item>SIALCOMMERCE d.o.o. PULA, OIB 53103342230</item>
    </izvorni_sadrzaj>
    <derivirana_varijabla naziv="DomainObject.Predmet.ProtuStrankaListNazivFormatedOIB_1">
      <item>SIALCOMMERCE d.o.o. PULA, OIB 53103342230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SIALCOMMERCE d.o.o. PULA</izvorni_sadrzaj>
    <derivirana_varijabla naziv="DomainObject.Predmet.ProtustrankaIDrugi_1">SIALCOMMERCE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SIALCOMMERCE d.o.o. PULA, OIB 53103342230, Anke Butorac 24, 52100 Pula</izvorni_sadrzaj>
    <derivirana_varijabla naziv="DomainObject.Predmet.ProtustrankaIDrugiAdressOIB_1">SIALCOMMERCE d.o.o. PULA, OIB 53103342230, Anke Butorac 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SIALCOMMERCE d.o.o. PULA</item>
    </izvorni_sadrzaj>
    <derivirana_varijabla naziv="DomainObject.Predmet.SudioniciListNaziv_1">
      <item>FINANCIJSKA AGENCIJA, RC RIJEKA, PODRUŽNICA PULA, PULA</item>
      <item>SIALCOMMERCE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SIALCOMMERCE d.o.o. PULA, OIB 53103342230, Anke Butorac 24,52100 Pula</item>
    </izvorni_sadrzaj>
    <derivirana_varijabla naziv="DomainObject.Predmet.SudioniciListAdressOIB_1">
      <item>FINANCIJSKA AGENCIJA, RC RIJEKA, PODRUŽNICA PULA, PULA, OIB 85821130368, Ulica grada Vukovara 70,Zagreb</item>
      <item>SIALCOMMERCE d.o.o. PULA, OIB 53103342230, Anke Butorac 24,52100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53103342230</item>
    </izvorni_sadrzaj>
    <derivirana_varijabla naziv="DomainObject.Predmet.SudioniciListNazivOIB_1">
      <item>, OIB 85821130368</item>
      <item>, OIB 53103342230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3105</properties:Characters>
  <properties:Lines>89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2016-03-23T07:42:00Z</dcterms:created>
  <dc:creator>Mihaela Kaligari</dc:creator>
  <dc:description/>
  <cp:keywords/>
  <cp:lastModifiedBy>Jasmina Matika</cp:lastModifiedBy>
  <cp:lastPrinted>2016-04-05T05:59:00Z</cp:lastPrinted>
  <dcterms:modified xmlns:xsi="http://www.w3.org/2001/XMLSchema-instance" xsi:type="dcterms:W3CDTF">2016-04-05T10:30:00Z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