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a6c0" w14:paraId="525a6c0" w:rsidRDefault="009F215F" w:rsidP="00910611" w:rsidR="009F21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15F" w:rsidP="00910611" w:rsidR="009F215F">
      <w:r>
        <w:rPr>
          <w:rFonts w:eastAsia="MS Mincho"/>
        </w:rPr>
        <w:t>REPUBLIKA HRVATSKA</w:t>
      </w:r>
    </w:p>
    <w:p w:rsidRDefault="009F215F" w:rsidP="00910611" w:rsidR="009F215F">
      <w:r>
        <w:rPr>
          <w:rFonts w:eastAsia="MS Mincho"/>
        </w:rPr>
        <w:t>TRGOVAČKI SUD U RIJECI</w:t>
      </w:r>
    </w:p>
    <w:p w:rsidRDefault="009F215F" w:rsidR="009F21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FE17A1">
      <w:pPr>
        <w:jc w:val="both"/>
      </w:pPr>
      <w:r w:rsidRPr="00FE17A1">
        <w:t xml:space="preserve">                 </w:t>
      </w:r>
    </w:p>
    <w:p w:rsidRDefault="00A56D3B" w:rsidP="004F57EB" w:rsidR="00A56D3B" w:rsidRPr="00FE17A1">
      <w:pPr>
        <w:jc w:val="center"/>
      </w:pPr>
    </w:p>
    <w:p w:rsidRDefault="00801D70" w:rsidP="004F57EB" w:rsidR="00801D70" w:rsidRPr="00FE17A1">
      <w:pPr>
        <w:jc w:val="center"/>
      </w:pPr>
    </w:p>
    <w:p w:rsidRDefault="00CF0346" w:rsidP="00360BE2" w:rsidR="00F057D3" w:rsidRPr="00FE17A1">
      <w:pPr>
        <w:jc w:val="center"/>
        <w:rPr>
          <w:bCs/>
        </w:rPr>
      </w:pPr>
      <w:r w:rsidRPr="00FE17A1">
        <w:rPr>
          <w:bCs/>
        </w:rPr>
        <w:t xml:space="preserve">U    I M E    </w:t>
      </w:r>
      <w:r w:rsidR="00F057D3" w:rsidRPr="00FE17A1">
        <w:rPr>
          <w:bCs/>
        </w:rPr>
        <w:t xml:space="preserve">R E P U B L I K </w:t>
      </w:r>
      <w:r w:rsidRPr="00FE17A1">
        <w:rPr>
          <w:bCs/>
        </w:rPr>
        <w:t>E</w:t>
      </w:r>
      <w:r w:rsidR="00F057D3" w:rsidRPr="00FE17A1">
        <w:rPr>
          <w:bCs/>
        </w:rPr>
        <w:t xml:space="preserve">     H R V A T S K </w:t>
      </w:r>
      <w:r w:rsidRPr="00FE17A1">
        <w:rPr>
          <w:bCs/>
        </w:rPr>
        <w:t>E</w:t>
      </w:r>
    </w:p>
    <w:p w:rsidRDefault="00360BE2" w:rsidP="00360BE2" w:rsidR="00360BE2" w:rsidRPr="00FE17A1">
      <w:pPr>
        <w:jc w:val="center"/>
        <w:rPr>
          <w:bCs/>
        </w:rPr>
      </w:pPr>
      <w:r w:rsidRPr="00FE17A1">
        <w:rPr>
          <w:bCs/>
        </w:rPr>
        <w:t>R</w:t>
      </w:r>
      <w:r w:rsidR="00A56D3B" w:rsidRPr="00FE17A1">
        <w:rPr>
          <w:bCs/>
        </w:rPr>
        <w:t xml:space="preserve"> </w:t>
      </w:r>
      <w:r w:rsidRPr="00FE17A1">
        <w:rPr>
          <w:bCs/>
        </w:rPr>
        <w:t>J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  <w:r w:rsidR="00A56D3B" w:rsidRPr="00FE17A1">
        <w:rPr>
          <w:bCs/>
        </w:rPr>
        <w:t xml:space="preserve"> </w:t>
      </w:r>
      <w:r w:rsidRPr="00FE17A1">
        <w:rPr>
          <w:bCs/>
        </w:rPr>
        <w:t>Š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  <w:r w:rsidR="00A56D3B" w:rsidRPr="00FE17A1">
        <w:rPr>
          <w:bCs/>
        </w:rPr>
        <w:t xml:space="preserve"> </w:t>
      </w:r>
      <w:r w:rsidRPr="00FE17A1">
        <w:rPr>
          <w:bCs/>
        </w:rPr>
        <w:t>N</w:t>
      </w:r>
      <w:r w:rsidR="00A56D3B" w:rsidRPr="00FE17A1">
        <w:rPr>
          <w:bCs/>
        </w:rPr>
        <w:t xml:space="preserve"> </w:t>
      </w:r>
      <w:r w:rsidRPr="00FE17A1">
        <w:rPr>
          <w:bCs/>
        </w:rPr>
        <w:t>J</w:t>
      </w:r>
      <w:r w:rsidR="00A56D3B" w:rsidRPr="00FE17A1">
        <w:rPr>
          <w:bCs/>
        </w:rPr>
        <w:t xml:space="preserve"> </w:t>
      </w:r>
      <w:r w:rsidRPr="00FE17A1">
        <w:rPr>
          <w:bCs/>
        </w:rPr>
        <w:t>E</w:t>
      </w:r>
    </w:p>
    <w:p w:rsidRDefault="00570F32" w:rsidP="00360BE2" w:rsidR="00570F32" w:rsidRPr="00FE17A1">
      <w:pPr>
        <w:jc w:val="center"/>
      </w:pPr>
    </w:p>
    <w:p w:rsidRDefault="00CE078E" w:rsidP="00CE078E" w:rsidR="00CE078E" w:rsidRPr="00FE17A1">
      <w:pPr>
        <w:jc w:val="both"/>
      </w:pPr>
      <w:r w:rsidRPr="00FE17A1">
        <w:tab/>
      </w:r>
      <w:r w:rsidRPr="00FE17A1">
        <w:tab/>
        <w:t xml:space="preserve">Trgovački sud u Rijeci, po stečajnom sucu Veri Jelenović, postupajući po prijedlogu predlagatelja </w:t>
      </w:r>
      <w:r w:rsidR="00FE17A1" w:rsidRPr="00FE17A1">
        <w:t>Financijska agencija Regionalni centar: Rijeka, Nagodbeno vijeće: RI03, Pula, Giardini 5, OIB: 85821130368, radi pokretanja stečajnog postupka nad dužnikom NOVA GRADNJA d.o.o. za građevinarstvo i trgovinu Pula (Grad Pula - Pola), Palisina 8, OIB: 85052298658, MBS: 130002391</w:t>
      </w:r>
      <w:r w:rsidR="003C5F53" w:rsidRPr="00FE17A1">
        <w:t xml:space="preserve">, </w:t>
      </w:r>
      <w:r w:rsidRPr="00FE17A1">
        <w:t xml:space="preserve">dana </w:t>
      </w:r>
      <w:r w:rsidR="00ED5933" w:rsidRPr="00FE17A1">
        <w:t>20</w:t>
      </w:r>
      <w:r w:rsidRPr="00FE17A1">
        <w:t xml:space="preserve">. listopada 2015. godine </w:t>
      </w:r>
    </w:p>
    <w:p w:rsidRDefault="00360BE2" w:rsidP="00360BE2" w:rsidR="00360BE2" w:rsidRPr="00FE17A1">
      <w:pPr>
        <w:jc w:val="both"/>
      </w:pPr>
    </w:p>
    <w:p w:rsidRDefault="00360BE2" w:rsidP="00360BE2" w:rsidR="00360BE2" w:rsidRPr="00FE17A1">
      <w:pPr>
        <w:jc w:val="center"/>
      </w:pPr>
      <w:r w:rsidRPr="00FE17A1">
        <w:t>r i j e š i o  j e</w:t>
      </w:r>
    </w:p>
    <w:p w:rsidRDefault="005D23EA" w:rsidP="00360BE2" w:rsidR="005D23EA" w:rsidRPr="00FE17A1">
      <w:pPr>
        <w:jc w:val="center"/>
      </w:pPr>
    </w:p>
    <w:p w:rsidRDefault="00360BE2" w:rsidP="00781C16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rPr>
          <w:bCs/>
        </w:rPr>
        <w:t>Otvara se s</w:t>
      </w:r>
      <w:r w:rsidR="00781C16" w:rsidRPr="00FE17A1">
        <w:rPr>
          <w:bCs/>
        </w:rPr>
        <w:t xml:space="preserve">tečajni postupak nad </w:t>
      </w:r>
      <w:r w:rsidR="00BD384A" w:rsidRPr="00FE17A1">
        <w:t xml:space="preserve">dužnikom </w:t>
      </w:r>
      <w:r w:rsidR="00FE17A1" w:rsidRPr="00FE17A1">
        <w:t>NOVA GRADNJA d.o.o. za građevinarstvo i trgovinu Pula (Grad Pula - Pola), Palisina 8, OIB: 85052298658, MBS: 130002391</w:t>
      </w:r>
      <w:r w:rsidR="00557AD1" w:rsidRPr="00FE17A1">
        <w:rPr>
          <w:bCs/>
        </w:rPr>
        <w:t>.</w:t>
      </w:r>
    </w:p>
    <w:p w:rsidRDefault="00C5695B" w:rsidP="00360BE2" w:rsidR="00C5695B" w:rsidRPr="00FE17A1">
      <w:pPr>
        <w:numPr>
          <w:ilvl w:val="0"/>
          <w:numId w:val="1"/>
        </w:numPr>
        <w:jc w:val="both"/>
        <w:rPr>
          <w:bCs/>
        </w:rPr>
      </w:pPr>
      <w:r w:rsidRPr="00FE17A1">
        <w:t xml:space="preserve">Oglas o otvaranju stečajnog postupka istaknut će se na oglasnoj ploči suda dana </w:t>
      </w:r>
      <w:r w:rsidR="00ED5933" w:rsidRPr="00FE17A1">
        <w:t>20</w:t>
      </w:r>
      <w:r w:rsidR="00B4373B" w:rsidRPr="00FE17A1">
        <w:t>. listopada</w:t>
      </w:r>
      <w:r w:rsidR="00497B87" w:rsidRPr="00FE17A1">
        <w:t xml:space="preserve"> 2015</w:t>
      </w:r>
      <w:r w:rsidRPr="00FE17A1">
        <w:t>. godine u 1</w:t>
      </w:r>
      <w:r w:rsidR="00744D1C" w:rsidRPr="00FE17A1">
        <w:t>5</w:t>
      </w:r>
      <w:r w:rsidRPr="00FE17A1">
        <w:t>,00 sati.</w:t>
      </w:r>
    </w:p>
    <w:p w:rsidRDefault="00360BE2" w:rsidP="00360BE2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t xml:space="preserve">Za stečajnog upravitelja imenuje se </w:t>
      </w:r>
      <w:r w:rsidR="00B71337" w:rsidRPr="00FE17A1">
        <w:t>Miron Markičević, Zagreb, Zaharova 3</w:t>
      </w:r>
      <w:r w:rsidR="00BD384A" w:rsidRPr="00FE17A1">
        <w:t xml:space="preserve">, </w:t>
      </w:r>
      <w:r w:rsidR="000E618B" w:rsidRPr="00FE17A1">
        <w:t xml:space="preserve">OIB: </w:t>
      </w:r>
      <w:r w:rsidR="00B71337" w:rsidRPr="00FE17A1">
        <w:t>52797062273</w:t>
      </w:r>
      <w:r w:rsidR="0081532F" w:rsidRPr="00FE17A1">
        <w:t>.</w:t>
      </w:r>
    </w:p>
    <w:p w:rsidRDefault="00360BE2" w:rsidP="00360BE2" w:rsidR="00360BE2" w:rsidRPr="00FE17A1">
      <w:pPr>
        <w:numPr>
          <w:ilvl w:val="0"/>
          <w:numId w:val="1"/>
        </w:numPr>
        <w:jc w:val="both"/>
        <w:rPr>
          <w:bCs/>
        </w:rPr>
      </w:pPr>
      <w:r w:rsidRPr="00FE17A1">
        <w:rPr>
          <w:bCs/>
        </w:rPr>
        <w:t xml:space="preserve"> Zaključuje se stečajni postupak </w:t>
      </w:r>
      <w:r w:rsidR="00781C16" w:rsidRPr="00FE17A1">
        <w:rPr>
          <w:bCs/>
        </w:rPr>
        <w:t xml:space="preserve">nad </w:t>
      </w:r>
      <w:r w:rsidR="00BD384A" w:rsidRPr="00FE17A1">
        <w:t xml:space="preserve">dužnikom </w:t>
      </w:r>
      <w:r w:rsidR="00FE17A1" w:rsidRPr="00FE17A1">
        <w:t>NOVA GRADNJA d.o.o. za građevinarstvo i trgovinu Pula (Grad Pula - Pola), Palisina 8, OIB: 85052298658, MBS: 130002391</w:t>
      </w:r>
      <w:r w:rsidR="0081532F" w:rsidRPr="00FE17A1">
        <w:t>.</w:t>
      </w:r>
    </w:p>
    <w:p w:rsidRDefault="0004736A" w:rsidP="00360BE2" w:rsidR="006830EE" w:rsidRPr="00FE17A1">
      <w:pPr>
        <w:numPr>
          <w:ilvl w:val="0"/>
          <w:numId w:val="1"/>
        </w:numPr>
        <w:jc w:val="both"/>
        <w:rPr>
          <w:bCs/>
        </w:rPr>
      </w:pPr>
      <w:r w:rsidRPr="00FE17A1">
        <w:t>Otvaranje stečajnog postupka upisati će se u sudski registar ovog suda, a</w:t>
      </w:r>
      <w:r w:rsidR="006830EE" w:rsidRPr="00FE17A1">
        <w:rPr>
          <w:bCs/>
        </w:rPr>
        <w:t xml:space="preserve"> po  pravomoćnosti </w:t>
      </w:r>
      <w:r w:rsidRPr="00FE17A1">
        <w:rPr>
          <w:bCs/>
        </w:rPr>
        <w:t xml:space="preserve">ovog rješenja će  se isto rješenje još jednom </w:t>
      </w:r>
      <w:r w:rsidR="006830EE" w:rsidRPr="00FE17A1">
        <w:rPr>
          <w:bCs/>
        </w:rPr>
        <w:t xml:space="preserve">dostaviti sudskom registru ovog suda </w:t>
      </w:r>
      <w:r w:rsidRPr="00FE17A1">
        <w:rPr>
          <w:bCs/>
        </w:rPr>
        <w:t xml:space="preserve">uz potvrdu pravomoćnosti </w:t>
      </w:r>
      <w:r w:rsidR="006830EE" w:rsidRPr="00FE17A1">
        <w:rPr>
          <w:bCs/>
        </w:rPr>
        <w:t>radi  brisanja dužnika.</w:t>
      </w:r>
    </w:p>
    <w:p w:rsidRDefault="00360BE2" w:rsidP="00360BE2" w:rsidR="00360BE2" w:rsidRPr="00FE17A1">
      <w:pPr>
        <w:jc w:val="center"/>
      </w:pPr>
    </w:p>
    <w:p w:rsidRDefault="00570F32" w:rsidP="00360BE2" w:rsidR="00570F32" w:rsidRPr="00FE17A1">
      <w:pPr>
        <w:jc w:val="center"/>
      </w:pPr>
    </w:p>
    <w:p w:rsidRDefault="00360BE2" w:rsidP="00360BE2" w:rsidR="00360BE2" w:rsidRPr="00FE17A1">
      <w:pPr>
        <w:jc w:val="center"/>
      </w:pPr>
      <w:r w:rsidRPr="00FE17A1">
        <w:t>Obrazloženje</w:t>
      </w:r>
    </w:p>
    <w:p w:rsidRDefault="009F41CE" w:rsidP="00360BE2" w:rsidR="009F41CE" w:rsidRPr="00FE17A1">
      <w:pPr>
        <w:jc w:val="center"/>
      </w:pPr>
    </w:p>
    <w:p w:rsidRDefault="00744D1C" w:rsidP="00744D1C" w:rsidR="00744D1C" w:rsidRPr="00FE17A1">
      <w:pPr>
        <w:jc w:val="both"/>
        <w:rPr>
          <w:bCs/>
        </w:rPr>
      </w:pPr>
      <w:r w:rsidRPr="00FE17A1">
        <w:tab/>
      </w:r>
      <w:r w:rsidRPr="00FE17A1">
        <w:tab/>
        <w:t>Predlagatelj</w:t>
      </w:r>
      <w:r w:rsidR="008169D8" w:rsidRPr="00FE17A1">
        <w:t xml:space="preserve"> </w:t>
      </w:r>
      <w:r w:rsidR="00F057D3" w:rsidRPr="00FE17A1">
        <w:t>je</w:t>
      </w:r>
      <w:r w:rsidR="008169D8" w:rsidRPr="00FE17A1">
        <w:t xml:space="preserve"> </w:t>
      </w:r>
      <w:r w:rsidRPr="00FE17A1">
        <w:t xml:space="preserve">dana </w:t>
      </w:r>
      <w:r w:rsidR="00FE17A1">
        <w:t>25. ožujka</w:t>
      </w:r>
      <w:r w:rsidR="00B71337" w:rsidRPr="00FE17A1">
        <w:t xml:space="preserve"> 201</w:t>
      </w:r>
      <w:r w:rsidR="00FE17A1">
        <w:t>4</w:t>
      </w:r>
      <w:r w:rsidR="00F057D3" w:rsidRPr="00FE17A1">
        <w:t>. godine podnio</w:t>
      </w:r>
      <w:r w:rsidRPr="00FE17A1">
        <w:t xml:space="preserve"> sudu prijedlog za otvaranje stečajnog postupka </w:t>
      </w:r>
      <w:r w:rsidR="00781C16" w:rsidRPr="00FE17A1">
        <w:rPr>
          <w:bCs/>
        </w:rPr>
        <w:t xml:space="preserve">nad </w:t>
      </w:r>
      <w:r w:rsidR="00BD384A" w:rsidRPr="00FE17A1">
        <w:t xml:space="preserve">dužnikom </w:t>
      </w:r>
      <w:r w:rsidR="00FE17A1" w:rsidRPr="00FE17A1">
        <w:t>NOVA GRADNJA d.o.o. za građevinarstvo i trgovinu Pula (Grad Pula - Pola), Palisina 8, OIB: 85052298658</w:t>
      </w:r>
      <w:r w:rsidRPr="00FE17A1">
        <w:t xml:space="preserve">. </w:t>
      </w:r>
    </w:p>
    <w:p w:rsidRDefault="006830EE" w:rsidP="00360BE2" w:rsidR="006830EE" w:rsidRPr="00FE17A1">
      <w:pPr>
        <w:jc w:val="both"/>
      </w:pPr>
      <w:r w:rsidRPr="00FE17A1">
        <w:rPr>
          <w:bCs/>
        </w:rPr>
        <w:tab/>
      </w:r>
      <w:r w:rsidRPr="00FE17A1">
        <w:rPr>
          <w:bCs/>
        </w:rPr>
        <w:tab/>
      </w:r>
      <w:r w:rsidR="00180CE9" w:rsidRPr="00FE17A1">
        <w:rPr>
          <w:bCs/>
        </w:rPr>
        <w:t>Rješenjem ovog suda posl. br. St-</w:t>
      </w:r>
      <w:r w:rsidR="00FE17A1">
        <w:rPr>
          <w:bCs/>
        </w:rPr>
        <w:t>77</w:t>
      </w:r>
      <w:r w:rsidR="00BD384A" w:rsidRPr="00FE17A1">
        <w:rPr>
          <w:bCs/>
        </w:rPr>
        <w:t>/201</w:t>
      </w:r>
      <w:r w:rsidR="00FE17A1">
        <w:rPr>
          <w:bCs/>
        </w:rPr>
        <w:t>4</w:t>
      </w:r>
      <w:r w:rsidR="003D2BDF" w:rsidRPr="00FE17A1">
        <w:rPr>
          <w:bCs/>
        </w:rPr>
        <w:t xml:space="preserve"> od </w:t>
      </w:r>
      <w:r w:rsidR="000C55EF" w:rsidRPr="00FE17A1">
        <w:rPr>
          <w:bCs/>
        </w:rPr>
        <w:t>1</w:t>
      </w:r>
      <w:r w:rsidR="00FE17A1">
        <w:rPr>
          <w:bCs/>
        </w:rPr>
        <w:t>8</w:t>
      </w:r>
      <w:r w:rsidR="00781C16" w:rsidRPr="00FE17A1">
        <w:rPr>
          <w:bCs/>
        </w:rPr>
        <w:t>. prosinca</w:t>
      </w:r>
      <w:r w:rsidR="008F0304" w:rsidRPr="00FE17A1">
        <w:rPr>
          <w:bCs/>
        </w:rPr>
        <w:t xml:space="preserve"> 2014</w:t>
      </w:r>
      <w:r w:rsidR="00180CE9" w:rsidRPr="00FE17A1">
        <w:rPr>
          <w:bCs/>
        </w:rPr>
        <w:t xml:space="preserve">. godine pokrenut je prethodni postupak radi utvrđivanja uvjeta za otvaranje stečajnog postupka </w:t>
      </w:r>
      <w:r w:rsidR="00781C16" w:rsidRPr="00FE17A1">
        <w:rPr>
          <w:bCs/>
        </w:rPr>
        <w:t xml:space="preserve">nad </w:t>
      </w:r>
      <w:r w:rsidR="00BD384A" w:rsidRPr="00FE17A1">
        <w:rPr>
          <w:bCs/>
        </w:rPr>
        <w:t xml:space="preserve">dužnikom </w:t>
      </w:r>
      <w:r w:rsidR="009F215F" w:rsidRPr="00FE17A1">
        <w:t>NOVA GRADNJA d.o.o. za građevinarstvo i trgovinu Pula (Grad Pula - Pola), Palisina 8, OIB: 85052298658</w:t>
      </w:r>
      <w:r w:rsidR="00180CE9" w:rsidRPr="00FE17A1">
        <w:t>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tab/>
      </w:r>
      <w:r w:rsidRPr="00FE17A1">
        <w:tab/>
        <w:t xml:space="preserve">Tijekom prethodnog postupka je sud utvrdio postojanje kod dužnika stečajnog razloga nesposobnosti </w:t>
      </w:r>
      <w:r w:rsidRPr="00FE17A1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lastRenderedPageBreak/>
        <w:tab/>
      </w:r>
      <w:r w:rsidRPr="00FE17A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FE17A1">
          <w:rPr>
            <w:bCs/>
          </w:rPr>
          <w:t>4. st</w:t>
        </w:r>
      </w:smartTag>
      <w:r w:rsidRPr="00FE17A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FE17A1">
          <w:rPr>
            <w:bCs/>
          </w:rPr>
          <w:t>63. st</w:t>
        </w:r>
      </w:smartTag>
      <w:r w:rsidRPr="00FE17A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E17A1">
        <w:rPr>
          <w:bCs/>
        </w:rPr>
        <w:t>12</w:t>
      </w:r>
      <w:r w:rsidR="00B71337" w:rsidRPr="00FE17A1">
        <w:rPr>
          <w:bCs/>
        </w:rPr>
        <w:t>. ožujka</w:t>
      </w:r>
      <w:r w:rsidR="00781C16" w:rsidRPr="00FE17A1">
        <w:rPr>
          <w:bCs/>
        </w:rPr>
        <w:t xml:space="preserve"> 2015</w:t>
      </w:r>
      <w:r w:rsidRPr="00FE17A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FE17A1">
      <w:pPr>
        <w:jc w:val="both"/>
        <w:rPr>
          <w:bCs/>
        </w:rPr>
      </w:pPr>
      <w:r w:rsidRPr="00FE17A1">
        <w:rPr>
          <w:bCs/>
        </w:rPr>
        <w:tab/>
      </w:r>
      <w:r w:rsidRPr="00FE17A1">
        <w:rPr>
          <w:bCs/>
        </w:rPr>
        <w:tab/>
      </w:r>
      <w:r w:rsidRPr="00FE17A1">
        <w:rPr>
          <w:bCs/>
        </w:rPr>
        <w:tab/>
      </w:r>
      <w:r w:rsidRPr="00FE17A1">
        <w:rPr>
          <w:bCs/>
        </w:rPr>
        <w:tab/>
        <w:t xml:space="preserve">Rijeka, </w:t>
      </w:r>
      <w:r w:rsidR="004C7702" w:rsidRPr="00FE17A1">
        <w:rPr>
          <w:bCs/>
        </w:rPr>
        <w:t>20</w:t>
      </w:r>
      <w:r w:rsidR="000E618B" w:rsidRPr="00FE17A1">
        <w:rPr>
          <w:bCs/>
        </w:rPr>
        <w:t>. listopada</w:t>
      </w:r>
      <w:r w:rsidR="008169D8" w:rsidRPr="00FE17A1">
        <w:rPr>
          <w:bCs/>
        </w:rPr>
        <w:t xml:space="preserve"> 201</w:t>
      </w:r>
      <w:r w:rsidR="00497B87" w:rsidRPr="00FE17A1">
        <w:rPr>
          <w:bCs/>
        </w:rPr>
        <w:t>5</w:t>
      </w:r>
      <w:r w:rsidRPr="00FE17A1">
        <w:rPr>
          <w:bCs/>
        </w:rPr>
        <w:t xml:space="preserve">. </w:t>
      </w:r>
      <w:r w:rsidR="009F41CE" w:rsidRPr="00FE17A1">
        <w:rPr>
          <w:bCs/>
        </w:rPr>
        <w:t xml:space="preserve"> </w:t>
      </w:r>
      <w:r w:rsidRPr="00FE17A1">
        <w:rPr>
          <w:bCs/>
        </w:rPr>
        <w:t>g</w:t>
      </w:r>
      <w:r w:rsidR="009F41CE" w:rsidRPr="00FE17A1">
        <w:rPr>
          <w:bCs/>
        </w:rPr>
        <w:t>odine</w:t>
      </w:r>
    </w:p>
    <w:p w:rsidRDefault="004534EF" w:rsidP="00360BE2" w:rsidR="004534EF" w:rsidRPr="00FE17A1">
      <w:pPr>
        <w:jc w:val="both"/>
        <w:rPr>
          <w:bCs/>
        </w:rPr>
      </w:pP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Stečajni sudac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Vera Jelenović </w:t>
      </w:r>
    </w:p>
    <w:p w:rsidRDefault="00497B87" w:rsidR="00497B87" w:rsidRPr="00FE17A1">
      <w:pPr>
        <w:jc w:val="both"/>
      </w:pPr>
    </w:p>
    <w:p w:rsidRDefault="00360BE2" w:rsidP="00360BE2" w:rsidR="00360BE2" w:rsidRPr="00FE17A1">
      <w:pPr>
        <w:jc w:val="both"/>
        <w:rPr>
          <w:bCs/>
        </w:rPr>
      </w:pPr>
    </w:p>
    <w:p w:rsidRDefault="00360BE2" w:rsidP="00360BE2" w:rsidR="00360BE2" w:rsidRPr="00FE17A1">
      <w:pPr>
        <w:jc w:val="both"/>
        <w:rPr>
          <w:bCs/>
        </w:rPr>
      </w:pPr>
    </w:p>
    <w:p w:rsidRDefault="00360BE2" w:rsidP="00570F32" w:rsidR="00360BE2" w:rsidRPr="00FE17A1">
      <w:pPr>
        <w:jc w:val="both"/>
        <w:rPr>
          <w:bCs/>
        </w:rPr>
      </w:pPr>
      <w:r w:rsidRPr="00FE17A1">
        <w:rPr>
          <w:bCs/>
        </w:rPr>
        <w:t xml:space="preserve"> </w:t>
      </w:r>
      <w:r w:rsidRPr="00FE17A1">
        <w:tab/>
      </w:r>
      <w:r w:rsidRPr="00FE17A1">
        <w:rPr>
          <w:bCs/>
        </w:rPr>
        <w:t>UPUTA O PRAVNOM LIJEKU:</w:t>
      </w:r>
    </w:p>
    <w:p w:rsidRDefault="00360BE2" w:rsidP="00570F32" w:rsidR="004534EF" w:rsidRPr="00FE17A1">
      <w:pPr>
        <w:jc w:val="both"/>
      </w:pPr>
      <w:r w:rsidRPr="00FE17A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FE17A1">
      <w:pPr>
        <w:jc w:val="both"/>
      </w:pPr>
      <w:r w:rsidRPr="00FE17A1">
        <w:t>Žalba se podnosi sudu u dva primjerka u roku od 8 dana od primitka rješenja, a o žalbi odlučuje Visoki trgovački sud Republike Hrvatske.</w:t>
      </w:r>
    </w:p>
    <w:p w:rsidRDefault="00360BE2" w:rsidP="00570F32" w:rsidR="00360BE2" w:rsidRPr="00FE17A1">
      <w:pPr>
        <w:jc w:val="both"/>
      </w:pPr>
      <w:r w:rsidRPr="00FE17A1">
        <w:tab/>
        <w:t>Protiv rješenja o zaključenju stečajnog postupka dopuštena je žalba u roku od 8 dana.</w:t>
      </w:r>
    </w:p>
    <w:p w:rsidRDefault="005D23EA" w:rsidP="00570F32" w:rsidR="005D23EA" w:rsidRPr="00FE17A1">
      <w:pPr>
        <w:jc w:val="both"/>
      </w:pPr>
    </w:p>
    <w:p w:rsidRDefault="009F41CE" w:rsidP="00570F32" w:rsidR="009F41CE" w:rsidRPr="00FE17A1">
      <w:pPr>
        <w:jc w:val="both"/>
      </w:pPr>
    </w:p>
    <w:p w:rsidRDefault="009F41CE" w:rsidP="00570F32" w:rsidR="009F41CE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7C72FB" w:rsidP="00570F32" w:rsidR="007C72FB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781C16" w:rsidP="00570F32" w:rsidR="00781C16" w:rsidRPr="00FE17A1">
      <w:pPr>
        <w:jc w:val="both"/>
      </w:pPr>
    </w:p>
    <w:p w:rsidRDefault="00781C16" w:rsidP="00570F32" w:rsidR="00781C16" w:rsidRPr="00FE17A1">
      <w:pPr>
        <w:jc w:val="both"/>
      </w:pPr>
    </w:p>
    <w:p w:rsidRDefault="00067DC2" w:rsidP="00570F32" w:rsidR="00067DC2" w:rsidRPr="00FE17A1">
      <w:pPr>
        <w:jc w:val="both"/>
      </w:pPr>
    </w:p>
    <w:p w:rsidRDefault="00E50221" w:rsidP="00E50221" w:rsidR="00E50221" w:rsidRPr="00FE17A1">
      <w:r w:rsidRPr="00FE17A1">
        <w:lastRenderedPageBreak/>
        <w:t>DNA:</w:t>
      </w:r>
    </w:p>
    <w:p w:rsidRDefault="00E50221" w:rsidP="00E50221" w:rsidR="00E50221" w:rsidRPr="00FE17A1"/>
    <w:p w:rsidRDefault="009B0D4C" w:rsidP="00744D1C" w:rsidR="009B0D4C" w:rsidRPr="00FE17A1">
      <w:pPr>
        <w:jc w:val="both"/>
      </w:pPr>
      <w:r w:rsidRPr="00FE17A1">
        <w:t>- predlagatelj</w:t>
      </w:r>
      <w:r w:rsidR="008B62DD" w:rsidRPr="00FE17A1">
        <w:t>u</w:t>
      </w:r>
    </w:p>
    <w:p w:rsidRDefault="00744D1C" w:rsidP="00744D1C" w:rsidR="00744D1C" w:rsidRPr="00FE17A1">
      <w:pPr>
        <w:jc w:val="both"/>
      </w:pPr>
      <w:r w:rsidRPr="00FE17A1">
        <w:t>-</w:t>
      </w:r>
      <w:r w:rsidR="00A232AA" w:rsidRPr="00FE17A1">
        <w:t xml:space="preserve"> </w:t>
      </w:r>
      <w:r w:rsidR="008B62DD" w:rsidRPr="00FE17A1">
        <w:t>dužniku</w:t>
      </w:r>
      <w:r w:rsidRPr="00FE17A1">
        <w:t>,</w:t>
      </w:r>
    </w:p>
    <w:p w:rsidRDefault="00744D1C" w:rsidP="00744D1C" w:rsidR="00744D1C" w:rsidRPr="00FE17A1">
      <w:pPr>
        <w:jc w:val="both"/>
      </w:pPr>
      <w:r w:rsidRPr="00FE17A1">
        <w:t xml:space="preserve">- FINA </w:t>
      </w:r>
      <w:r w:rsidR="00781C16" w:rsidRPr="00FE17A1">
        <w:t>Pula</w:t>
      </w:r>
      <w:r w:rsidR="00D12A6A" w:rsidRPr="00FE17A1">
        <w:t xml:space="preserve"> </w:t>
      </w:r>
    </w:p>
    <w:p w:rsidRDefault="00744D1C" w:rsidP="00744D1C" w:rsidR="00744D1C" w:rsidRPr="00FE17A1">
      <w:pPr>
        <w:jc w:val="both"/>
      </w:pPr>
      <w:r w:rsidRPr="00FE17A1">
        <w:t xml:space="preserve">- ŽDO </w:t>
      </w:r>
      <w:r w:rsidR="00781C16" w:rsidRPr="00FE17A1">
        <w:t>Pula</w:t>
      </w:r>
    </w:p>
    <w:p w:rsidRDefault="00744D1C" w:rsidP="00744D1C" w:rsidR="00744D1C" w:rsidRPr="00FE17A1">
      <w:pPr>
        <w:jc w:val="both"/>
      </w:pPr>
      <w:r w:rsidRPr="00FE17A1">
        <w:t xml:space="preserve">- stečajni upravitelj </w:t>
      </w:r>
    </w:p>
    <w:p w:rsidRDefault="00744D1C" w:rsidP="00744D1C" w:rsidR="00744D1C" w:rsidRPr="00FE17A1">
      <w:pPr>
        <w:jc w:val="both"/>
      </w:pPr>
      <w:r w:rsidRPr="00FE17A1">
        <w:t xml:space="preserve">- </w:t>
      </w:r>
      <w:r w:rsidR="000E618B" w:rsidRPr="00FE17A1">
        <w:t xml:space="preserve">e- </w:t>
      </w:r>
      <w:r w:rsidR="009A78AF" w:rsidRPr="00FE17A1">
        <w:t>oglas</w:t>
      </w:r>
      <w:r w:rsidRPr="00FE17A1">
        <w:t>n</w:t>
      </w:r>
      <w:r w:rsidR="007C72FB" w:rsidRPr="00FE17A1">
        <w:t>a</w:t>
      </w:r>
      <w:r w:rsidRPr="00FE17A1">
        <w:t xml:space="preserve"> ploč</w:t>
      </w:r>
      <w:r w:rsidR="007C72FB" w:rsidRPr="00FE17A1">
        <w:t>a</w:t>
      </w:r>
    </w:p>
    <w:p w:rsidRDefault="00E50221" w:rsidP="00E50221" w:rsidR="00E50221" w:rsidRPr="00FE17A1">
      <w:r w:rsidRPr="00FE17A1">
        <w:t>- sudski registar</w:t>
      </w:r>
      <w:r w:rsidR="00781C16" w:rsidRPr="00FE17A1">
        <w:t xml:space="preserve"> TS u Pazinu</w:t>
      </w:r>
      <w:r w:rsidR="00E44EEF" w:rsidRPr="00FE17A1">
        <w:t>– po pravomoćnosti rješenja dostaviti još jednom uz klauzulu pravomoćnosti</w:t>
      </w:r>
      <w:r w:rsidR="00C5695B" w:rsidRPr="00FE17A1">
        <w:t xml:space="preserve"> (s obzirom da otvaranje stečaja ima učinak od isticanja na oglasnu ploču suda)</w:t>
      </w:r>
    </w:p>
    <w:p w:rsidRDefault="00E50221" w:rsidP="00E50221" w:rsidR="00E50221" w:rsidRPr="00FE17A1"/>
    <w:p w:rsidRDefault="000B07D1" w:rsidP="00E50221" w:rsidR="00E50221" w:rsidRPr="00FE17A1">
      <w:r w:rsidRPr="00FE17A1">
        <w:t xml:space="preserve">Rijeka, </w:t>
      </w:r>
      <w:r w:rsidR="004C7702" w:rsidRPr="00FE17A1">
        <w:t>20</w:t>
      </w:r>
      <w:r w:rsidR="000E618B" w:rsidRPr="00FE17A1">
        <w:t xml:space="preserve">. listopada </w:t>
      </w:r>
      <w:r w:rsidR="00497B87" w:rsidRPr="00FE17A1">
        <w:t>2015</w:t>
      </w:r>
      <w:r w:rsidR="0054269C" w:rsidRPr="00FE17A1">
        <w:t>.g.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Stečajni sudac</w:t>
      </w:r>
    </w:p>
    <w:p w:rsidRDefault="00497B87" w:rsidR="00497B87" w:rsidRPr="00FE17A1">
      <w:pPr>
        <w:jc w:val="both"/>
      </w:pPr>
      <w:r w:rsidRPr="00FE17A1">
        <w:t xml:space="preserve">                                                                                                 Vera Jelenović </w:t>
      </w:r>
    </w:p>
    <w:p w:rsidRDefault="00497B87" w:rsidR="00497B87" w:rsidRPr="00FE17A1">
      <w:pPr>
        <w:jc w:val="both"/>
      </w:pPr>
    </w:p>
    <w:p w:rsidRDefault="00497B87" w:rsidR="00497B87" w:rsidRPr="00FE17A1">
      <w:pPr>
        <w:jc w:val="both"/>
      </w:pPr>
    </w:p>
    <w:p w:rsidRDefault="00497B87" w:rsidP="00497B87" w:rsidR="00497B87" w:rsidRPr="00FE17A1">
      <w:pPr>
        <w:jc w:val="both"/>
      </w:pPr>
    </w:p>
    <w:p w:rsidRDefault="00497B87" w:rsidR="00497B87" w:rsidRPr="00FE17A1">
      <w:pPr>
        <w:jc w:val="both"/>
      </w:pPr>
    </w:p>
    <w:p w:rsidRDefault="00E50221" w:rsidP="00497B87" w:rsidR="00E50221" w:rsidRPr="00FE17A1">
      <w:pPr>
        <w:jc w:val="both"/>
      </w:pPr>
    </w:p>
    <w:p w:rsidRDefault="00E50221" w:rsidR="00E50221" w:rsidRPr="00FE17A1">
      <w:pPr>
        <w:jc w:val="both"/>
      </w:pPr>
    </w:p>
    <w:p w:rsidRDefault="00E50221" w:rsidR="00E50221" w:rsidRPr="00FE17A1">
      <w:pPr>
        <w:jc w:val="both"/>
      </w:pPr>
    </w:p>
    <w:p w:rsidRDefault="00E50221" w:rsidP="00E50221" w:rsidR="00E50221" w:rsidRPr="00FE17A1">
      <w:pPr>
        <w:jc w:val="both"/>
      </w:pPr>
    </w:p>
    <w:p w:rsidRDefault="00E50221" w:rsidP="00E50221" w:rsidR="00E50221" w:rsidRPr="00FE17A1">
      <w:pPr>
        <w:jc w:val="both"/>
      </w:pPr>
    </w:p>
    <w:p w:rsidRDefault="00E21439" w:rsidP="00360BE2" w:rsidR="00E21439" w:rsidRPr="00FE17A1"/>
    <w:sectPr w:rsidSect="00E21176" w:rsidR="00E21439" w:rsidRPr="00FE17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282" w:rsidR="005B1282">
      <w:r>
        <w:separator/>
      </w:r>
    </w:p>
  </w:endnote>
  <w:endnote w:id="0" w:type="continuationSeparator">
    <w:p w:rsidRDefault="005B1282" w:rsidR="005B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D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7A1" w:rsidR="00FE17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282" w:rsidR="005B1282">
      <w:r>
        <w:separator/>
      </w:r>
    </w:p>
  </w:footnote>
  <w:footnote w:id="0" w:type="continuationSeparator">
    <w:p w:rsidRDefault="005B1282" w:rsidR="005B1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7A1" w:rsidR="00FE17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E17A1">
      <w:t>77/2014-12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7A1" w:rsidR="00FE17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1282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4569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215F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F2D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2D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F2D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2D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GRADNJA d.o.o.  Pula</izvorni_sadrzaj>
    <derivirana_varijabla naziv="DomainObject.Predmet.ProtustrankaFormated_1">  NOVA GRADNJA d.o.o.  Pula</derivirana_varijabla>
  </DomainObject.Predmet.ProtustrankaFormated>
  <DomainObject.Predmet.ProtustrankaFormatedOIB>
    <izvorni_sadrzaj>  NOVA GRADNJA d.o.o.  Pula, OIB 85052298658</izvorni_sadrzaj>
    <derivirana_varijabla naziv="DomainObject.Predmet.ProtustrankaFormatedOIB_1">  NOVA GRADNJA d.o.o.  Pula, OIB 85052298658</derivirana_varijabla>
  </DomainObject.Predmet.ProtustrankaFormatedOIB>
  <DomainObject.Predmet.ProtustrankaFormatedWithAdress>
    <izvorni_sadrzaj> NOVA GRADNJA d.o.o.  Pula, Palisina 8, 52 100 Pula</izvorni_sadrzaj>
    <derivirana_varijabla naziv="DomainObject.Predmet.ProtustrankaFormatedWithAdress_1"> NOVA GRADNJA d.o.o.  Pula, Palisina 8, 52 100 Pula</derivirana_varijabla>
  </DomainObject.Predmet.ProtustrankaFormatedWithAdress>
  <DomainObject.Predmet.ProtustrankaFormatedWithAdressOIB>
    <izvorni_sadrzaj> NOVA GRADNJA d.o.o.  Pula, OIB 85052298658, Palisina 8, 52 100 Pula</izvorni_sadrzaj>
    <derivirana_varijabla naziv="DomainObject.Predmet.ProtustrankaFormatedWithAdressOIB_1"> NOVA GRADNJA d.o.o.  Pula, OIB 85052298658, Palisina 8, 52 100 Pula</derivirana_varijabla>
  </DomainObject.Predmet.ProtustrankaFormatedWithAdressOIB>
  <DomainObject.Predmet.ProtustrankaWithAdress>
    <izvorni_sadrzaj>NOVA GRADNJA d.o.o.  Pula Palisina 8, 52 100 Pula</izvorni_sadrzaj>
    <derivirana_varijabla naziv="DomainObject.Predmet.ProtustrankaWithAdress_1">NOVA GRADNJA d.o.o.  Pula Palisina 8, 52 100 Pula</derivirana_varijabla>
  </DomainObject.Predmet.ProtustrankaWithAdress>
  <DomainObject.Predmet.ProtustrankaWithAdressOIB>
    <izvorni_sadrzaj>NOVA GRADNJA d.o.o.  Pula, OIB 85052298658, Palisina 8, 52 100 Pula</izvorni_sadrzaj>
    <derivirana_varijabla naziv="DomainObject.Predmet.ProtustrankaWithAdressOIB_1">NOVA GRADNJA d.o.o.  Pula, OIB 85052298658, Palisina 8, 52 100 Pula</derivirana_varijabla>
  </DomainObject.Predmet.ProtustrankaWithAdressOIB>
  <DomainObject.Predmet.ProtustrankaNazivFormated>
    <izvorni_sadrzaj>NOVA GRADNJA d.o.o.  Pula</izvorni_sadrzaj>
    <derivirana_varijabla naziv="DomainObject.Predmet.ProtustrankaNazivFormated_1">NOVA GRADNJA d.o.o.  Pula</derivirana_varijabla>
  </DomainObject.Predmet.ProtustrankaNazivFormated>
  <DomainObject.Predmet.ProtustrankaNazivFormatedOIB>
    <izvorni_sadrzaj>NOVA GRADNJA d.o.o.  Pula, OIB 85052298658</izvorni_sadrzaj>
    <derivirana_varijabla naziv="DomainObject.Predmet.ProtustrankaNazivFormatedOIB_1">NOVA GRADNJA d.o.o.  Pula, OIB 85052298658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NOVA GRADNJA d.o.o.  Pula</item>
    </izvorni_sadrzaj>
    <derivirana_varijabla naziv="DomainObject.Predmet.ProtuStrankaListFormated_1">
      <item>NOVA GRADNJA d.o.o.  Pula</item>
    </derivirana_varijabla>
  </DomainObject.Predmet.ProtuStrankaListFormated>
  <DomainObject.Predmet.ProtuStrankaListFormatedOIB>
    <izvorni_sadrzaj>
      <item>NOVA GRADNJA d.o.o.  Pula, OIB 85052298658</item>
    </izvorni_sadrzaj>
    <derivirana_varijabla naziv="DomainObject.Predmet.ProtuStrankaListFormatedOIB_1">
      <item>NOVA GRADNJA d.o.o.  Pula, OIB 85052298658</item>
    </derivirana_varijabla>
  </DomainObject.Predmet.ProtuStrankaListFormatedOIB>
  <DomainObject.Predmet.ProtuStrankaListFormatedWithAdress>
    <izvorni_sadrzaj>
      <item>NOVA GRADNJA d.o.o.  Pula, Palisina 8, 52 100 Pula</item>
    </izvorni_sadrzaj>
    <derivirana_varijabla naziv="DomainObject.Predmet.ProtuStrankaListFormatedWithAdress_1">
      <item>NOVA GRADNJA d.o.o.  Pula, Palisina 8, 52 100 Pula</item>
    </derivirana_varijabla>
  </DomainObject.Predmet.ProtuStrankaListFormatedWithAdress>
  <DomainObject.Predmet.ProtuStrankaListFormatedWithAdressOIB>
    <izvorni_sadrzaj>
      <item>NOVA GRADNJA d.o.o.  Pula, OIB 85052298658, Palisina 8, 52 100 Pula</item>
    </izvorni_sadrzaj>
    <derivirana_varijabla naziv="DomainObject.Predmet.ProtuStrankaListFormatedWithAdressOIB_1">
      <item>NOVA GRADNJA d.o.o.  Pula, OIB 85052298658, Palisina 8, 52 100 Pula</item>
    </derivirana_varijabla>
  </DomainObject.Predmet.ProtuStrankaListFormatedWithAdressOIB>
  <DomainObject.Predmet.ProtuStrankaListNazivFormated>
    <izvorni_sadrzaj>
      <item>NOVA GRADNJA d.o.o.  Pula</item>
    </izvorni_sadrzaj>
    <derivirana_varijabla naziv="DomainObject.Predmet.ProtuStrankaListNazivFormated_1">
      <item>NOVA GRADNJA d.o.o.  Pula</item>
    </derivirana_varijabla>
  </DomainObject.Predmet.ProtuStrankaListNazivFormated>
  <DomainObject.Predmet.ProtuStrankaListNazivFormatedOIB>
    <izvorni_sadrzaj>
      <item>NOVA GRADNJA d.o.o.  Pula, OIB 85052298658</item>
    </izvorni_sadrzaj>
    <derivirana_varijabla naziv="DomainObject.Predmet.ProtuStrankaListNazivFormatedOIB_1">
      <item>NOVA GRADNJA d.o.o.  Pula, OIB 85052298658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NOVA GRADNJA d.o.o.  Pula</izvorni_sadrzaj>
    <derivirana_varijabla naziv="DomainObject.Predmet.ProtustrankaIDrugi_1">NOVA GRADNJA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NOVA GRADNJA d.o.o.  Pula, OIB 85052298658, Palisina 8, 52 100 Pula</izvorni_sadrzaj>
    <derivirana_varijabla naziv="DomainObject.Predmet.ProtustrankaIDrugiAdressOIB_1">NOVA GRADNJA d.o.o.  Pula, OIB 85052298658, Palisina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NOVA GRADNJA d.o.o.  Pula</item>
    </izvorni_sadrzaj>
    <derivirana_varijabla naziv="DomainObject.Predmet.SudioniciListNaziv_1">
      <item>FINA  Pula</item>
      <item>NOVA GRADNJA d.o.o.  Pula</item>
    </derivirana_varijabla>
  </DomainObject.Predmet.SudioniciListNaziv>
  <DomainObject.Predmet.SudioniciListAdressOIB>
    <izvorni_sadrzaj>
      <item>FINA  Pula, OIB 85821130368, Giardini 5,52 100 Pula</item>
      <item>NOVA GRADNJA d.o.o.  Pula, OIB 85052298658, Palisina 8,52 100 Pula</item>
    </izvorni_sadrzaj>
    <derivirana_varijabla naziv="DomainObject.Predmet.SudioniciListAdressOIB_1">
      <item>FINA  Pula, OIB 85821130368, Giardini 5,52 100 Pula</item>
      <item>NOVA GRADNJA d.o.o.  Pula, OIB 85052298658, Palisina 8,52 100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85052298658</item>
    </izvorni_sadrzaj>
    <derivirana_varijabla naziv="DomainObject.Predmet.SudioniciListNazivOIB_1">
      <item>, OIB 85821130368</item>
      <item>, OIB 85052298658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14ED2-AE15-4A48-94C4-5EA59538A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738</properties:Words>
  <properties:Characters>3961</properties:Characters>
  <properties:Lines>121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2015-10-20T11:05:00Z</dcterms:created>
  <dc:creator>korlevicd</dc:creator>
  <cp:lastModifiedBy>Danijela Fumić</cp:lastModifiedBy>
  <cp:lastPrinted>2015-10-20T11:04:00Z</cp:lastPrinted>
  <dcterms:modified xmlns:xsi="http://www.w3.org/2001/XMLSchema-instance" xsi:type="dcterms:W3CDTF">2015-10-20T11:08:00Z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