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f3a7" w14:paraId="4faf3a7" w:rsidRDefault="008C1656" w:rsidP="008C1656" w:rsidR="008C1656" w:rsidRPr="007C183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656" w:rsidP="008C1656" w:rsidR="008C1656" w:rsidRPr="007C183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7C1838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8C1656" w:rsidP="008C1656" w:rsidR="008C16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C1838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8C1656" w:rsidP="008C1656" w:rsidR="008C16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C1656" w:rsidP="008C1656" w:rsidR="008C1656" w:rsidRPr="007C1838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8C1656" w:rsidP="008C1656" w:rsidR="008C16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C1656" w:rsidP="008C1656" w:rsidR="008C1656" w:rsidRPr="005D578C">
      <w:pPr>
        <w:jc w:val="center"/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C1656" w:rsidP="008C1656" w:rsidR="008C1656" w:rsidRPr="005D578C">
      <w:pPr>
        <w:rPr>
          <w:rFonts w:cs="Times New Roman" w:eastAsia="Times New Roman"/>
          <w:szCs w:val="24"/>
        </w:rPr>
      </w:pPr>
    </w:p>
    <w:p w:rsidRDefault="008C1656" w:rsidP="008C1656" w:rsidR="008C165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AGENCIJA V. I. B. d. o. o. Pazin, Brajkovići – Buići 76, OIB 46969532081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040008900,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C183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8C1656" w:rsidP="008C1656" w:rsidR="008C1656" w:rsidRPr="005D578C">
      <w:pPr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C1656" w:rsidP="008C1656" w:rsidR="008C1656" w:rsidRPr="005D578C">
      <w:pPr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AGENCIJA V. I. B. d. o. o. Pazin, Brajkovići – Buići 76, OIB 46969532081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040008900,</w:t>
      </w:r>
      <w:r w:rsidRPr="005D578C">
        <w:rPr>
          <w:rFonts w:cs="Times New Roman" w:eastAsia="Times New Roman"/>
          <w:szCs w:val="24"/>
        </w:rPr>
        <w:t xml:space="preserve"> s danom </w:t>
      </w:r>
      <w:r w:rsidR="007C183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C1656" w:rsidP="008C1656" w:rsidR="008C1656" w:rsidRPr="005D578C">
      <w:pPr>
        <w:rPr>
          <w:rFonts w:cs="Times New Roman" w:eastAsia="Times New Roman"/>
          <w:szCs w:val="24"/>
        </w:rPr>
      </w:pPr>
    </w:p>
    <w:p w:rsidRDefault="008C1656" w:rsidP="008C1656" w:rsidR="008C165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8C1656" w:rsidP="008C1656" w:rsidR="008C1656">
      <w:pPr>
        <w:rPr>
          <w:rFonts w:cs="Times New Roman" w:eastAsia="Times New Roman"/>
          <w:szCs w:val="20"/>
        </w:rPr>
      </w:pPr>
    </w:p>
    <w:p w:rsidRDefault="008C1656" w:rsidP="008C1656" w:rsidR="008C16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AGENCIJA V. I. B. d. o. o. Pazin, Brajkovići – Buići 76, OIB 46969532081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040008900.</w:t>
      </w:r>
    </w:p>
    <w:p w:rsidRDefault="008C1656" w:rsidP="008C1656" w:rsidR="008C1656">
      <w:pPr>
        <w:ind w:firstLine="709"/>
        <w:rPr>
          <w:rFonts w:cs="Times New Roman" w:eastAsia="Times New Roman"/>
          <w:szCs w:val="24"/>
        </w:rPr>
      </w:pPr>
    </w:p>
    <w:p w:rsidRDefault="008C1656" w:rsidP="008C1656" w:rsidR="008C16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AGENCIJA V. I. B. d. o. o. Pazin, Brajkovići – Buići 76, OIB 46969532081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040008900.</w:t>
      </w:r>
    </w:p>
    <w:p w:rsidRDefault="008C1656" w:rsidP="008C1656" w:rsidR="008C1656">
      <w:pPr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C1656" w:rsidP="008C1656" w:rsidR="008C1656">
      <w:pPr>
        <w:ind w:firstLine="708"/>
        <w:rPr>
          <w:rFonts w:cs="Times New Roman" w:eastAsia="Times New Roman"/>
          <w:szCs w:val="24"/>
        </w:rPr>
      </w:pPr>
    </w:p>
    <w:p w:rsidRDefault="008C1656" w:rsidP="008C1656" w:rsidR="008C16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AGENCIJA V. I. B. d. o. o. Pazin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St-1021/2015-3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C1656" w:rsidP="008C1656" w:rsidR="008C16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C1656" w:rsidP="008C1656" w:rsidR="008C1656" w:rsidRPr="005D578C">
      <w:pPr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C183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C1656" w:rsidP="008C1656" w:rsidR="008C1656">
      <w:pPr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C1656" w:rsidP="008C1656" w:rsidR="008C16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8C1656" w:rsidP="008C1656" w:rsidR="008C1656">
      <w:pPr>
        <w:jc w:val="left"/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jc w:val="left"/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C1656" w:rsidP="008C1656" w:rsidR="008C165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C1656" w:rsidP="008C1656" w:rsidR="008C16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C1656" w:rsidP="008C1656" w:rsidR="008C1656">
      <w:pPr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rPr>
          <w:rFonts w:cs="Times New Roman" w:eastAsia="Times New Roman"/>
          <w:szCs w:val="24"/>
        </w:rPr>
      </w:pPr>
    </w:p>
    <w:p w:rsidRDefault="008C1656" w:rsidP="008C1656" w:rsidR="008C16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C1656" w:rsidP="008C1656" w:rsidR="008C16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C1656" w:rsidP="008C1656" w:rsidR="008C16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AGENCIJA V. I. B. d. o. o. Pazin, Brajkovići – Buići 76,</w:t>
      </w:r>
    </w:p>
    <w:p w:rsidRDefault="008C1656" w:rsidP="008C1656" w:rsidR="008C16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Veseljko Buić, Pazin, Brajkovići – Buići 76 i Vanda Tomašić, Pazin, Narodnog Doma 2, </w:t>
      </w:r>
    </w:p>
    <w:p w:rsidRDefault="008C1656" w:rsidP="008C1656" w:rsidR="008C165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8C1656" w:rsidP="008C1656" w:rsidR="008C16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C1656" w:rsidP="008C1656" w:rsidR="008C165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8C1656" w:rsidP="008C1656" w:rsidR="008C165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C1656" w:rsidP="008C1656" w:rsidR="008C16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C1656" w:rsidP="008C1656" w:rsidR="008C16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C1656" w:rsidP="008C1656" w:rsidR="008C1656"/>
    <w:p w:rsidRDefault="008C1656" w:rsidP="008C1656" w:rsidR="008C1656"/>
    <w:p w:rsidRDefault="008C1656" w:rsidP="008C1656" w:rsidR="008C1656"/>
    <w:p w:rsidRDefault="008C1656" w:rsidP="008C1656" w:rsidR="008C1656"/>
    <w:p w:rsidRDefault="008C1656" w:rsidP="008C1656" w:rsidR="008C1656"/>
    <w:p w:rsidRDefault="008C1656" w:rsidP="008C1656" w:rsidR="008C1656"/>
    <w:p w:rsidRDefault="008C1656" w:rsidP="008C1656" w:rsidR="008C1656"/>
    <w:p w:rsidRDefault="008C1656" w:rsidP="008C1656" w:rsidR="008C1656"/>
    <w:p w:rsidRDefault="008C1656" w:rsidP="008C1656" w:rsidR="008C1656"/>
    <w:p w:rsidRDefault="008C1656" w:rsidP="008C1656" w:rsidR="008C1656"/>
    <w:p w:rsidRDefault="008C1656" w:rsidP="008C1656" w:rsidR="008C1656"/>
    <w:p w:rsidRDefault="008C1656" w:rsidP="008C1656" w:rsidR="008C1656"/>
    <w:p w:rsidRDefault="00C34A3F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656" w:rsidP="008C1656" w:rsidR="008C1656">
      <w:r>
        <w:separator/>
      </w:r>
    </w:p>
  </w:endnote>
  <w:endnote w:id="0" w:type="continuationSeparator">
    <w:p w:rsidRDefault="008C1656" w:rsidP="008C1656" w:rsidR="008C1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656" w:rsidP="008C1656" w:rsidR="008C1656">
      <w:r>
        <w:separator/>
      </w:r>
    </w:p>
  </w:footnote>
  <w:footnote w:id="0" w:type="continuationSeparator">
    <w:p w:rsidRDefault="008C1656" w:rsidP="008C1656" w:rsidR="008C16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656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34A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St-1021/2015-5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656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St-1021/2015-5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528"/>
    <w:rsid w:val="0075528E"/>
    <w:rsid w:val="0079403F"/>
    <w:rsid w:val="007C1838"/>
    <w:rsid w:val="008C1656"/>
    <w:rsid w:val="00956966"/>
    <w:rsid w:val="00C34A3F"/>
    <w:rsid w:val="00D7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6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C16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16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6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6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6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A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4A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4A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4A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6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C16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16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6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6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6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A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4A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4A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4A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V. I. B. d.o.o. PAZIN</izvorni_sadrzaj>
    <derivirana_varijabla naziv="DomainObject.Predmet.ProtustrankaFormated_1">  AGENCIJA V. I. B. d.o.o. PAZIN</derivirana_varijabla>
  </DomainObject.Predmet.ProtustrankaFormated>
  <DomainObject.Predmet.ProtustrankaFormatedOIB>
    <izvorni_sadrzaj>  AGENCIJA V. I. B. d.o.o. PAZIN, OIB 46969532081</izvorni_sadrzaj>
    <derivirana_varijabla naziv="DomainObject.Predmet.ProtustrankaFormatedOIB_1">  AGENCIJA V. I. B. d.o.o. PAZIN, OIB 46969532081</derivirana_varijabla>
  </DomainObject.Predmet.ProtustrankaFormatedOIB>
  <DomainObject.Predmet.ProtustrankaFormatedWithAdress>
    <izvorni_sadrzaj> AGENCIJA V. I. B. d.o.o. PAZIN, Brajkovići - Buići 76, 52000 Pazin</izvorni_sadrzaj>
    <derivirana_varijabla naziv="DomainObject.Predmet.ProtustrankaFormatedWithAdress_1"> AGENCIJA V. I. B. d.o.o. PAZIN, Brajkovići - Buići 76, 52000 Pazin</derivirana_varijabla>
  </DomainObject.Predmet.ProtustrankaFormatedWithAdress>
  <DomainObject.Predmet.ProtustrankaFormatedWithAdressOIB>
    <izvorni_sadrzaj> AGENCIJA V. I. B. d.o.o. PAZIN, OIB 46969532081, Brajkovići - Buići 76, 52000 Pazin</izvorni_sadrzaj>
    <derivirana_varijabla naziv="DomainObject.Predmet.ProtustrankaFormatedWithAdressOIB_1"> AGENCIJA V. I. B. d.o.o. PAZIN, OIB 46969532081, Brajkovići - Buići 76, 52000 Pazin</derivirana_varijabla>
  </DomainObject.Predmet.ProtustrankaFormatedWithAdressOIB>
  <DomainObject.Predmet.ProtustrankaWithAdress>
    <izvorni_sadrzaj>AGENCIJA V. I. B. d.o.o. PAZIN Brajkovići - Buići 76, 52000 Pazin</izvorni_sadrzaj>
    <derivirana_varijabla naziv="DomainObject.Predmet.ProtustrankaWithAdress_1">AGENCIJA V. I. B. d.o.o. PAZIN Brajkovići - Buići 76, 52000 Pazin</derivirana_varijabla>
  </DomainObject.Predmet.ProtustrankaWithAdress>
  <DomainObject.Predmet.ProtustrankaWithAdressOIB>
    <izvorni_sadrzaj>AGENCIJA V. I. B. d.o.o. PAZIN, OIB 46969532081, Brajkovići - Buići 76, 52000 Pazin</izvorni_sadrzaj>
    <derivirana_varijabla naziv="DomainObject.Predmet.ProtustrankaWithAdressOIB_1">AGENCIJA V. I. B. d.o.o. PAZIN, OIB 46969532081, Brajkovići - Buići 76, 52000 Pazin</derivirana_varijabla>
  </DomainObject.Predmet.ProtustrankaWithAdressOIB>
  <DomainObject.Predmet.ProtustrankaNazivFormated>
    <izvorni_sadrzaj>AGENCIJA V. I. B. d.o.o. PAZIN</izvorni_sadrzaj>
    <derivirana_varijabla naziv="DomainObject.Predmet.ProtustrankaNazivFormated_1">AGENCIJA V. I. B. d.o.o. PAZIN</derivirana_varijabla>
  </DomainObject.Predmet.ProtustrankaNazivFormated>
  <DomainObject.Predmet.ProtustrankaNazivFormatedOIB>
    <izvorni_sadrzaj>AGENCIJA V. I. B. d.o.o. PAZIN, OIB 46969532081</izvorni_sadrzaj>
    <derivirana_varijabla naziv="DomainObject.Predmet.ProtustrankaNazivFormatedOIB_1">AGENCIJA V. I. B. d.o.o. PAZIN, OIB 46969532081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324238.91</izvorni_sadrzaj>
    <derivirana_varijabla naziv="DomainObject.Predmet.TrenutnaVrijednost_1">324238.91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AGENCIJA V. I. B. d.o.o. PAZIN</item>
    </izvorni_sadrzaj>
    <derivirana_varijabla naziv="DomainObject.Predmet.ProtuStrankaListFormated_1">
      <item>AGENCIJA V. I. B. d.o.o. PAZIN</item>
    </derivirana_varijabla>
  </DomainObject.Predmet.ProtuStrankaListFormated>
  <DomainObject.Predmet.ProtuStrankaListFormatedOIB>
    <izvorni_sadrzaj>
      <item>AGENCIJA V. I. B. d.o.o. PAZIN, OIB 46969532081</item>
    </izvorni_sadrzaj>
    <derivirana_varijabla naziv="DomainObject.Predmet.ProtuStrankaListFormatedOIB_1">
      <item>AGENCIJA V. I. B. d.o.o. PAZIN, OIB 46969532081</item>
    </derivirana_varijabla>
  </DomainObject.Predmet.ProtuStrankaListFormatedOIB>
  <DomainObject.Predmet.ProtuStrankaListFormatedWithAdress>
    <izvorni_sadrzaj>
      <item>AGENCIJA V. I. B. d.o.o. PAZIN, Brajkovići - Buići 76, 52000 Pazin</item>
    </izvorni_sadrzaj>
    <derivirana_varijabla naziv="DomainObject.Predmet.ProtuStrankaListFormatedWithAdress_1">
      <item>AGENCIJA V. I. B. d.o.o. PAZIN, Brajkovići - Buići 76, 52000 Pazin</item>
    </derivirana_varijabla>
  </DomainObject.Predmet.ProtuStrankaListFormatedWithAdress>
  <DomainObject.Predmet.ProtuStrankaListFormatedWithAdressOIB>
    <izvorni_sadrzaj>
      <item>AGENCIJA V. I. B. d.o.o. PAZIN, OIB 46969532081, Brajkovići - Buići 76, 52000 Pazin</item>
    </izvorni_sadrzaj>
    <derivirana_varijabla naziv="DomainObject.Predmet.ProtuStrankaListFormatedWithAdressOIB_1">
      <item>AGENCIJA V. I. B. d.o.o. PAZIN, OIB 46969532081, Brajkovići - Buići 76, 52000 Pazin</item>
    </derivirana_varijabla>
  </DomainObject.Predmet.ProtuStrankaListFormatedWithAdressOIB>
  <DomainObject.Predmet.ProtuStrankaListNazivFormated>
    <izvorni_sadrzaj>
      <item>AGENCIJA V. I. B. d.o.o. PAZIN</item>
    </izvorni_sadrzaj>
    <derivirana_varijabla naziv="DomainObject.Predmet.ProtuStrankaListNazivFormated_1">
      <item>AGENCIJA V. I. B. d.o.o. PAZIN</item>
    </derivirana_varijabla>
  </DomainObject.Predmet.ProtuStrankaListNazivFormated>
  <DomainObject.Predmet.ProtuStrankaListNazivFormatedOIB>
    <izvorni_sadrzaj>
      <item>AGENCIJA V. I. B. d.o.o. PAZIN, OIB 46969532081</item>
    </izvorni_sadrzaj>
    <derivirana_varijabla naziv="DomainObject.Predmet.ProtuStrankaListNazivFormatedOIB_1">
      <item>AGENCIJA V. I. B. d.o.o. PAZIN, OIB 46969532081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AGENCIJA V. I. B. d.o.o. PAZIN</izvorni_sadrzaj>
    <derivirana_varijabla naziv="DomainObject.Predmet.ProtustrankaIDrugi_1">AGENCIJA V. I. B.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AGENCIJA V. I. B. d.o.o. PAZIN, OIB 46969532081, Brajkovići - Buići 76, 52000 Pazin</izvorni_sadrzaj>
    <derivirana_varijabla naziv="DomainObject.Predmet.ProtustrankaIDrugiAdressOIB_1">AGENCIJA V. I. B. d.o.o. PAZIN, OIB 46969532081, Brajkovići - Buići 76,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AGENCIJA V. I. B. d.o.o. PAZIN</item>
    </izvorni_sadrzaj>
    <derivirana_varijabla naziv="DomainObject.Predmet.SudioniciListNaziv_1">
      <item>FINANCIJSKA AGENCIJA, RC RIJEKA, PODRUŽNICA PULA, PULA</item>
      <item>AGENCIJA V. I. B.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AGENCIJA V. I. B. d.o.o. PAZIN, OIB 46969532081, Brajkovići - Buići 76,52000 Pazin</item>
    </izvorni_sadrzaj>
    <derivirana_varijabla naziv="DomainObject.Predmet.SudioniciListAdressOIB_1">
      <item>FINANCIJSKA AGENCIJA, RC RIJEKA, PODRUŽNICA PULA, PULA, OIB 85821130368, Ulica grada Vukovara 70,Zagreb</item>
      <item>AGENCIJA V. I. B. d.o.o. PAZIN, OIB 46969532081, Brajkovići - Buići 76,52000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46969532081</item>
    </izvorni_sadrzaj>
    <derivirana_varijabla naziv="DomainObject.Predmet.SudioniciListNazivOIB_1">
      <item>, OIB 85821130368</item>
      <item>, OIB 46969532081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3115</properties:Characters>
  <properties:Lines>89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2016-03-18T08:06:00Z</dcterms:created>
  <dc:creator>Mihaela Kaligari</dc:creator>
  <dc:description/>
  <cp:keywords/>
  <cp:lastModifiedBy>Tamara Žgrablić Širol</cp:lastModifiedBy>
  <cp:lastPrinted>2016-03-29T11:20:00Z</cp:lastPrinted>
  <dcterms:modified xmlns:xsi="http://www.w3.org/2001/XMLSchema-instance" xsi:type="dcterms:W3CDTF">2016-03-30T06:47:00Z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