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4e8a" w14:paraId="e714e8a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5D3E37">
        <w:t>51</w:t>
      </w:r>
      <w:r w:rsidRPr="003A45A8">
        <w:t>/</w:t>
      </w:r>
      <w:r>
        <w:t>20</w:t>
      </w:r>
      <w:r w:rsidR="00555DAC">
        <w:t>18</w:t>
      </w:r>
      <w:r w:rsidRPr="003A45A8">
        <w:t>-</w:t>
      </w:r>
      <w:r w:rsidR="005D3E37">
        <w:t>29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93594A">
        <w:t xml:space="preserve"> </w:t>
      </w:r>
      <w:r w:rsidR="005D3E37" w:rsidRPr="00A73902">
        <w:t>AUTO SPORT d.o.o., Kolan, Rudina 14, OIB: 84732814133</w:t>
      </w:r>
      <w:r w:rsidR="009A60C6" w:rsidRPr="007F1802">
        <w:t>,</w:t>
      </w:r>
      <w:r w:rsidR="009A60C6">
        <w:t xml:space="preserve"> </w:t>
      </w:r>
      <w:r w:rsidR="001D3B29">
        <w:t>5</w:t>
      </w:r>
      <w:r w:rsidR="007126DA">
        <w:t>.</w:t>
      </w:r>
      <w:r w:rsidR="00604321">
        <w:t xml:space="preserve"> </w:t>
      </w:r>
      <w:r w:rsidR="005D3E37">
        <w:t>lipnja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5D3E37">
        <w:t>Domagoja Repača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1D3B29">
        <w:t>1.920,00</w:t>
      </w:r>
      <w:r w:rsidR="00555DAC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555DAC" w:rsidP="00555DAC" w:rsidR="00555DAC">
      <w:pPr>
        <w:ind w:left="705"/>
        <w:jc w:val="both"/>
      </w:pPr>
    </w:p>
    <w:p w:rsidRDefault="00555DAC" w:rsidP="00555DAC" w:rsidR="00555DAC">
      <w:pPr>
        <w:pStyle w:val="Odlomakpopisa"/>
        <w:numPr>
          <w:ilvl w:val="0"/>
          <w:numId w:val="3"/>
        </w:numPr>
        <w:ind w:firstLine="0" w:left="709"/>
      </w:pPr>
      <w:r w:rsidRPr="00251E7F">
        <w:t>Odobrava se trošak</w:t>
      </w:r>
      <w:r w:rsidR="001D3B29">
        <w:t xml:space="preserve"> stečajnom upravitelju</w:t>
      </w:r>
      <w:r>
        <w:t xml:space="preserve"> u iznosu od </w:t>
      </w:r>
      <w:r w:rsidR="001D3B29">
        <w:t>180,00</w:t>
      </w:r>
      <w:r>
        <w:t xml:space="preserve"> kuna</w:t>
      </w:r>
      <w:r w:rsidRPr="00251E7F">
        <w:t>.</w:t>
      </w:r>
    </w:p>
    <w:p w:rsidRDefault="003513F2" w:rsidP="00555DAC" w:rsidR="003513F2">
      <w:pPr>
        <w:jc w:val="both"/>
      </w:pPr>
    </w:p>
    <w:p w:rsidRDefault="00EA687B" w:rsidP="00555DAC" w:rsidR="00EA687B" w:rsidRPr="003573CC">
      <w:pPr>
        <w:ind w:left="709"/>
        <w:jc w:val="both"/>
      </w:pPr>
      <w:r w:rsidRPr="003573CC">
        <w:t>I</w:t>
      </w:r>
      <w:r>
        <w:t>I</w:t>
      </w:r>
      <w:r w:rsidR="00555DAC">
        <w:t>I</w:t>
      </w:r>
      <w:r w:rsidRPr="003573CC">
        <w:t xml:space="preserve">. </w:t>
      </w:r>
      <w:r>
        <w:t xml:space="preserve">      </w:t>
      </w:r>
      <w:r w:rsidR="001D3B29">
        <w:t xml:space="preserve">Iznosi iz točke I. i II. ovog rješenja </w:t>
      </w:r>
      <w:r w:rsidR="00745F77">
        <w:t>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AB635B">
        <w:t xml:space="preserve"> je </w:t>
      </w:r>
      <w:r w:rsidR="005D3E37">
        <w:t>29.</w:t>
      </w:r>
      <w:r w:rsidR="00D045A3" w:rsidRPr="0001414E">
        <w:t xml:space="preserve"> </w:t>
      </w:r>
      <w:r w:rsidR="00555DAC">
        <w:t>svibnja</w:t>
      </w:r>
      <w:r w:rsidR="007C6AF0" w:rsidRPr="0001414E">
        <w:t xml:space="preserve"> 2018</w:t>
      </w:r>
      <w:r w:rsidR="00D045A3" w:rsidRPr="0001414E">
        <w:t>.</w:t>
      </w:r>
      <w:r w:rsidR="00D045A3" w:rsidRPr="007C6AF0">
        <w:t xml:space="preserve"> </w:t>
      </w:r>
      <w:r w:rsidR="00D045A3">
        <w:t>zahtjev za određivanje nagrade</w:t>
      </w:r>
      <w:r w:rsidR="001D3B29">
        <w:t xml:space="preserve"> i troškova.</w:t>
      </w:r>
    </w:p>
    <w:p w:rsidRDefault="00D045A3" w:rsidP="00D045A3" w:rsidR="001D3B29">
      <w:pPr>
        <w:ind w:firstLine="705"/>
        <w:jc w:val="both"/>
      </w:pPr>
      <w:r>
        <w:tab/>
        <w:t>Obzirom da je</w:t>
      </w:r>
      <w:r w:rsidR="001D3B29">
        <w:t xml:space="preserve"> unovčena imovina u vrijednosti 12.000,00 kuna to je stečajnom upravitelju određena nagrada u skladu sa Uredbom o kriterijima i načinu obračuna i plaćanju nagrade stečajnim upraviteljima (Narodne novine 105/15), a to je iznos od 16% od vrijednosti unovčene imovine.</w:t>
      </w:r>
    </w:p>
    <w:p w:rsidRDefault="001D3B29" w:rsidP="001D3B29" w:rsidR="001D3B29">
      <w:pPr>
        <w:ind w:firstLine="705"/>
        <w:jc w:val="both"/>
      </w:pPr>
      <w:r>
        <w:t>Stečajnom upravitelju odobreni su troškovi pribave dokumentacije iz evidencije MUP-a i Državne geodetske uprave, te materijalni troškovi telefona i poštarine. Stečajnom upravitelju odbijeni su troškovi u iznosu od 2.828,60 kuna koje je stečajni upravitelj zatražio s osnova dolaska iz Zagreba u Zadar budući  je riječ o troškovima koji su za stečajnog dužnika nastali iz razloga što je za stečajnog upravitelja slučajnim odabirom u aplikaciji e-spisa odabran stečajni upravitelj izvan područja nadležnosti ovog suda, a koji je zatražio upis na listu stečajnih upravitelja za područje nadležnosti ovog suda slijedom čega se ne radi o nužnom i neophodnom trošku, već je taj trošak stečajni upravitelj prijavom za upis na listu stečajnih upravitelja za područje ovog suda sam uzrokovao, pa ga stoga mora i sam snositi.</w:t>
      </w:r>
      <w:r w:rsidR="000B7C7A">
        <w:t xml:space="preserve"> Ovo stoga što je odredbom čl. 155. Zakona o Parničnom postupku </w:t>
      </w:r>
      <w:r w:rsidR="000B7C7A" w:rsidRPr="000B7C7A">
        <w:t>(Narodne novine broj 53/91, 91/92, 112/99, 117/03, 88/05, 2/07, 84/08, 123/08, 57/11, 25/13 i 89/14)</w:t>
      </w:r>
      <w:r w:rsidR="000B7C7A">
        <w:t xml:space="preserve"> koji članak se primjenjuje temeljem odredbe čl. 10. Stečajnog zakona (Narodne novine 71/15 i 104/17) propisano da će stranke u postupku snositi naknadu samo onih troškova koji su bili potrebni, a trošak putovanja stečajnog upravitelja iz mjesta prebivališta u mjesto sjedišta stečajnog dužnika, u kontekstu činjenice da je stečajni upravitelj sam odabrao mogućnost da bude imenovan stečajnim upraviteljem za područje nadležnosti suda izvan svoga prebivališta, ne može predstavljati potreban trošak.</w:t>
      </w:r>
    </w:p>
    <w:p w:rsidRDefault="001D3B29" w:rsidP="001D3B29" w:rsidR="001D3B29">
      <w:pPr>
        <w:ind w:firstLine="705"/>
        <w:jc w:val="both"/>
      </w:pPr>
      <w:r w:rsidRPr="0064286F">
        <w:t>Stoga je odlučeno kao u izreci</w:t>
      </w:r>
    </w:p>
    <w:p w:rsidRDefault="001D3B29" w:rsidP="00D045A3" w:rsidR="001D3B29">
      <w:pPr>
        <w:ind w:firstLine="705"/>
        <w:jc w:val="both"/>
      </w:pPr>
    </w:p>
    <w:p w:rsidRDefault="005A029D" w:rsidP="000B7C7A" w:rsidR="005A029D"/>
    <w:p w:rsidRDefault="00C64EB0" w:rsidP="00C64EB0" w:rsidR="00C64EB0" w:rsidRPr="003573CC">
      <w:pPr>
        <w:ind w:hanging="705" w:left="705"/>
        <w:jc w:val="center"/>
      </w:pPr>
      <w:r w:rsidRPr="003573CC">
        <w:lastRenderedPageBreak/>
        <w:t>U Zadru</w:t>
      </w:r>
      <w:r w:rsidR="00AD34EC">
        <w:t>,</w:t>
      </w:r>
      <w:r w:rsidRPr="003573CC">
        <w:t xml:space="preserve"> </w:t>
      </w:r>
      <w:r w:rsidR="001D3B29">
        <w:t>5</w:t>
      </w:r>
      <w:r w:rsidR="007126DA">
        <w:t>.</w:t>
      </w:r>
      <w:r w:rsidR="00604321">
        <w:t xml:space="preserve"> </w:t>
      </w:r>
      <w:r w:rsidR="005D3E37">
        <w:t>lipnja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0F5D28" w:rsidP="00D029DD" w:rsidR="00B41F9A">
      <w:r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0F5D28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414E"/>
    <w:rsid w:val="00025561"/>
    <w:rsid w:val="00041688"/>
    <w:rsid w:val="000527C6"/>
    <w:rsid w:val="00052DA0"/>
    <w:rsid w:val="00090759"/>
    <w:rsid w:val="0009493F"/>
    <w:rsid w:val="000B7C7A"/>
    <w:rsid w:val="000D032C"/>
    <w:rsid w:val="000F3DB2"/>
    <w:rsid w:val="000F5D28"/>
    <w:rsid w:val="001007BD"/>
    <w:rsid w:val="001630E7"/>
    <w:rsid w:val="00174532"/>
    <w:rsid w:val="00176680"/>
    <w:rsid w:val="00196233"/>
    <w:rsid w:val="001C544E"/>
    <w:rsid w:val="001D3405"/>
    <w:rsid w:val="001D3B29"/>
    <w:rsid w:val="001E2171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C0D"/>
    <w:rsid w:val="003F0309"/>
    <w:rsid w:val="004630AA"/>
    <w:rsid w:val="00481705"/>
    <w:rsid w:val="00486D35"/>
    <w:rsid w:val="00534313"/>
    <w:rsid w:val="005540F2"/>
    <w:rsid w:val="00555DAC"/>
    <w:rsid w:val="00556FE0"/>
    <w:rsid w:val="005A029D"/>
    <w:rsid w:val="005A216F"/>
    <w:rsid w:val="005A5EB5"/>
    <w:rsid w:val="005C5B26"/>
    <w:rsid w:val="005D3E37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6AF0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12528"/>
    <w:rsid w:val="009250E5"/>
    <w:rsid w:val="0093594A"/>
    <w:rsid w:val="009433E3"/>
    <w:rsid w:val="009450D6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91588"/>
    <w:rsid w:val="00AB635B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87623"/>
    <w:rsid w:val="00BB192C"/>
    <w:rsid w:val="00BC7027"/>
    <w:rsid w:val="00BE1D8F"/>
    <w:rsid w:val="00BE3D0B"/>
    <w:rsid w:val="00BF6B26"/>
    <w:rsid w:val="00C03937"/>
    <w:rsid w:val="00C15C8E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55D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F5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55D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F5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AUTO SPORT, društvo s ograničenom odgovornošću za proizvodnju i trgovinu</izvorni_sadrzaj>
    <derivirana_varijabla naziv="DomainObject.Predmet.ProtustrankaFormated_1">  AUTO SPORT, društvo s ograničenom odgovornošću za proizvodnju i trgovinu</derivirana_varijabla>
  </DomainObject.Predmet.ProtustrankaFormated>
  <DomainObject.Predmet.ProtustrankaFormatedOIB>
    <izvorni_sadrzaj>  AUTO SPORT, društvo s ograničenom odgovornošću za proizvodnju i trgovinu, OIB 84732814133</izvorni_sadrzaj>
    <derivirana_varijabla naziv="DomainObject.Predmet.ProtustrankaFormatedOIB_1">  AUTO SPORT, društvo s ograničenom odgovornošću za proizvodnju i trgovinu, OIB 84732814133</derivirana_varijabla>
  </DomainObject.Predmet.ProtustrankaFormatedOIB>
  <DomainObject.Predmet.ProtustrankaFormatedWithAdress>
    <izvorni_sadrzaj> AUTO SPORT, društvo s ograničenom odgovornošću za proizvodnju i trgovinu, Rudina 14, 23250 Kolan</izvorni_sadrzaj>
    <derivirana_varijabla naziv="DomainObject.Predmet.ProtustrankaFormatedWithAdress_1"> AUTO SPORT, društvo s ograničenom odgovornošću za proizvodnju i trgovinu, Rudina 14, 23250 Kolan</derivirana_varijabla>
  </DomainObject.Predmet.ProtustrankaFormatedWithAdress>
  <DomainObject.Predmet.ProtustrankaFormatedWithAdressOIB>
    <izvorni_sadrzaj> AUTO SPORT, društvo s ograničenom odgovornošću za proizvodnju i trgovinu, OIB 84732814133, Rudina 14, 23250 Kolan</izvorni_sadrzaj>
    <derivirana_varijabla naziv="DomainObject.Predmet.ProtustrankaFormatedWithAdressOIB_1"> AUTO SPORT, društvo s ograničenom odgovornošću za proizvodnju i trgovinu, OIB 84732814133, Rudina 14, 23250 Kolan</derivirana_varijabla>
  </DomainObject.Predmet.ProtustrankaFormatedWithAdressOIB>
  <DomainObject.Predmet.ProtustrankaWithAdress>
    <izvorni_sadrzaj>AUTO SPORT, društvo s ograničenom odgovornošću za proizvodnju i trgovinu Rudina 14, 23250 Kolan</izvorni_sadrzaj>
    <derivirana_varijabla naziv="DomainObject.Predmet.ProtustrankaWithAdress_1">AUTO SPORT, društvo s ograničenom odgovornošću za proizvodnju i trgovinu Rudina 14, 23250 Kolan</derivirana_varijabla>
  </DomainObject.Predmet.ProtustrankaWithAdress>
  <DomainObject.Predmet.ProtustrankaWithAdressOIB>
    <izvorni_sadrzaj>AUTO SPORT, društvo s ograničenom odgovornošću za proizvodnju i trgovinu, OIB 84732814133, Rudina 14, 23250 Kolan</izvorni_sadrzaj>
    <derivirana_varijabla naziv="DomainObject.Predmet.ProtustrankaWithAdressOIB_1">AUTO SPORT, društvo s ograničenom odgovornošću za proizvodnju i trgovinu, OIB 84732814133, Rudina 14, 23250 Kolan</derivirana_varijabla>
  </DomainObject.Predmet.ProtustrankaWithAdressOIB>
  <DomainObject.Predmet.ProtustrankaNazivFormated>
    <izvorni_sadrzaj>AUTO SPORT, društvo s ograničenom odgovornošću za proizvodnju i trgovinu</izvorni_sadrzaj>
    <derivirana_varijabla naziv="DomainObject.Predmet.ProtustrankaNazivFormated_1">AUTO SPORT, društvo s ograničenom odgovornošću za proizvodnju i trgovinu</derivirana_varijabla>
  </DomainObject.Predmet.ProtustrankaNazivFormated>
  <DomainObject.Predmet.ProtustrankaNazivFormatedOIB>
    <izvorni_sadrzaj>AUTO SPORT, društvo s ograničenom odgovornošću za proizvodnju i trgovinu, OIB 84732814133</izvorni_sadrzaj>
    <derivirana_varijabla naziv="DomainObject.Predmet.ProtustrankaNazivFormatedOIB_1">AUTO SPORT, društvo s ograničenom odgovornošću za proizvodnju i trgovinu, OIB 84732814133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SPORT, društvo s ograničenom odgovornošću za proizvodnju i trgovinu</item>
    </izvorni_sadrzaj>
    <derivirana_varijabla naziv="DomainObject.Predmet.ProtuStrankaListFormated_1">
      <item>AUTO SPORT, društvo s ograničenom odgovornošću za proizvodnju i trgovinu</item>
    </derivirana_varijabla>
  </DomainObject.Predmet.ProtuStrankaListFormated>
  <DomainObject.Predmet.ProtuStrankaListFormatedOIB>
    <izvorni_sadrzaj>
      <item>AUTO SPORT, društvo s ograničenom odgovornošću za proizvodnju i trgovinu, OIB 84732814133</item>
    </izvorni_sadrzaj>
    <derivirana_varijabla naziv="DomainObject.Predmet.ProtuStrankaListFormatedOIB_1">
      <item>AUTO SPORT, društvo s ograničenom odgovornošću za proizvodnju i trgovinu, OIB 84732814133</item>
    </derivirana_varijabla>
  </DomainObject.Predmet.ProtuStrankaListFormatedOIB>
  <DomainObject.Predmet.ProtuStrankaListFormatedWithAdress>
    <izvorni_sadrzaj>
      <item>AUTO SPORT, društvo s ograničenom odgovornošću za proizvodnju i trgovinu, Rudina 14, 23250 Kolan</item>
    </izvorni_sadrzaj>
    <derivirana_varijabla naziv="DomainObject.Predmet.ProtuStrankaListFormatedWithAdress_1">
      <item>AUTO SPORT, društvo s ograničenom odgovornošću za proizvodnju i trgovinu, Rudina 14, 23250 Kolan</item>
    </derivirana_varijabla>
  </DomainObject.Predmet.ProtuStrankaListFormatedWithAdress>
  <DomainObject.Predmet.ProtuStrankaListFormatedWithAdressOIB>
    <izvorni_sadrzaj>
      <item>AUTO SPORT, društvo s ograničenom odgovornošću za proizvodnju i trgovinu, OIB 84732814133, Rudina 14, 23250 Kolan</item>
    </izvorni_sadrzaj>
    <derivirana_varijabla naziv="DomainObject.Predmet.ProtuStrankaListFormatedWithAdressOIB_1">
      <item>AUTO SPORT, društvo s ograničenom odgovornošću za proizvodnju i trgovinu, OIB 84732814133, Rudina 14, 23250 Kolan</item>
    </derivirana_varijabla>
  </DomainObject.Predmet.ProtuStrankaListFormatedWithAdressOIB>
  <DomainObject.Predmet.ProtuStrankaListNazivFormated>
    <izvorni_sadrzaj>
      <item>AUTO SPORT, društvo s ograničenom odgovornošću za proizvodnju i trgovinu</item>
    </izvorni_sadrzaj>
    <derivirana_varijabla naziv="DomainObject.Predmet.ProtuStrankaListNazivFormated_1">
      <item>AUTO SPORT, društvo s ograničenom odgovornošću za proizvodnju i trgovinu</item>
    </derivirana_varijabla>
  </DomainObject.Predmet.ProtuStrankaListNazivFormated>
  <DomainObject.Predmet.ProtuStrankaListNazivFormatedOIB>
    <izvorni_sadrzaj>
      <item>AUTO SPORT, društvo s ograničenom odgovornošću za proizvodnju i trgovinu, OIB 84732814133</item>
    </izvorni_sadrzaj>
    <derivirana_varijabla naziv="DomainObject.Predmet.ProtuStrankaListNazivFormatedOIB_1">
      <item>AUTO SPORT, društvo s ograničenom odgovornošću za proizvodnju i trgovinu, OIB 84732814133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SPORT, društvo s ograničenom odgovornošću za proizvodnju i trgovinu</izvorni_sadrzaj>
    <derivirana_varijabla naziv="DomainObject.Predmet.ProtustrankaIDrugi_1">AUTO SPORT,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SPORT, društvo s ograničenom odgovornošću za proizvodnju i trgovinu, OIB 84732814133, Rudina 14, 23250 Kolan</izvorni_sadrzaj>
    <derivirana_varijabla naziv="DomainObject.Predmet.ProtustrankaIDrugiAdressOIB_1">AUTO SPORT, društvo s ograničenom odgovornošću za proizvodnju i trgovinu, OIB 84732814133, Rudina 14,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SPORT, društvo s ograničenom odgovornošću za proizvodnju i trgovinu</item>
      <item>FINA</item>
    </izvorni_sadrzaj>
    <derivirana_varijabla naziv="DomainObject.Predmet.SudioniciListNaziv_1">
      <item>AUTO SPORT, društvo s ograničenom odgovornošću za proizvodnju i trgovinu</item>
      <item>FINA</item>
    </derivirana_varijabla>
  </DomainObject.Predmet.SudioniciListNaziv>
  <DomainObject.Predmet.SudioniciListAdressOIB>
    <izvorni_sadrzaj>
      <item>AUTO SPORT, društvo s ograničenom odgovornošću za proizvodnju i trgovinu, OIB 84732814133, Rudina 14,23250 Kolan</item>
      <item>FINA, OIB 85821130368</item>
    </izvorni_sadrzaj>
    <derivirana_varijabla naziv="DomainObject.Predmet.SudioniciListAdressOIB_1">
      <item>AUTO SPORT, društvo s ograničenom odgovornošću za proizvodnju i trgovinu, OIB 84732814133, Rudina 14,23250 Kolan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84732814133</item>
      <item>, OIB 85821130368</item>
    </izvorni_sadrzaj>
    <derivirana_varijabla naziv="DomainObject.Predmet.SudioniciListNazivOIB_1">
      <item>, OIB 84732814133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456</properties:Words>
  <properties:Characters>2379</properties:Characters>
  <properties:Lines>69</properties:Lines>
  <properties:Paragraphs>26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2018-06-01T09:43:00Z</dcterms:created>
  <dc:creator>abajlo</dc:creator>
  <cp:lastModifiedBy>Ante Rubelj</cp:lastModifiedBy>
  <cp:lastPrinted>2018-03-30T08:49:00Z</cp:lastPrinted>
  <dcterms:modified xmlns:xsi="http://www.w3.org/2001/XMLSchema-instance" xsi:type="dcterms:W3CDTF">2018-06-05T11:50:00Z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(1ST-51-18-Domagoj Repač- nagrada 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