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f149" w14:paraId="861f149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99362E">
        <w:rPr>
          <w:b w:val="false"/>
          <w:u w:val="none"/>
        </w:rPr>
        <w:t>3</w:t>
      </w:r>
      <w:r w:rsidR="00B5519D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99362E">
        <w:t>u pravnoj stvari predlagatelja – potrošača ZORANA STOJŠIĆ, OIB: 71571651828 iz Osijeka, W. Wilsona 113, radi stečaja potrošača</w:t>
      </w:r>
      <w:r>
        <w:t xml:space="preserve">,  izvan ročišta, dana </w:t>
      </w:r>
      <w:r w:rsidR="0099362E">
        <w:t>11</w:t>
      </w:r>
      <w:r w:rsidRPr="00067A69">
        <w:t xml:space="preserve">. </w:t>
      </w:r>
      <w:r w:rsidR="0099362E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AA7131" w:rsidP="004E4349" w:rsidR="004E4349" w:rsidRPr="000A55CB">
      <w:pPr>
        <w:jc w:val="center"/>
        <w:rPr>
          <w:u w:val="single"/>
        </w:rPr>
      </w:pPr>
      <w:r>
        <w:rPr>
          <w:u w:val="single"/>
        </w:rPr>
        <w:t>07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AA7131" w:rsidP="00AA7131" w:rsidR="004E4349">
      <w:pPr>
        <w:pStyle w:val="Odlomakpopisa"/>
        <w:numPr>
          <w:ilvl w:val="0"/>
          <w:numId w:val="2"/>
        </w:numPr>
        <w:jc w:val="both"/>
      </w:pPr>
      <w:r>
        <w:t>GRAD OSIJEK</w:t>
      </w:r>
      <w:r w:rsidR="009E7847">
        <w:t xml:space="preserve"> OIB: </w:t>
      </w:r>
      <w:r w:rsidRPr="00AA7131">
        <w:t>30050049642</w:t>
      </w:r>
      <w:r w:rsidR="009E7847">
        <w:t xml:space="preserve">, </w:t>
      </w:r>
      <w:r w:rsidR="006104CA">
        <w:t>F. Kuhača 9, Osijek</w:t>
      </w:r>
    </w:p>
    <w:p w:rsidRDefault="006104CA" w:rsidP="006104CA" w:rsidR="009E7847">
      <w:pPr>
        <w:pStyle w:val="Odlomakpopisa"/>
        <w:numPr>
          <w:ilvl w:val="0"/>
          <w:numId w:val="2"/>
        </w:numPr>
        <w:jc w:val="both"/>
      </w:pPr>
      <w:r>
        <w:t xml:space="preserve">HRVATSKA RADIO TELEVIZIJA </w:t>
      </w:r>
      <w:r w:rsidR="009E7847">
        <w:t>, OIB:</w:t>
      </w:r>
      <w:r w:rsidR="00DC0A11" w:rsidRPr="00DC0A11">
        <w:t xml:space="preserve"> </w:t>
      </w:r>
      <w:r w:rsidRPr="006104CA">
        <w:t>68419124305</w:t>
      </w:r>
      <w:r w:rsidR="009E7847">
        <w:t xml:space="preserve">, </w:t>
      </w:r>
      <w:r>
        <w:t>Prisavlje 3, Zagreb</w:t>
      </w:r>
      <w:r w:rsidR="00DC1328">
        <w:t>,</w:t>
      </w:r>
    </w:p>
    <w:p w:rsidRDefault="00C4112F" w:rsidP="00C4112F" w:rsidR="00DC1328">
      <w:pPr>
        <w:pStyle w:val="Odlomakpopisa"/>
        <w:numPr>
          <w:ilvl w:val="0"/>
          <w:numId w:val="2"/>
        </w:numPr>
        <w:jc w:val="both"/>
      </w:pPr>
      <w:r>
        <w:t>HRVATSKA POŠTANSKA BANKA d.d.</w:t>
      </w:r>
      <w:r w:rsidR="00527914">
        <w:t>,</w:t>
      </w:r>
      <w:r w:rsidR="00DC1328">
        <w:t xml:space="preserve"> OIB: </w:t>
      </w:r>
      <w:r w:rsidRPr="00C4112F">
        <w:t>87939104217</w:t>
      </w:r>
      <w:r w:rsidR="00EE6427">
        <w:t xml:space="preserve">, </w:t>
      </w:r>
      <w:r>
        <w:t>Jurišićeva 5</w:t>
      </w:r>
      <w:r w:rsidR="00EE6427">
        <w:t xml:space="preserve">, </w:t>
      </w:r>
      <w:r>
        <w:t>Zagreb</w:t>
      </w:r>
    </w:p>
    <w:p w:rsidRDefault="00F12EEE" w:rsidP="00F12EEE" w:rsidR="00F12EEE">
      <w:pPr>
        <w:pStyle w:val="Odlomakpopisa"/>
        <w:numPr>
          <w:ilvl w:val="0"/>
          <w:numId w:val="2"/>
        </w:numPr>
        <w:jc w:val="both"/>
      </w:pPr>
      <w:r>
        <w:t xml:space="preserve">JADRANSKO OSIGURANJE d.d., OIB: </w:t>
      </w:r>
      <w:r w:rsidRPr="00F12EEE">
        <w:t>94472454976</w:t>
      </w:r>
      <w:r>
        <w:t>, Listopadska 2, Zagreb,</w:t>
      </w:r>
    </w:p>
    <w:p w:rsidRDefault="00F12EEE" w:rsidP="00F12EEE" w:rsidR="00F12EEE">
      <w:pPr>
        <w:pStyle w:val="Odlomakpopisa"/>
        <w:numPr>
          <w:ilvl w:val="0"/>
          <w:numId w:val="2"/>
        </w:numPr>
        <w:jc w:val="both"/>
      </w:pPr>
      <w:r>
        <w:t xml:space="preserve">ODVJETNIK ANDREAS MLIKOTA, OIB: </w:t>
      </w:r>
      <w:r w:rsidRPr="00F12EEE">
        <w:t>51473575226</w:t>
      </w:r>
      <w:r w:rsidR="00086DAB">
        <w:t>, Kralja Zvonimira 11, Osijek</w:t>
      </w:r>
    </w:p>
    <w:p w:rsidRDefault="00086DAB" w:rsidP="00086DAB" w:rsidR="00086DAB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UNUTARNJIH POSLOVA, PU OSJEČKO BARANJSKA, POSTAJA PROMETNE POLICIJE OSIJEK, OIB: </w:t>
      </w:r>
      <w:r w:rsidRPr="00086DAB">
        <w:t>36162371878</w:t>
      </w:r>
      <w:r w:rsidR="00C748BF">
        <w:t>, Trg Lavoslava Ružičke 1,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 w:rsidR="00C748BF"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C748BF">
        <w:t>Zoran Stojšić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748BF">
        <w:t>11</w:t>
      </w:r>
      <w:r w:rsidR="004E4349" w:rsidRPr="00067A69">
        <w:t xml:space="preserve">. </w:t>
      </w:r>
      <w:r w:rsidR="00C748BF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6587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AA7131" w:rsidP="00AA7131" w:rsidR="00AA713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3/2016-5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6DA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104CA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362E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A7131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12F"/>
    <w:rsid w:val="00C41DBB"/>
    <w:rsid w:val="00C44B3B"/>
    <w:rsid w:val="00C652EB"/>
    <w:rsid w:val="00C66868"/>
    <w:rsid w:val="00C72104"/>
    <w:rsid w:val="00C748BF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DB6"/>
    <w:rsid w:val="00D74C20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26587"/>
    <w:rsid w:val="00E453E1"/>
    <w:rsid w:val="00E56215"/>
    <w:rsid w:val="00E65539"/>
    <w:rsid w:val="00E659F3"/>
    <w:rsid w:val="00E67144"/>
    <w:rsid w:val="00E87090"/>
    <w:rsid w:val="00E92F93"/>
    <w:rsid w:val="00EA5446"/>
    <w:rsid w:val="00EE6427"/>
    <w:rsid w:val="00EF1667"/>
    <w:rsid w:val="00F04D69"/>
    <w:rsid w:val="00F12EEE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C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C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C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C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4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C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C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C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C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Stojšić</izvorni_sadrzaj>
    <derivirana_varijabla naziv="DomainObject.Predmet.StrankaFormated_1">  Zoran Stojšić</derivirana_varijabla>
  </DomainObject.Predmet.StrankaFormated>
  <DomainObject.Predmet.StrankaFormatedOIB>
    <izvorni_sadrzaj>  Zoran Stojšić, OIB 71571651828</izvorni_sadrzaj>
    <derivirana_varijabla naziv="DomainObject.Predmet.StrankaFormatedOIB_1">  Zoran Stojšić, OIB 71571651828</derivirana_varijabla>
  </DomainObject.Predmet.StrankaFormatedOIB>
  <DomainObject.Predmet.StrankaFormatedWithAdress>
    <izvorni_sadrzaj> Zoran Stojšić, Woodrova Wilsona 113, 31000 Osijek</izvorni_sadrzaj>
    <derivirana_varijabla naziv="DomainObject.Predmet.StrankaFormatedWithAdress_1"> Zoran Stojšić, Woodrova Wilsona 113, 31000 Osijek</derivirana_varijabla>
  </DomainObject.Predmet.StrankaFormatedWithAdress>
  <DomainObject.Predmet.StrankaFormatedWithAdressOIB>
    <izvorni_sadrzaj> Zoran Stojšić, OIB 71571651828, Woodrova Wilsona 113, 31000 Osijek</izvorni_sadrzaj>
    <derivirana_varijabla naziv="DomainObject.Predmet.StrankaFormatedWithAdressOIB_1"> Zoran Stojšić, OIB 71571651828, Woodrova Wilsona 113, 31000 Osijek</derivirana_varijabla>
  </DomainObject.Predmet.StrankaFormatedWithAdressOIB>
  <DomainObject.Predmet.StrankaWithAdress>
    <izvorni_sadrzaj>Zoran Stojšić Woodrova Wilsona 113,31000 Osijek</izvorni_sadrzaj>
    <derivirana_varijabla naziv="DomainObject.Predmet.StrankaWithAdress_1">Zoran Stojšić Woodrova Wilsona 113,31000 Osijek</derivirana_varijabla>
  </DomainObject.Predmet.StrankaWithAdress>
  <DomainObject.Predmet.StrankaWithAdressOIB>
    <izvorni_sadrzaj>Zoran Stojšić, OIB 71571651828, Woodrova Wilsona 113,31000 Osijek</izvorni_sadrzaj>
    <derivirana_varijabla naziv="DomainObject.Predmet.StrankaWithAdressOIB_1">Zoran Stojšić, OIB 71571651828, Woodrova Wilsona 113,31000 Osijek</derivirana_varijabla>
  </DomainObject.Predmet.StrankaWithAdressOIB>
  <DomainObject.Predmet.StrankaNazivFormated>
    <izvorni_sadrzaj>Zoran Stojšić</izvorni_sadrzaj>
    <derivirana_varijabla naziv="DomainObject.Predmet.StrankaNazivFormated_1">Zoran Stojšić</derivirana_varijabla>
  </DomainObject.Predmet.StrankaNazivFormated>
  <DomainObject.Predmet.StrankaNazivFormatedOIB>
    <izvorni_sadrzaj>Zoran Stojšić, OIB 71571651828</izvorni_sadrzaj>
    <derivirana_varijabla naziv="DomainObject.Predmet.StrankaNazivFormatedOIB_1">Zoran Stojšić, OIB 71571651828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Zoran Stojšić</item>
    </izvorni_sadrzaj>
    <derivirana_varijabla naziv="DomainObject.Predmet.StrankaListFormated_1">
      <item>Zoran Stojšić</item>
    </derivirana_varijabla>
  </DomainObject.Predmet.StrankaListFormated>
  <DomainObject.Predmet.StrankaListFormatedOIB>
    <izvorni_sadrzaj>
      <item>Zoran Stojšić, OIB 71571651828</item>
    </izvorni_sadrzaj>
    <derivirana_varijabla naziv="DomainObject.Predmet.StrankaListFormatedOIB_1">
      <item>Zoran Stojšić, OIB 71571651828</item>
    </derivirana_varijabla>
  </DomainObject.Predmet.StrankaListFormatedOIB>
  <DomainObject.Predmet.StrankaListFormatedWithAdress>
    <izvorni_sadrzaj>
      <item>Zoran Stojšić, Woodrova Wilsona 113, 31000 Osijek</item>
    </izvorni_sadrzaj>
    <derivirana_varijabla naziv="DomainObject.Predmet.StrankaListFormatedWithAdress_1">
      <item>Zoran Stojšić, Woodrova Wilsona 113, 31000 Osijek</item>
    </derivirana_varijabla>
  </DomainObject.Predmet.StrankaListFormatedWithAdress>
  <DomainObject.Predmet.StrankaListFormatedWithAdressOIB>
    <izvorni_sadrzaj>
      <item>Zoran Stojšić, OIB 71571651828, Woodrova Wilsona 113, 31000 Osijek</item>
    </izvorni_sadrzaj>
    <derivirana_varijabla naziv="DomainObject.Predmet.StrankaListFormatedWithAdressOIB_1">
      <item>Zoran Stojšić, OIB 71571651828, Woodrova Wilsona 113, 31000 Osijek</item>
    </derivirana_varijabla>
  </DomainObject.Predmet.StrankaListFormatedWithAdressOIB>
  <DomainObject.Predmet.StrankaListNazivFormated>
    <izvorni_sadrzaj>
      <item>Zoran Stojšić</item>
    </izvorni_sadrzaj>
    <derivirana_varijabla naziv="DomainObject.Predmet.StrankaListNazivFormated_1">
      <item>Zoran Stojšić</item>
    </derivirana_varijabla>
  </DomainObject.Predmet.StrankaListNazivFormated>
  <DomainObject.Predmet.StrankaListNazivFormatedOIB>
    <izvorni_sadrzaj>
      <item>Zoran Stojšić, OIB 71571651828</item>
    </izvorni_sadrzaj>
    <derivirana_varijabla naziv="DomainObject.Predmet.StrankaListNazivFormatedOIB_1">
      <item>Zoran Stojšić, OIB 71571651828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OstaliListFormated_1"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OstaliListFormated>
  <DomainObject.Predmet.OstaliListFormatedOIB>
    <izvorni_sadrzaj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izvorni_sadrzaj>
    <derivirana_varijabla naziv="DomainObject.Predmet.OstaliListFormatedOIB_1"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derivirana_varijabla>
  </DomainObject.Predmet.OstaliListFormatedOIB>
  <DomainObject.Predmet.OstaliListFormatedWithAdress>
    <izvorni_sadrzaj>
      <item>GRAD OSIJEK, F. Kuhača 1, 31000 Osijek</item>
      <item>HRVATSKA RADIOTELEVIZIJA ZAGREB, Prisavlje 3, 10000 Zagreb</item>
      <item>HRVATSKA POŠTANSKA BANKA ZAGREB, Jurišićeva 5, 10000 Zagreb</item>
      <item>JADRANSKO OSIGURANJE d.d. ZAGREB, Listopadska 2, 10000 Zagreb</item>
      <item>Odvj. Andreas Mlikota, Kralja Zvonimira 11, 31000 Osijek</item>
      <item>MUP, PU Osječko-baranjska, Trg. Lavoslava Ružičke 1, 31000 Osijek</item>
      <item>UNIKOM d.o.o. OSIJEK, Ružina 11a, 31000 Osijek</item>
      <item>FINA ZAGREB, Ul. Grada Vukovara 70, 10000 Zagreb</item>
    </izvorni_sadrzaj>
    <derivirana_varijabla naziv="DomainObject.Predmet.OstaliListFormatedWithAdress_1">
      <item>GRAD OSIJEK, F. Kuhača 1, 31000 Osijek</item>
      <item>HRVATSKA RADIOTELEVIZIJA ZAGREB, Prisavlje 3, 10000 Zagreb</item>
      <item>HRVATSKA POŠTANSKA BANKA ZAGREB, Jurišićeva 5, 10000 Zagreb</item>
      <item>JADRANSKO OSIGURANJE d.d. ZAGREB, Listopadska 2, 10000 Zagreb</item>
      <item>Odvj. Andreas Mlikota, Kralja Zvonimira 11, 31000 Osijek</item>
      <item>MUP, PU Osječko-baranjska, Trg. Lavoslava Ružičke 1, 31000 Osijek</item>
      <item>UNIKOM d.o.o. OSIJEK, Ružina 11a, 31000 Osijek</item>
      <item>FINA ZAGREB, Ul. Grada Vukovara 70, 10000 Zagreb</item>
    </derivirana_varijabla>
  </DomainObject.Predmet.OstaliListFormatedWithAdress>
  <DomainObject.Predmet.OstaliListFormatedWithAdressOIB>
    <izvorni_sadrzaj>
      <item>GRAD OSIJEK, OIB 30050049642, F. Kuhača 1, 31000 Osijek</item>
      <item>HRVATSKA RADIOTELEVIZIJA ZAGREB, OIB 68419124305, Prisavlje 3, 10000 Zagreb</item>
      <item>HRVATSKA POŠTANSKA BANKA ZAGREB, OIB 87939104217, Jurišićeva 5, 10000 Zagreb</item>
      <item>JADRANSKO OSIGURANJE d.d. ZAGREB, OIB 94472454976, Listopadska 2, 10000 Zagreb</item>
      <item>Odvj. Andreas Mlikota, OIB 51473575226, Kralja Zvonimira 11, 31000 Osijek</item>
      <item>MUP, PU Osječko-baranjska, OIB 36162371878, Trg. Lavoslava Ružičke 1, 31000 Osijek</item>
      <item>UNIKOM d.o.o. OSIJEK, OIB 07507345484, Ružina 11a, 31000 Osijek</item>
      <item>FINA ZAGREB, OIB 85821130368, Ul. Grada Vukovara 70, 10000 Zagreb</item>
    </izvorni_sadrzaj>
    <derivirana_varijabla naziv="DomainObject.Predmet.OstaliListFormatedWithAdressOIB_1">
      <item>GRAD OSIJEK, OIB 30050049642, F. Kuhača 1, 31000 Osijek</item>
      <item>HRVATSKA RADIOTELEVIZIJA ZAGREB, OIB 68419124305, Prisavlje 3, 10000 Zagreb</item>
      <item>HRVATSKA POŠTANSKA BANKA ZAGREB, OIB 87939104217, Jurišićeva 5, 10000 Zagreb</item>
      <item>JADRANSKO OSIGURANJE d.d. ZAGREB, OIB 94472454976, Listopadska 2, 10000 Zagreb</item>
      <item>Odvj. Andreas Mlikota, OIB 51473575226, Kralja Zvonimira 11, 31000 Osijek</item>
      <item>MUP, PU Osječko-baranjska, OIB 36162371878, Trg. Lavoslava Ružičke 1, 31000 Osijek</item>
      <item>UNIKOM d.o.o. OSIJEK, OIB 07507345484, Ružina 11a, 31000 Osijek</item>
      <item>FINA ZAGREB, OIB 85821130368, Ul. Grada Vukovara 70, 10000 Zagreb</item>
    </derivirana_varijabla>
  </DomainObject.Predmet.OstaliListFormatedWithAdressOIB>
  <DomainObject.Predmet.OstaliListNazivFormated>
    <izvorni_sadrzaj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OstaliListNazivFormated_1"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OstaliListNazivFormated>
  <DomainObject.Predmet.OstaliListNazivFormatedOIB>
    <izvorni_sadrzaj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izvorni_sadrzaj>
    <derivirana_varijabla naziv="DomainObject.Predmet.OstaliListNazivFormatedOIB_1">
      <item>GRAD OSIJEK, OIB 30050049642</item>
      <item>HRVATSKA RADIOTELEVIZIJA ZAGREB, OIB 68419124305</item>
      <item>HRVATSKA POŠTANSKA BANKA ZAGREB, OIB 87939104217</item>
      <item>JADRANSKO OSIGURANJE d.d. ZAGREB, OIB 94472454976</item>
      <item>Odvj. Andreas Mlikota, OIB 51473575226</item>
      <item>MUP, PU Osječko-baranjska, OIB 36162371878</item>
      <item>UNIKOM d.o.o. OSIJEK, OIB 07507345484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Stojšić</izvorni_sadrzaj>
    <derivirana_varijabla naziv="DomainObject.Predmet.StrankaIDrugi_1">Zoran Stojšić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Zoran Stojšić, OIB 71571651828, Woodrova Wilsona 113, 31000 Osijek</izvorni_sadrzaj>
    <derivirana_varijabla naziv="DomainObject.Predmet.StrankaIDrugiAdressOIB_1">Zoran Stojšić, OIB 71571651828, Woodrova Wilsona 113,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Stojšić</item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izvorni_sadrzaj>
    <derivirana_varijabla naziv="DomainObject.Predmet.SudioniciListNaziv_1">
      <item>Zoran Stojšić</item>
      <item>GRAD OSIJEK</item>
      <item>HRVATSKA RADIOTELEVIZIJA ZAGREB</item>
      <item>HRVATSKA POŠTANSKA BANKA ZAGREB</item>
      <item>JADRANSKO OSIGURANJE d.d. ZAGREB</item>
      <item>Odvj. Andreas Mlikota</item>
      <item>MUP, PU Osječko-baranjska</item>
      <item>UNIKOM d.o.o. OSIJEK</item>
      <item>FINA ZAGREB</item>
    </derivirana_varijabla>
  </DomainObject.Predmet.SudioniciListNaziv>
  <DomainObject.Predmet.SudioniciListAdressOIB>
    <izvorni_sadrzaj>
      <item>Zoran Stojšić, OIB 71571651828, Woodrova Wilsona 113,31000 Osijek</item>
      <item>GRAD OSIJEK, OIB 30050049642, F. Kuhača 1,31000 Osijek</item>
      <item>HRVATSKA RADIOTELEVIZIJA ZAGREB, OIB 68419124305, Prisavlje 3,10000 Zagreb</item>
      <item>HRVATSKA POŠTANSKA BANKA ZAGREB, OIB 87939104217, Jurišićeva 5,10000 Zagreb</item>
      <item>JADRANSKO OSIGURANJE d.d. ZAGREB, OIB 94472454976, Listopadska 2,10000 Zagreb</item>
      <item>Odvj. Andreas Mlikota, OIB 51473575226, Kralja Zvonimira 11,31000 Osijek</item>
      <item>MUP, PU Osječko-baranjska, OIB 36162371878, Trg. Lavoslava Ružičke 1,31000 Osijek</item>
      <item>UNIKOM d.o.o. OSIJEK, OIB 07507345484, Ružina 11a,31000 Osijek</item>
      <item>FINA ZAGREB, OIB 85821130368, Ul. Grada Vukovara 70,10000 Zagreb</item>
    </izvorni_sadrzaj>
    <derivirana_varijabla naziv="DomainObject.Predmet.SudioniciListAdressOIB_1">
      <item>Zoran Stojšić, OIB 71571651828, Woodrova Wilsona 113,31000 Osijek</item>
      <item>GRAD OSIJEK, OIB 30050049642, F. Kuhača 1,31000 Osijek</item>
      <item>HRVATSKA RADIOTELEVIZIJA ZAGREB, OIB 68419124305, Prisavlje 3,10000 Zagreb</item>
      <item>HRVATSKA POŠTANSKA BANKA ZAGREB, OIB 87939104217, Jurišićeva 5,10000 Zagreb</item>
      <item>JADRANSKO OSIGURANJE d.d. ZAGREB, OIB 94472454976, Listopadska 2,10000 Zagreb</item>
      <item>Odvj. Andreas Mlikota, OIB 51473575226, Kralja Zvonimira 11,31000 Osijek</item>
      <item>MUP, PU Osječko-baranjska, OIB 36162371878, Trg. Lavoslava Ružičke 1,31000 Osijek</item>
      <item>UNIKOM d.o.o. OSIJEK, OIB 07507345484, Ružina 11a,31000 Osijek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71571651828</item>
      <item>, OIB 30050049642</item>
      <item>, OIB 68419124305</item>
      <item>, OIB 87939104217</item>
      <item>, OIB 94472454976</item>
      <item>, OIB 51473575226</item>
      <item>, OIB 36162371878</item>
      <item>, OIB 07507345484</item>
      <item>, OIB 85821130368</item>
    </izvorni_sadrzaj>
    <derivirana_varijabla naziv="DomainObject.Predmet.SudioniciListNazivOIB_1">
      <item>, OIB 71571651828</item>
      <item>, OIB 30050049642</item>
      <item>, OIB 68419124305</item>
      <item>, OIB 87939104217</item>
      <item>, OIB 94472454976</item>
      <item>, OIB 51473575226</item>
      <item>, OIB 36162371878</item>
      <item>, OIB 07507345484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A657B-9B56-4F3C-A189-6FCC613D1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2335</properties:Characters>
  <properties:Lines>86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2017-05-11T08:29:00Z</dcterms:created>
  <dc:creator>sud</dc:creator>
  <cp:lastModifiedBy>Tonkica Topić</cp:lastModifiedBy>
  <cp:lastPrinted>2017-04-20T06:43:00Z</cp:lastPrinted>
  <dcterms:modified xmlns:xsi="http://www.w3.org/2001/XMLSchema-instance" xsi:type="dcterms:W3CDTF">2017-05-11T08:40:00Z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