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176d" w14:paraId="92c176d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07F6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23</w:t>
      </w:r>
      <w:r w:rsidR="009F0E66">
        <w:t xml:space="preserve"> St-</w:t>
      </w:r>
      <w:r w:rsidR="002D3B7A">
        <w:t>1</w:t>
      </w:r>
      <w:r w:rsidR="00F12ED6">
        <w:t>240</w:t>
      </w:r>
      <w:r w:rsidR="00A167C6">
        <w:t>/2015</w:t>
      </w: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D07F64">
        <w:t>Romini Markovinović</w:t>
      </w:r>
      <w:r>
        <w:t xml:space="preserve">, u stečajnom predmetu povodom zahtjeva FINANCIJSKE AGENCIJE, za provedbu skraćenog stečajnog postupka nad dužnikom, </w:t>
      </w:r>
      <w:r w:rsidR="00F12ED6">
        <w:t>ISSA-FILM I VIDEO d.o.o., OIB:07611359899, Ivekovićeva 19,  Zagreb</w:t>
      </w:r>
      <w:r w:rsidR="002F4E4F">
        <w:t xml:space="preserve">, </w:t>
      </w:r>
      <w:r w:rsidR="00D7553C">
        <w:t>dana 06</w:t>
      </w:r>
      <w:r w:rsidR="00A167C6">
        <w:t>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F12ED6">
        <w:t>ISSA-FILM I VIDEO d.o.o., OIB:07611359899, Ivekovićeva 19,  Zagreb</w:t>
      </w:r>
      <w:r w:rsidR="004239D3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</w:t>
      </w:r>
      <w:r w:rsidR="00F12ED6">
        <w:t>ISSA-FILM I VIDEO d.o.o., OIB:07611359899, Ivekovićeva 19,  Zagreb</w:t>
      </w:r>
      <w:r w:rsidR="002F4E4F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553C" w:rsidP="00A167C6" w:rsidR="00EC159D">
      <w:pPr>
        <w:pStyle w:val="Bezproreda"/>
        <w:jc w:val="center"/>
      </w:pPr>
      <w:r>
        <w:t>U Zagrebu 06</w:t>
      </w:r>
      <w:r w:rsidR="00A167C6">
        <w:t>. studenog</w:t>
      </w:r>
      <w:r w:rsidR="00EC159D">
        <w:t xml:space="preserve"> 2015.</w:t>
      </w:r>
    </w:p>
    <w:p w:rsidRDefault="00D07F64" w:rsidP="00D07F64" w:rsidR="00DF43CB">
      <w:pPr>
        <w:pStyle w:val="Bezproreda"/>
        <w:jc w:val="right"/>
      </w:pPr>
      <w:r>
        <w:t xml:space="preserve">  </w:t>
      </w:r>
      <w:r w:rsidR="00EC159D">
        <w:t>Sudac:</w:t>
      </w:r>
    </w:p>
    <w:p w:rsidRDefault="00D07F64" w:rsidP="00A167C6" w:rsidR="00A167C6">
      <w:pPr>
        <w:pStyle w:val="Bezproreda"/>
        <w:jc w:val="right"/>
      </w:pPr>
      <w:r>
        <w:t>Romina Markovinović</w:t>
      </w:r>
    </w:p>
    <w:p w:rsidRDefault="00D7553C" w:rsidP="00D7553C" w:rsidR="00D7553C">
      <w:pPr>
        <w:pStyle w:val="Bezproreda"/>
        <w:tabs>
          <w:tab w:pos="6900" w:val="left"/>
        </w:tabs>
      </w:pPr>
      <w:r>
        <w:tab/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D7553C" w:rsidP="00A167C6" w:rsidR="00D7553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</w:p>
    <w:p w:rsidRDefault="006E1039" w:rsidP="00A167C6" w:rsidR="006E1039">
      <w:pPr>
        <w:pStyle w:val="Bezproreda"/>
      </w:pP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D44" w:rsidP="00DF43CB" w:rsidR="00916D44">
      <w:pPr>
        <w:spacing w:lineRule="auto" w:line="240" w:after="0"/>
      </w:pPr>
      <w:r>
        <w:separator/>
      </w:r>
    </w:p>
  </w:endnote>
  <w:end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D44" w:rsidP="00DF43CB" w:rsidR="00916D44">
      <w:pPr>
        <w:spacing w:lineRule="auto" w:line="240" w:after="0"/>
      </w:pPr>
      <w:r>
        <w:separator/>
      </w:r>
    </w:p>
  </w:footnote>
  <w:foot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4671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F4E4F">
          <w:t>70.St-1637</w:t>
        </w:r>
        <w:r>
          <w:t>-2015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D3B7A"/>
    <w:rsid w:val="002F4E4F"/>
    <w:rsid w:val="0030175A"/>
    <w:rsid w:val="00313C8F"/>
    <w:rsid w:val="004239D3"/>
    <w:rsid w:val="004B6763"/>
    <w:rsid w:val="00621C0F"/>
    <w:rsid w:val="006D3479"/>
    <w:rsid w:val="006E1039"/>
    <w:rsid w:val="006E2C6B"/>
    <w:rsid w:val="006F13B1"/>
    <w:rsid w:val="006F4335"/>
    <w:rsid w:val="00853DE2"/>
    <w:rsid w:val="00890ECD"/>
    <w:rsid w:val="00916D44"/>
    <w:rsid w:val="0092290B"/>
    <w:rsid w:val="00923E48"/>
    <w:rsid w:val="0095688A"/>
    <w:rsid w:val="009F0E66"/>
    <w:rsid w:val="00A167C6"/>
    <w:rsid w:val="00B46712"/>
    <w:rsid w:val="00BE5F34"/>
    <w:rsid w:val="00C13D7A"/>
    <w:rsid w:val="00D07F64"/>
    <w:rsid w:val="00D574B1"/>
    <w:rsid w:val="00D7205B"/>
    <w:rsid w:val="00D7553C"/>
    <w:rsid w:val="00DE1D02"/>
    <w:rsid w:val="00DF43CB"/>
    <w:rsid w:val="00EC159D"/>
    <w:rsid w:val="00F1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13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D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D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13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D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D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St-1240/2015-2</izvorni_sadrzaj>
    <derivirana_varijabla naziv="DomainObject.Oznaka_1">St-1240/2015-2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ISSA-FILM I VIDEO d.o.o.</izvorni_sadrzaj>
    <derivirana_varijabla naziv="DomainObject.Predmet.ProtustrankaFormated_1">  ISSA-FILM I VIDEO d.o.o.</derivirana_varijabla>
  </DomainObject.Predmet.ProtustrankaFormated>
  <DomainObject.Predmet.ProtustrankaFormatedOIB>
    <izvorni_sadrzaj>  ISSA-FILM I VIDEO d.o.o., OIB 07611359899</izvorni_sadrzaj>
    <derivirana_varijabla naziv="DomainObject.Predmet.ProtustrankaFormatedOIB_1">  ISSA-FILM I VIDEO d.o.o., OIB 07611359899</derivirana_varijabla>
  </DomainObject.Predmet.ProtustrankaFormatedOIB>
  <DomainObject.Predmet.ProtustrankaFormatedWithAdress>
    <izvorni_sadrzaj> ISSA-FILM I VIDEO d.o.o., Ivekovićeva 19, 10000 Zagreb</izvorni_sadrzaj>
    <derivirana_varijabla naziv="DomainObject.Predmet.ProtustrankaFormatedWithAdress_1"> ISSA-FILM I VIDEO d.o.o., Ivekovićeva 19, 10000 Zagreb</derivirana_varijabla>
  </DomainObject.Predmet.ProtustrankaFormatedWithAdress>
  <DomainObject.Predmet.ProtustrankaFormatedWithAdressOIB>
    <izvorni_sadrzaj> ISSA-FILM I VIDEO d.o.o., OIB 07611359899, Ivekovićeva 19, 10000 Zagreb</izvorni_sadrzaj>
    <derivirana_varijabla naziv="DomainObject.Predmet.ProtustrankaFormatedWithAdressOIB_1"> ISSA-FILM I VIDEO d.o.o., OIB 07611359899, Ivekovićeva 19, 10000 Zagreb</derivirana_varijabla>
  </DomainObject.Predmet.ProtustrankaFormatedWithAdressOIB>
  <DomainObject.Predmet.ProtustrankaWithAdress>
    <izvorni_sadrzaj>ISSA-FILM I VIDEO d.o.o. Ivekovićeva 19, 10000 Zagreb</izvorni_sadrzaj>
    <derivirana_varijabla naziv="DomainObject.Predmet.ProtustrankaWithAdress_1">ISSA-FILM I VIDEO d.o.o. Ivekovićeva 19, 10000 Zagreb</derivirana_varijabla>
  </DomainObject.Predmet.ProtustrankaWithAdress>
  <DomainObject.Predmet.ProtustrankaWithAdressOIB>
    <izvorni_sadrzaj>ISSA-FILM I VIDEO d.o.o., OIB 07611359899, Ivekovićeva 19, 10000 Zagreb</izvorni_sadrzaj>
    <derivirana_varijabla naziv="DomainObject.Predmet.ProtustrankaWithAdressOIB_1">ISSA-FILM I VIDEO d.o.o., OIB 07611359899, Ivekovićeva 19, 10000 Zagreb</derivirana_varijabla>
  </DomainObject.Predmet.ProtustrankaWithAdressOIB>
  <DomainObject.Predmet.ProtustrankaNazivFormated>
    <izvorni_sadrzaj>ISSA-FILM I VIDEO d.o.o.</izvorni_sadrzaj>
    <derivirana_varijabla naziv="DomainObject.Predmet.ProtustrankaNazivFormated_1">ISSA-FILM I VIDEO d.o.o.</derivirana_varijabla>
  </DomainObject.Predmet.ProtustrankaNazivFormated>
  <DomainObject.Predmet.ProtustrankaNazivFormatedOIB>
    <izvorni_sadrzaj>ISSA-FILM I VIDEO d.o.o., OIB 07611359899</izvorni_sadrzaj>
    <derivirana_varijabla naziv="DomainObject.Predmet.ProtustrankaNazivFormatedOIB_1">ISSA-FILM I VIDEO d.o.o., OIB 07611359899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ISSA-FILM I VIDEO d.o.o.</item>
    </izvorni_sadrzaj>
    <derivirana_varijabla naziv="DomainObject.Predmet.ProtuStrankaListFormated_1">
      <item>ISSA-FILM I VIDEO d.o.o.</item>
    </derivirana_varijabla>
  </DomainObject.Predmet.ProtuStrankaListFormated>
  <DomainObject.Predmet.ProtuStrankaListFormatedOIB>
    <izvorni_sadrzaj>
      <item>ISSA-FILM I VIDEO d.o.o., OIB 07611359899</item>
    </izvorni_sadrzaj>
    <derivirana_varijabla naziv="DomainObject.Predmet.ProtuStrankaListFormatedOIB_1">
      <item>ISSA-FILM I VIDEO d.o.o., OIB 07611359899</item>
    </derivirana_varijabla>
  </DomainObject.Predmet.ProtuStrankaListFormatedOIB>
  <DomainObject.Predmet.ProtuStrankaListFormatedWithAdress>
    <izvorni_sadrzaj>
      <item>ISSA-FILM I VIDEO d.o.o., Ivekovićeva 19, 10000 Zagreb</item>
    </izvorni_sadrzaj>
    <derivirana_varijabla naziv="DomainObject.Predmet.ProtuStrankaListFormatedWithAdress_1">
      <item>ISSA-FILM I VIDEO d.o.o., Ivekovićeva 19, 10000 Zagreb</item>
    </derivirana_varijabla>
  </DomainObject.Predmet.ProtuStrankaListFormatedWithAdress>
  <DomainObject.Predmet.ProtuStrankaListFormatedWithAdressOIB>
    <izvorni_sadrzaj>
      <item>ISSA-FILM I VIDEO d.o.o., OIB 07611359899, Ivekovićeva 19, 10000 Zagreb</item>
    </izvorni_sadrzaj>
    <derivirana_varijabla naziv="DomainObject.Predmet.ProtuStrankaListFormatedWithAdressOIB_1">
      <item>ISSA-FILM I VIDEO d.o.o., OIB 07611359899, Ivekovićeva 19, 10000 Zagreb</item>
    </derivirana_varijabla>
  </DomainObject.Predmet.ProtuStrankaListFormatedWithAdressOIB>
  <DomainObject.Predmet.ProtuStrankaListNazivFormated>
    <izvorni_sadrzaj>
      <item>ISSA-FILM I VIDEO d.o.o.</item>
    </izvorni_sadrzaj>
    <derivirana_varijabla naziv="DomainObject.Predmet.ProtuStrankaListNazivFormated_1">
      <item>ISSA-FILM I VIDEO d.o.o.</item>
    </derivirana_varijabla>
  </DomainObject.Predmet.ProtuStrankaListNazivFormated>
  <DomainObject.Predmet.ProtuStrankaListNazivFormatedOIB>
    <izvorni_sadrzaj>
      <item>ISSA-FILM I VIDEO d.o.o., OIB 07611359899</item>
    </izvorni_sadrzaj>
    <derivirana_varijabla naziv="DomainObject.Predmet.ProtuStrankaListNazivFormatedOIB_1">
      <item>ISSA-FILM I VIDEO d.o.o., OIB 07611359899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St-1240/2015-2</izvorni_sadrzaj>
    <derivirana_varijabla naziv="DomainObject.PoslovniBrojDokumenta_1">St-1240/2015-2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ISSA-FILM I VIDEO d.o.o.</izvorni_sadrzaj>
    <derivirana_varijabla naziv="DomainObject.Predmet.ProtustrankaIDrugi_1">ISSA-FILM I VIDEO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ISSA-FILM I VIDEO d.o.o., OIB 07611359899, Ivekovićeva 19, 10000 Zagreb</izvorni_sadrzaj>
    <derivirana_varijabla naziv="DomainObject.Predmet.ProtustrankaIDrugiAdressOIB_1">ISSA-FILM I VIDEO d.o.o., OIB 07611359899,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ISSA-FILM I VIDEO d.o.o.</item>
    </izvorni_sadrzaj>
    <derivirana_varijabla naziv="DomainObject.Predmet.SudioniciListNaziv_1">
      <item>FINA Regionalni centar Zagreb</item>
      <item>ISSA-FILM I VIDEO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ISSA-FILM I VIDEO d.o.o., OIB 07611359899, Ivekovićeva 19,10000 Zagreb</item>
    </izvorni_sadrzaj>
    <derivirana_varijabla naziv="DomainObject.Predmet.SudioniciListAdressOIB_1">
      <item>FINA Regionalni centar Zagreb, OIB 85821130368, Trg svibanjskih žrtava 1995. 1,10000 Zagreb</item>
      <item>ISSA-FILM I VIDEO d.o.o., OIB 07611359899, Ivekovićeva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07611359899</item>
    </izvorni_sadrzaj>
    <derivirana_varijabla naziv="DomainObject.Predmet.SudioniciListNazivOIB_1">
      <item>, OIB 85821130368</item>
      <item>, OIB 07611359899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1669</properties:Characters>
  <properties:Lines>47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2015-11-05T13:40:00Z</dcterms:created>
  <dc:creator>Maja Jurovicki</dc:creator>
  <cp:lastModifiedBy>Marina Gojić</cp:lastModifiedBy>
  <cp:lastPrinted>2015-11-06T13:16:00Z</cp:lastPrinted>
  <dcterms:modified xmlns:xsi="http://www.w3.org/2001/XMLSchema-instance" xsi:type="dcterms:W3CDTF">2015-11-06T13:16:00Z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St-1240/2015-2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