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d0c6" w14:paraId="aa2d0c6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BF14B2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0A0EAD">
        <w:rPr>
          <w:rFonts w:hAnsi="Times New Roman" w:ascii="Times New Roman"/>
          <w:color w:themeColor="text1" w:val="000000"/>
          <w:sz w:val="24"/>
          <w:szCs w:val="24"/>
          <w:lang w:val="hr-HR"/>
        </w:rPr>
        <w:t>ALTRIA CONSULTING d.o.o. Split, Šibenska 3, OIB: 89001404478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15658">
        <w:rPr>
          <w:rFonts w:hAnsi="Times New Roman" w:ascii="Times New Roman"/>
          <w:sz w:val="24"/>
          <w:szCs w:val="24"/>
          <w:lang w:val="hr-HR"/>
        </w:rPr>
        <w:t>2</w:t>
      </w:r>
      <w:r w:rsidR="00BF14B2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A0EAD">
        <w:rPr>
          <w:rFonts w:hAnsi="Times New Roman" w:ascii="Times New Roman"/>
          <w:color w:themeColor="text1" w:val="000000"/>
          <w:sz w:val="24"/>
          <w:szCs w:val="24"/>
          <w:lang w:val="hr-HR"/>
        </w:rPr>
        <w:t>ALTRIA CONSULTING d.o.o. Split, Šibenska 3, OIB: 89001404478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2</w:t>
      </w:r>
      <w:r w:rsidR="009B0720">
        <w:rPr>
          <w:rFonts w:hAnsi="Times New Roman" w:ascii="Times New Roman"/>
          <w:sz w:val="24"/>
          <w:szCs w:val="24"/>
          <w:lang w:val="hr-HR"/>
        </w:rPr>
        <w:t>9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0A0EAD">
        <w:rPr>
          <w:rFonts w:hAnsi="Times New Roman" w:ascii="Times New Roman"/>
          <w:color w:themeColor="text1" w:val="000000"/>
          <w:sz w:val="24"/>
          <w:szCs w:val="24"/>
          <w:lang w:val="hr-HR"/>
        </w:rPr>
        <w:t>ALTRIA CONSULTING d.o.o. Split, Šibenska 3, OIB: 89001404478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0A0EAD">
        <w:rPr>
          <w:rFonts w:hAnsi="Times New Roman" w:ascii="Times New Roman"/>
          <w:sz w:val="24"/>
          <w:szCs w:val="24"/>
          <w:lang w:val="hr-HR"/>
        </w:rPr>
        <w:t>25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A0EAD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A0EAD">
        <w:rPr>
          <w:rFonts w:hAnsi="Times New Roman" w:ascii="Times New Roman"/>
          <w:sz w:val="24"/>
          <w:szCs w:val="24"/>
          <w:lang w:val="hr-HR"/>
        </w:rPr>
        <w:t>12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0EAD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0A0EAD" w:rsidR="006B30A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0A0EAD">
        <w:rPr>
          <w:rFonts w:hAnsi="Times New Roman" w:ascii="Times New Roman"/>
          <w:sz w:val="24"/>
          <w:szCs w:val="24"/>
          <w:lang w:val="hr-HR"/>
        </w:rPr>
        <w:t>67.737,79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6B30AE" w:rsidP="000A0EAD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0A0EAD">
        <w:rPr>
          <w:rFonts w:hAnsi="Times New Roman" w:ascii="Times New Roman"/>
          <w:sz w:val="24"/>
          <w:szCs w:val="24"/>
          <w:lang w:val="hr-HR"/>
        </w:rPr>
        <w:t xml:space="preserve">1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0A0EAD">
        <w:rPr>
          <w:rFonts w:hAnsi="Times New Roman" w:ascii="Times New Roman"/>
          <w:sz w:val="24"/>
          <w:szCs w:val="24"/>
          <w:lang w:val="hr-HR"/>
        </w:rPr>
        <w:t>9</w:t>
      </w:r>
      <w:r w:rsidR="003A048D">
        <w:rPr>
          <w:rFonts w:hAnsi="Times New Roman" w:ascii="Times New Roman"/>
          <w:sz w:val="24"/>
          <w:szCs w:val="24"/>
          <w:lang w:val="hr-HR"/>
        </w:rPr>
        <w:t xml:space="preserve">. travnja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3A048D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0A0EAD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0A0EAD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0A0EAD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0A0EAD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BF14B2">
        <w:rPr>
          <w:rFonts w:hAnsi="Times New Roman" w:ascii="Times New Roman"/>
          <w:sz w:val="24"/>
          <w:szCs w:val="24"/>
          <w:lang w:val="hr-HR"/>
        </w:rPr>
        <w:t>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2C3B6E">
        <w:rPr>
          <w:rFonts w:hAnsi="Times New Roman" w:ascii="Times New Roman"/>
          <w:sz w:val="24"/>
          <w:szCs w:val="24"/>
          <w:lang w:eastAsia="en-US" w:val="hr-HR"/>
        </w:rPr>
        <w:t xml:space="preserve"> u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34531" w:rsidRPr="0013453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B65C9">
          <w:rPr>
            <w:rFonts w:hAnsi="Times New Roman" w:ascii="Times New Roman"/>
            <w:sz w:val="24"/>
            <w:szCs w:val="24"/>
          </w:rPr>
          <w:t>29</w:t>
        </w:r>
        <w:r w:rsidR="000A0EAD">
          <w:rPr>
            <w:rFonts w:hAnsi="Times New Roman" w:ascii="Times New Roman"/>
            <w:sz w:val="24"/>
            <w:szCs w:val="24"/>
          </w:rPr>
          <w:t>60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13453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B65C9">
      <w:rPr>
        <w:rFonts w:hAnsi="Times New Roman" w:ascii="Times New Roman"/>
        <w:sz w:val="24"/>
        <w:szCs w:val="24"/>
        <w:lang w:val="hr-HR"/>
      </w:rPr>
      <w:t>29</w:t>
    </w:r>
    <w:r w:rsidR="000A0EAD">
      <w:rPr>
        <w:rFonts w:hAnsi="Times New Roman" w:ascii="Times New Roman"/>
        <w:sz w:val="24"/>
        <w:szCs w:val="24"/>
        <w:lang w:val="hr-HR"/>
      </w:rPr>
      <w:t>60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0EAD"/>
    <w:rsid w:val="000D1639"/>
    <w:rsid w:val="000E3AD7"/>
    <w:rsid w:val="00134531"/>
    <w:rsid w:val="00182B81"/>
    <w:rsid w:val="002002FD"/>
    <w:rsid w:val="002C3B6E"/>
    <w:rsid w:val="002E7B09"/>
    <w:rsid w:val="003A048D"/>
    <w:rsid w:val="003A193B"/>
    <w:rsid w:val="003B1C4E"/>
    <w:rsid w:val="003B2535"/>
    <w:rsid w:val="00515658"/>
    <w:rsid w:val="005355AF"/>
    <w:rsid w:val="00543BF2"/>
    <w:rsid w:val="005B7B99"/>
    <w:rsid w:val="00650F60"/>
    <w:rsid w:val="006B30AE"/>
    <w:rsid w:val="006B65C9"/>
    <w:rsid w:val="006C276A"/>
    <w:rsid w:val="007E0EA6"/>
    <w:rsid w:val="007E5B46"/>
    <w:rsid w:val="008C2EC2"/>
    <w:rsid w:val="009B0720"/>
    <w:rsid w:val="009F654A"/>
    <w:rsid w:val="00A5283A"/>
    <w:rsid w:val="00A97313"/>
    <w:rsid w:val="00B52E5F"/>
    <w:rsid w:val="00BA11B9"/>
    <w:rsid w:val="00BE6493"/>
    <w:rsid w:val="00BF14B2"/>
    <w:rsid w:val="00BF1C57"/>
    <w:rsid w:val="00C10E6C"/>
    <w:rsid w:val="00C46B24"/>
    <w:rsid w:val="00CF6E96"/>
    <w:rsid w:val="00D752A9"/>
    <w:rsid w:val="00DB2379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3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3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St-2960/2015</izvorni_sadrzaj>
    <derivirana_varijabla naziv="DomainObject.Predmet.OznakaBroj_1">St-2960/2015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ALTRIA CONSULTING d.o.o. za računovodstvene i knjigovodstvene poslove, trgovinu i usluge</izvorni_sadrzaj>
    <derivirana_varijabla naziv="DomainObject.Predmet.ProtustrankaFormated_1">  ALTRIA CONSULTING d.o.o. za računovodstvene i knjigovodstvene poslove, trgovinu i usluge</derivirana_varijabla>
  </DomainObject.Predmet.ProtustrankaFormated>
  <DomainObject.Predmet.ProtustrankaFormatedOIB>
    <izvorni_sadrzaj>  ALTRIA CONSULTING d.o.o. za računovodstvene i knjigovodstvene poslove, trgovinu i usluge, OIB 89001404478</izvorni_sadrzaj>
    <derivirana_varijabla naziv="DomainObject.Predmet.ProtustrankaFormatedOIB_1">  ALTRIA CONSULTING d.o.o. za računovodstvene i knjigovodstvene poslove, trgovinu i usluge, OIB 89001404478</derivirana_varijabla>
  </DomainObject.Predmet.ProtustrankaFormatedOIB>
  <DomainObject.Predmet.ProtustrankaFormatedWithAdress>
    <izvorni_sadrzaj> ALTRIA CONSULTING d.o.o. za računovodstvene i knjigovodstvene poslove, trgovinu i usluge, Šibenska 3, 21000 Split</izvorni_sadrzaj>
    <derivirana_varijabla naziv="DomainObject.Predmet.ProtustrankaFormatedWithAdress_1"> ALTRIA CONSULTING d.o.o. za računovodstvene i knjigovodstvene poslove, trgovinu i usluge, Šibenska 3, 21000 Split</derivirana_varijabla>
  </DomainObject.Predmet.ProtustrankaFormatedWithAdress>
  <DomainObject.Predmet.ProtustrankaFormatedWithAdressOIB>
    <izvorni_sadrzaj> ALTRIA CONSULTING d.o.o. za računovodstvene i knjigovodstvene poslove, trgovinu i usluge, OIB 89001404478, Šibenska 3, 21000 Split</izvorni_sadrzaj>
    <derivirana_varijabla naziv="DomainObject.Predmet.ProtustrankaFormatedWithAdressOIB_1"> ALTRIA CONSULTING d.o.o. za računovodstvene i knjigovodstvene poslove, trgovinu i usluge, OIB 89001404478, Šibenska 3, 21000 Split</derivirana_varijabla>
  </DomainObject.Predmet.ProtustrankaFormatedWithAdressOIB>
  <DomainObject.Predmet.ProtustrankaWithAdress>
    <izvorni_sadrzaj>ALTRIA CONSULTING d.o.o. za računovodstvene i knjigovodstvene poslove, trgovinu i usluge Šibenska 3, 21000 Split</izvorni_sadrzaj>
    <derivirana_varijabla naziv="DomainObject.Predmet.ProtustrankaWithAdress_1">ALTRIA CONSULTING d.o.o. za računovodstvene i knjigovodstvene poslove, trgovinu i usluge Šibenska 3, 21000 Split</derivirana_varijabla>
  </DomainObject.Predmet.ProtustrankaWithAdress>
  <DomainObject.Predmet.ProtustrankaWithAdressOIB>
    <izvorni_sadrzaj>ALTRIA CONSULTING d.o.o. za računovodstvene i knjigovodstvene poslove, trgovinu i usluge, OIB 89001404478, Šibenska 3, 21000 Split</izvorni_sadrzaj>
    <derivirana_varijabla naziv="DomainObject.Predmet.ProtustrankaWithAdressOIB_1">ALTRIA CONSULTING d.o.o. za računovodstvene i knjigovodstvene poslove, trgovinu i usluge, OIB 89001404478, Šibenska 3, 21000 Split</derivirana_varijabla>
  </DomainObject.Predmet.ProtustrankaWithAdressOIB>
  <DomainObject.Predmet.ProtustrankaNazivFormated>
    <izvorni_sadrzaj>ALTRIA CONSULTING d.o.o. za računovodstvene i knjigovodstvene poslove, trgovinu i usluge</izvorni_sadrzaj>
    <derivirana_varijabla naziv="DomainObject.Predmet.ProtustrankaNazivFormated_1">ALTRIA CONSULTING d.o.o. za računovodstvene i knjigovodstvene poslove, trgovinu i usluge</derivirana_varijabla>
  </DomainObject.Predmet.ProtustrankaNazivFormated>
  <DomainObject.Predmet.ProtustrankaNazivFormatedOIB>
    <izvorni_sadrzaj>ALTRIA CONSULTING d.o.o. za računovodstvene i knjigovodstvene poslove, trgovinu i usluge, OIB 89001404478</izvorni_sadrzaj>
    <derivirana_varijabla naziv="DomainObject.Predmet.ProtustrankaNazivFormatedOIB_1">ALTRIA CONSULTING d.o.o. za računovodstvene i knjigovodstvene poslove, trgovinu i usluge, OIB 89001404478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395666.80</izvorni_sadrzaj>
    <derivirana_varijabla naziv="DomainObject.Predmet.TrenutnaVrijednost_1">395666.80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ALTRIA CONSULTING d.o.o. za računovodstvene i knjigovodstvene poslove, trgovinu i usluge</item>
    </izvorni_sadrzaj>
    <derivirana_varijabla naziv="DomainObject.Predmet.ProtuStrankaListFormated_1">
      <item>ALTRIA CONSULTING d.o.o. za računovodstvene i knjigovodstvene poslove, trgovinu i usluge</item>
    </derivirana_varijabla>
  </DomainObject.Predmet.ProtuStrankaListFormated>
  <DomainObject.Predmet.ProtuStrankaListFormatedOIB>
    <izvorni_sadrzaj>
      <item>ALTRIA CONSULTING d.o.o. za računovodstvene i knjigovodstvene poslove, trgovinu i usluge, OIB 89001404478</item>
    </izvorni_sadrzaj>
    <derivirana_varijabla naziv="DomainObject.Predmet.ProtuStrankaListFormatedOIB_1">
      <item>ALTRIA CONSULTING d.o.o. za računovodstvene i knjigovodstvene poslove, trgovinu i usluge, OIB 89001404478</item>
    </derivirana_varijabla>
  </DomainObject.Predmet.ProtuStrankaListFormatedOIB>
  <DomainObject.Predmet.ProtuStrankaListFormatedWithAdress>
    <izvorni_sadrzaj>
      <item>ALTRIA CONSULTING d.o.o. za računovodstvene i knjigovodstvene poslove, trgovinu i usluge, Šibenska 3, 21000 Split</item>
    </izvorni_sadrzaj>
    <derivirana_varijabla naziv="DomainObject.Predmet.ProtuStrankaListFormatedWithAdress_1">
      <item>ALTRIA CONSULTING d.o.o. za računovodstvene i knjigovodstvene poslove, trgovinu i usluge, Šibenska 3, 21000 Split</item>
    </derivirana_varijabla>
  </DomainObject.Predmet.ProtuStrankaListFormatedWithAdress>
  <DomainObject.Predmet.ProtuStrankaListFormatedWithAdressOIB>
    <izvorni_sadrzaj>
      <item>ALTRIA CONSULTING d.o.o. za računovodstvene i knjigovodstvene poslove, trgovinu i usluge, OIB 89001404478, Šibenska 3, 21000 Split</item>
    </izvorni_sadrzaj>
    <derivirana_varijabla naziv="DomainObject.Predmet.ProtuStrankaListFormatedWithAdressOIB_1">
      <item>ALTRIA CONSULTING d.o.o. za računovodstvene i knjigovodstvene poslove, trgovinu i usluge, OIB 89001404478, Šibenska 3, 21000 Split</item>
    </derivirana_varijabla>
  </DomainObject.Predmet.ProtuStrankaListFormatedWithAdressOIB>
  <DomainObject.Predmet.ProtuStrankaListNazivFormated>
    <izvorni_sadrzaj>
      <item>ALTRIA CONSULTING d.o.o. za računovodstvene i knjigovodstvene poslove, trgovinu i usluge</item>
    </izvorni_sadrzaj>
    <derivirana_varijabla naziv="DomainObject.Predmet.ProtuStrankaListNazivFormated_1">
      <item>ALTRIA CONSULTING d.o.o. za računovodstvene i knjigovodstvene poslove, trgovinu i usluge</item>
    </derivirana_varijabla>
  </DomainObject.Predmet.ProtuStrankaListNazivFormated>
  <DomainObject.Predmet.ProtuStrankaListNazivFormatedOIB>
    <izvorni_sadrzaj>
      <item>ALTRIA CONSULTING d.o.o. za računovodstvene i knjigovodstvene poslove, trgovinu i usluge, OIB 89001404478</item>
    </izvorni_sadrzaj>
    <derivirana_varijabla naziv="DomainObject.Predmet.ProtuStrankaListNazivFormatedOIB_1">
      <item>ALTRIA CONSULTING d.o.o. za računovodstvene i knjigovodstvene poslove, trgovinu i usluge, OIB 89001404478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ALTRIA CONSULTING d.o.o. za računovodstvene i knjigovodstvene poslove, trgovinu i usluge</izvorni_sadrzaj>
    <derivirana_varijabla naziv="DomainObject.Predmet.ProtustrankaIDrugi_1">ALTRIA CONSULTING d.o.o. za računovodstvene i knjigovodstvene poslove,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ALTRIA CONSULTING d.o.o. za računovodstvene i knjigovodstvene poslove, trgovinu i usluge, OIB 89001404478, Šibenska 3, 21000 Split</izvorni_sadrzaj>
    <derivirana_varijabla naziv="DomainObject.Predmet.ProtustrankaIDrugiAdressOIB_1">ALTRIA CONSULTING d.o.o. za računovodstvene i knjigovodstvene poslove, trgovinu i usluge, OIB 89001404478,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ALTRIA CONSULTING d.o.o. za računovodstvene i knjigovodstvene poslove, trgovinu i usluge</item>
    </izvorni_sadrzaj>
    <derivirana_varijabla naziv="DomainObject.Predmet.SudioniciListNaziv_1">
      <item>FINANCIJSKA AGENCIJA, RC SPLIT, Podružnica Split</item>
      <item>ALTRIA CONSULTING d.o.o. za računovodstvene i knjigovodstvene poslove,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ALTRIA CONSULTING d.o.o. za računovodstvene i knjigovodstvene poslove, trgovinu i usluge, OIB 89001404478, Šibenska 3,21000 Split</item>
    </izvorni_sadrzaj>
    <derivirana_varijabla naziv="DomainObject.Predmet.SudioniciListAdressOIB_1">
      <item>FINANCIJSKA AGENCIJA, RC SPLIT, Podružnica Split, OIB 85821130368, Mažuranićevo šetalište 24b,21000 Split</item>
      <item>ALTRIA CONSULTING d.o.o. za računovodstvene i knjigovodstvene poslove, trgovinu i usluge, OIB 89001404478, Šibenska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89001404478</item>
    </izvorni_sadrzaj>
    <derivirana_varijabla naziv="DomainObject.Predmet.SudioniciListNazivOIB_1">
      <item>, OIB 85821130368</item>
      <item>, OIB 89001404478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95591-4584-4B74-AFA2-DC9564631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3121</properties:Characters>
  <properties:Lines>85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2016-07-20T11:55:00Z</dcterms:created>
  <dc:creator>Jadranko Basić</dc:creator>
  <cp:lastModifiedBy>Jadranko Basić</cp:lastModifiedBy>
  <cp:lastPrinted>2016-07-21T05:50:00Z</cp:lastPrinted>
  <dcterms:modified xmlns:xsi="http://www.w3.org/2001/XMLSchema-instance" xsi:type="dcterms:W3CDTF">2016-07-21T12:03:00Z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