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d1f0" w14:paraId="705d1f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17B58">
        <w:t>1689</w:t>
      </w:r>
      <w:r w:rsidR="00516462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F52249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17B58">
        <w:t xml:space="preserve"> UF-KOM j.d.o.o., Zagreb, Oreškovićeva 8/1, OIB: 36010707841, MBS: 081098744</w:t>
      </w:r>
      <w:r w:rsidR="00A06CD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17B58">
        <w:t>821.244,55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52249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D425D6">
        <w:t>Gumzej</w:t>
      </w:r>
      <w:r w:rsidR="001B11B0">
        <w:t>,v.r.</w:t>
      </w:r>
    </w:p>
    <w:p w:rsidRDefault="001B11B0" w:rsidP="00391E54" w:rsidR="001B11B0">
      <w:pPr>
        <w:pStyle w:val="Bezproreda"/>
        <w:rPr>
          <w:rFonts w:hAnsi="Times New Roman" w:ascii="Times New Roman"/>
          <w:sz w:val="24"/>
          <w:szCs w:val="24"/>
        </w:rPr>
      </w:pPr>
    </w:p>
    <w:p w:rsidRDefault="00F60614" w:rsidP="001B11B0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1B11B0" w:rsidP="001B11B0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Belma Čolić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17B58">
      <w:t>1689</w:t>
    </w:r>
    <w:r w:rsidR="00516462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7206"/>
    <w:rsid w:val="000950E4"/>
    <w:rsid w:val="000A0DA0"/>
    <w:rsid w:val="000C239B"/>
    <w:rsid w:val="000D08DF"/>
    <w:rsid w:val="000F6EE3"/>
    <w:rsid w:val="00114EAD"/>
    <w:rsid w:val="0012468D"/>
    <w:rsid w:val="00172CC1"/>
    <w:rsid w:val="00185571"/>
    <w:rsid w:val="00186492"/>
    <w:rsid w:val="001B11B0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16462"/>
    <w:rsid w:val="00517B58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5D6A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00A9"/>
    <w:rsid w:val="008D19B9"/>
    <w:rsid w:val="008E28F7"/>
    <w:rsid w:val="009155D1"/>
    <w:rsid w:val="00920CA0"/>
    <w:rsid w:val="009419D8"/>
    <w:rsid w:val="00966EED"/>
    <w:rsid w:val="00977A22"/>
    <w:rsid w:val="009A71CE"/>
    <w:rsid w:val="009E75AA"/>
    <w:rsid w:val="009E7730"/>
    <w:rsid w:val="009F034D"/>
    <w:rsid w:val="009F3FBC"/>
    <w:rsid w:val="00A06CD4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60B5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52249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St-1689/2018</izvorni_sadrzaj>
    <derivirana_varijabla naziv="DomainObject.Predmet.OznakaBroj_1">St-1689/2018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UF-KOM j.d.o.o. za trgovinu i usluge zastupanog po punomoćniku Gergely Selymes</izvorni_sadrzaj>
    <derivirana_varijabla naziv="DomainObject.Predmet.ProtustrankaFormated_1">  UF-KOM j.d.o.o. za trgovinu i usluge zastupanog po punomoćniku Gergely Selymes</derivirana_varijabla>
  </DomainObject.Predmet.ProtustrankaFormated>
  <DomainObject.Predmet.ProtustrankaFormatedOIB>
    <izvorni_sadrzaj>  UF-KOM j.d.o.o. za trgovinu i usluge, OIB 36010707841 zastupanog po punomoćniku Gergely Selymes</izvorni_sadrzaj>
    <derivirana_varijabla naziv="DomainObject.Predmet.ProtustrankaFormatedOIB_1">  UF-KOM j.d.o.o. za trgovinu i usluge, OIB 36010707841 zastupanog po punomoćniku Gergely Selymes</derivirana_varijabla>
  </DomainObject.Predmet.ProtustrankaFormatedOIB>
  <DomainObject.Predmet.ProtustrankaFormatedWithAdress>
    <izvorni_sadrzaj> UF-KOM j.d.o.o. za trgovinu i usluge, Oreškovićeva 8/1, 10000 Zagreb zastupanog po punomoćniku Gergely Selymes</izvorni_sadrzaj>
    <derivirana_varijabla naziv="DomainObject.Predmet.ProtustrankaFormatedWithAdress_1"> UF-KOM j.d.o.o. za trgovinu i usluge, Oreškovićeva 8/1, 10000 Zagreb zastupanog po punomoćniku Gergely Selymes</derivirana_varijabla>
  </DomainObject.Predmet.ProtustrankaFormatedWithAdress>
  <DomainObject.Predmet.ProtustrankaFormatedWithAdressOIB>
    <izvorni_sadrzaj> UF-KOM j.d.o.o. za trgovinu i usluge, OIB 36010707841, Oreškovićeva 8/1, 10000 Zagreb zastupanog po punomoćniku Gergely Selymes</izvorni_sadrzaj>
    <derivirana_varijabla naziv="DomainObject.Predmet.ProtustrankaFormatedWithAdressOIB_1"> UF-KOM j.d.o.o. za trgovinu i usluge, OIB 36010707841, Oreškovićeva 8/1, 10000 Zagreb zastupanog po punomoćniku Gergely Selymes</derivirana_varijabla>
  </DomainObject.Predmet.ProtustrankaFormatedWithAdressOIB>
  <DomainObject.Predmet.ProtustrankaWithAdress>
    <izvorni_sadrzaj>UF-KOM j.d.o.o. za trgovinu i usluge Oreškovićeva 8/1, 10000 Zagreb</izvorni_sadrzaj>
    <derivirana_varijabla naziv="DomainObject.Predmet.ProtustrankaWithAdress_1">UF-KOM j.d.o.o. za trgovinu i usluge Oreškovićeva 8/1, 10000 Zagreb</derivirana_varijabla>
  </DomainObject.Predmet.ProtustrankaWithAdress>
  <DomainObject.Predmet.ProtustrankaWithAdressOIB>
    <izvorni_sadrzaj>UF-KOM j.d.o.o. za trgovinu i usluge, OIB 36010707841, Oreškovićeva 8/1, 10000 Zagreb</izvorni_sadrzaj>
    <derivirana_varijabla naziv="DomainObject.Predmet.ProtustrankaWithAdressOIB_1">UF-KOM j.d.o.o. za trgovinu i usluge, OIB 36010707841, Oreškovićeva 8/1, 10000 Zagreb</derivirana_varijabla>
  </DomainObject.Predmet.ProtustrankaWithAdressOIB>
  <DomainObject.Predmet.ProtustrankaNazivFormated>
    <izvorni_sadrzaj>UF-KOM j.d.o.o. za trgovinu i usluge</izvorni_sadrzaj>
    <derivirana_varijabla naziv="DomainObject.Predmet.ProtustrankaNazivFormated_1">UF-KOM j.d.o.o. za trgovinu i usluge</derivirana_varijabla>
  </DomainObject.Predmet.ProtustrankaNazivFormated>
  <DomainObject.Predmet.ProtustrankaNazivFormatedOIB>
    <izvorni_sadrzaj>UF-KOM j.d.o.o. za trgovinu i usluge, OIB 36010707841</izvorni_sadrzaj>
    <derivirana_varijabla naziv="DomainObject.Predmet.ProtustrankaNazivFormatedOIB_1">UF-KOM j.d.o.o. za trgovinu i usluge, OIB 36010707841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UF-KOM j.d.o.o. za trgovinu i usluge zastupanog po punomoćniku Gergely Selymes</item>
    </izvorni_sadrzaj>
    <derivirana_varijabla naziv="DomainObject.Predmet.ProtuStrankaListFormated_1">
      <item>UF-KOM j.d.o.o. za trgovinu i usluge zastupanog po punomoćniku Gergely Selymes</item>
    </derivirana_varijabla>
  </DomainObject.Predmet.ProtuStrankaListFormated>
  <DomainObject.Predmet.ProtuStrankaListFormatedOIB>
    <izvorni_sadrzaj>
      <item>UF-KOM j.d.o.o. za trgovinu i usluge, OIB 36010707841 zastupanog po punomoćniku Gergely Selymes</item>
    </izvorni_sadrzaj>
    <derivirana_varijabla naziv="DomainObject.Predmet.ProtuStrankaListFormatedOIB_1">
      <item>UF-KOM j.d.o.o. za trgovinu i usluge, OIB 36010707841 zastupanog po punomoćniku Gergely Selymes</item>
    </derivirana_varijabla>
  </DomainObject.Predmet.ProtuStrankaListFormatedOIB>
  <DomainObject.Predmet.ProtuStrankaListFormatedWithAdress>
    <izvorni_sadrzaj>
      <item>UF-KOM j.d.o.o. za trgovinu i usluge, Oreškovićeva 8/1, 10000 Zagreb zastupanog po punomoćniku Gergely Selymes</item>
    </izvorni_sadrzaj>
    <derivirana_varijabla naziv="DomainObject.Predmet.ProtuStrankaListFormatedWithAdress_1">
      <item>UF-KOM j.d.o.o. za trgovinu i usluge, Oreškovićeva 8/1, 10000 Zagreb zastupanog po punomoćniku Gergely Selymes</item>
    </derivirana_varijabla>
  </DomainObject.Predmet.ProtuStrankaListFormatedWithAdress>
  <DomainObject.Predmet.ProtuStrankaListFormatedWithAdressOIB>
    <izvorni_sadrzaj>
      <item>UF-KOM j.d.o.o. za trgovinu i usluge, OIB 36010707841, Oreškovićeva 8/1, 10000 Zagreb zastupanog po punomoćniku Gergely Selymes</item>
    </izvorni_sadrzaj>
    <derivirana_varijabla naziv="DomainObject.Predmet.ProtuStrankaListFormatedWithAdressOIB_1">
      <item>UF-KOM j.d.o.o. za trgovinu i usluge, OIB 36010707841, Oreškovićeva 8/1, 10000 Zagreb zastupanog po punomoćniku Gergely Selymes</item>
    </derivirana_varijabla>
  </DomainObject.Predmet.ProtuStrankaListFormatedWithAdressOIB>
  <DomainObject.Predmet.ProtuStrankaListNazivFormated>
    <izvorni_sadrzaj>
      <item>UF-KOM j.d.o.o. za trgovinu i usluge</item>
    </izvorni_sadrzaj>
    <derivirana_varijabla naziv="DomainObject.Predmet.ProtuStrankaListNazivFormated_1">
      <item>UF-KOM j.d.o.o. za trgovinu i usluge</item>
    </derivirana_varijabla>
  </DomainObject.Predmet.ProtuStrankaListNazivFormated>
  <DomainObject.Predmet.ProtuStrankaListNazivFormatedOIB>
    <izvorni_sadrzaj>
      <item>UF-KOM j.d.o.o. za trgovinu i usluge, OIB 36010707841</item>
    </izvorni_sadrzaj>
    <derivirana_varijabla naziv="DomainObject.Predmet.ProtuStrankaListNazivFormatedOIB_1">
      <item>UF-KOM j.d.o.o. za trgovinu i usluge, OIB 36010707841</item>
    </derivirana_varijabla>
  </DomainObject.Predmet.ProtuStrankaListNazivFormatedOIB>
  <DomainObject.Predmet.OstaliListFormated>
    <izvorni_sadrzaj>
      <item>Gergely Selymes punomoćnik sudionika u postupku UF-KOM j.d.o.o. za trgovinu i usluge</item>
    </izvorni_sadrzaj>
    <derivirana_varijabla naziv="DomainObject.Predmet.OstaliListFormated_1">
      <item>Gergely Selymes punomoćnik sudionika u postupku UF-KOM j.d.o.o. za trgovinu i usluge</item>
    </derivirana_varijabla>
  </DomainObject.Predmet.OstaliListFormated>
  <DomainObject.Predmet.OstaliListFormatedOIB>
    <izvorni_sadrzaj>
      <item>Gergely Selymes, OIB 49380110147 punomoćnik sudionika u postupku UF-KOM j.d.o.o. za trgovinu i usluge</item>
    </izvorni_sadrzaj>
    <derivirana_varijabla naziv="DomainObject.Predmet.OstaliListFormatedOIB_1">
      <item>Gergely Selymes, OIB 49380110147 punomoćnik sudionika u postupku UF-KOM j.d.o.o. za trgovinu i usluge</item>
    </derivirana_varijabla>
  </DomainObject.Predmet.OstaliListFormatedOIB>
  <DomainObject.Predmet.OstaliListFormatedWithAdress>
    <izvorni_sadrzaj>
      <item>Gergely Selymes, Str. Minerilor 15, Ors. Baraolt punomoćnik sudionika u postupku UF-KOM j.d.o.o. za trgovinu i usluge</item>
    </izvorni_sadrzaj>
    <derivirana_varijabla naziv="DomainObject.Predmet.OstaliListFormatedWithAdress_1">
      <item>Gergely Selymes, Str. Minerilor 15, Ors. Baraolt punomoćnik sudionika u postupku UF-KOM j.d.o.o. za trgovinu i usluge</item>
    </derivirana_varijabla>
  </DomainObject.Predmet.OstaliListFormatedWithAdress>
  <DomainObject.Predmet.OstaliListFormatedWithAdressOIB>
    <izvorni_sadrzaj>
      <item>Gergely Selymes, OIB 49380110147, Str. Minerilor 15, Ors. Baraolt punomoćnik sudionika u postupku UF-KOM j.d.o.o. za trgovinu i usluge</item>
    </izvorni_sadrzaj>
    <derivirana_varijabla naziv="DomainObject.Predmet.OstaliListFormatedWithAdressOIB_1">
      <item>Gergely Selymes, OIB 49380110147, Str. Minerilor 15, Ors. Baraolt punomoćnik sudionika u postupku UF-KOM j.d.o.o. za trgovinu i usluge</item>
    </derivirana_varijabla>
  </DomainObject.Predmet.OstaliListFormatedWithAdressOIB>
  <DomainObject.Predmet.OstaliListNazivFormated>
    <izvorni_sadrzaj>
      <item>Gergely Selymes</item>
    </izvorni_sadrzaj>
    <derivirana_varijabla naziv="DomainObject.Predmet.OstaliListNazivFormated_1">
      <item>Gergely Selymes</item>
    </derivirana_varijabla>
  </DomainObject.Predmet.OstaliListNazivFormated>
  <DomainObject.Predmet.OstaliListNazivFormatedOIB>
    <izvorni_sadrzaj>
      <item>Gergely Selymes, OIB 49380110147</item>
    </izvorni_sadrzaj>
    <derivirana_varijabla naziv="DomainObject.Predmet.OstaliListNazivFormatedOIB_1">
      <item>Gergely Selymes, OIB 49380110147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UF-KOM j.d.o.o. za trgovinu i usluge</izvorni_sadrzaj>
    <derivirana_varijabla naziv="DomainObject.Predmet.ProtustrankaIDrugi_1">UF-KOM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UF-KOM j.d.o.o. za trgovinu i usluge, OIB 36010707841, Oreškovićeva 8/1, 10000 Zagreb</izvorni_sadrzaj>
    <derivirana_varijabla naziv="DomainObject.Predmet.ProtustrankaIDrugiAdressOIB_1">UF-KOM j.d.o.o. za trgovinu i usluge, OIB 36010707841,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UF-KOM j.d.o.o. za trgovinu i usluge</item>
      <item>Gergely Selymes</item>
    </izvorni_sadrzaj>
    <derivirana_varijabla naziv="DomainObject.Predmet.SudioniciListNaziv_1">
      <item>FINA Regionalni centar Zagreb</item>
      <item>UF-KOM j.d.o.o. za trgovinu i usluge</item>
      <item>Gergely Selymes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UF-KOM j.d.o.o. za trgovinu i usluge, OIB 36010707841, Oreškovićeva 8/1,10000 Zagreb</item>
      <item>Gergely Selymes, OIB 49380110147, Str. Minerilor 15,Ors. Baraolt</item>
    </izvorni_sadrzaj>
    <derivirana_varijabla naziv="DomainObject.Predmet.SudioniciListAdressOIB_1">
      <item>FINA Regionalni centar Zagreb, OIB 85821130368, Trg svibanjskih žrtava 1995. br. 1,10000 Zagreb</item>
      <item>UF-KOM j.d.o.o. za trgovinu i usluge, OIB 36010707841, Oreškovićeva 8/1,10000 Zagreb</item>
      <item>Gergely Selymes, OIB 49380110147, Str. Minerilor 15,Ors. Baraolt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36010707841</item>
      <item>, OIB 49380110147</item>
    </izvorni_sadrzaj>
    <derivirana_varijabla naziv="DomainObject.Predmet.SudioniciListNazivOIB_1">
      <item>, OIB 85821130368</item>
      <item>, OIB 36010707841</item>
      <item>, OIB 49380110147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F1FED-C7C8-458C-9544-42D1EC551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1358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2018-09-28T11:47:00Z</dcterms:created>
  <dc:creator>ilukac</dc:creator>
  <cp:lastModifiedBy>Belma Čolić</cp:lastModifiedBy>
  <cp:lastPrinted>2018-10-04T06:26:00Z</cp:lastPrinted>
  <dcterms:modified xmlns:xsi="http://www.w3.org/2001/XMLSchema-instance" xsi:type="dcterms:W3CDTF">2018-10-05T09:19:00Z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1689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