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7cac" w14:paraId="32e7cac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6B7120" w:rsidRPr="006B7120">
        <w:t>MAKS PLUS d.o.o. BANJOLE</w:t>
      </w:r>
      <w:r w:rsidR="0025102F">
        <w:t xml:space="preserve">, </w:t>
      </w:r>
      <w:r w:rsidR="006B7120">
        <w:t>Banjole (Općina Medulin), Kaštanjež 12</w:t>
      </w:r>
      <w:r w:rsidR="006341D4">
        <w:t xml:space="preserve">, </w:t>
      </w:r>
      <w:r w:rsidR="0025102F">
        <w:t xml:space="preserve">OIB: </w:t>
      </w:r>
      <w:r w:rsidR="006B7120" w:rsidRPr="006B7120">
        <w:t>97562357902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6B7120" w:rsidRPr="006B7120">
        <w:t>MAKS PLUS d.o.o. BANJOLE</w:t>
      </w:r>
      <w:r w:rsidR="006B7120">
        <w:t xml:space="preserve">, Banjole (Općina Medulin), Kaštanjež 12, OIB: </w:t>
      </w:r>
      <w:r w:rsidR="006B7120" w:rsidRPr="006B7120">
        <w:t>97562357902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5E5828">
        <w:rPr>
          <w:b/>
          <w:lang w:val="pl-PL"/>
        </w:rPr>
        <w:t>18</w:t>
      </w:r>
      <w:r w:rsidR="00B17BB5" w:rsidRPr="0077472A">
        <w:rPr>
          <w:b/>
          <w:lang w:val="pl-PL"/>
        </w:rPr>
        <w:t xml:space="preserve">. </w:t>
      </w:r>
      <w:r w:rsidR="005E5828">
        <w:rPr>
          <w:b/>
          <w:lang w:val="pl-PL"/>
        </w:rPr>
        <w:t>listopad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5E5828">
        <w:rPr>
          <w:b/>
          <w:lang w:val="pl-PL"/>
        </w:rPr>
        <w:t>14</w:t>
      </w:r>
      <w:r w:rsidR="00502BCB">
        <w:rPr>
          <w:b/>
          <w:lang w:val="pl-PL"/>
        </w:rPr>
        <w:t>:</w:t>
      </w:r>
      <w:r w:rsidR="005E5828">
        <w:rPr>
          <w:b/>
          <w:lang w:val="pl-PL"/>
        </w:rPr>
        <w:t>45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6B7120" w:rsidRPr="006B7120">
        <w:t>MAKS PLUS d.o.o. BANJOLE</w:t>
      </w:r>
      <w:r w:rsidR="006B7120">
        <w:t xml:space="preserve">, Banjole (Općina Medulin), Kaštanjež 12, OIB: </w:t>
      </w:r>
      <w:r w:rsidR="006B7120" w:rsidRPr="006B7120">
        <w:t>97562357902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5E5828">
        <w:rPr>
          <w:lang w:val="sv-SE"/>
        </w:rPr>
        <w:t>Romina Mateljak, Pula, Šantamarina 10</w:t>
      </w:r>
      <w:r w:rsidR="004E0998">
        <w:rPr>
          <w:lang w:val="sv-SE"/>
        </w:rPr>
        <w:t xml:space="preserve">. </w:t>
      </w:r>
      <w:r w:rsidR="00EB6B87">
        <w:rPr>
          <w:lang w:val="sv-SE"/>
        </w:rPr>
        <w:t xml:space="preserve">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5E5828">
        <w:rPr>
          <w:lang w:val="sv-SE"/>
        </w:rPr>
        <w:t>Romina Mateljak, Pula, Šantamarina 10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5E5828">
        <w:rPr>
          <w:lang w:val="sv-SE"/>
        </w:rPr>
        <w:t>Romini Mateljak, Pula, Šantamarina 10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F94871">
        <w:t>31</w:t>
      </w:r>
      <w:r w:rsidR="003E00AF" w:rsidRPr="0077472A">
        <w:t xml:space="preserve">. </w:t>
      </w:r>
      <w:r w:rsidR="00F94871">
        <w:t>kolovoza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3F4CA6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6B7120" w:rsidRPr="006B7120">
        <w:t>MAKS PLUS d.o.o. BANJOLE</w:t>
      </w:r>
      <w:r w:rsidR="006B7120">
        <w:t xml:space="preserve">, Banjole (Općina Medulin), Kaštanjež 12, OIB: </w:t>
      </w:r>
      <w:r w:rsidR="006B7120" w:rsidRPr="006B7120">
        <w:t>97562357902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F94871">
        <w:rPr>
          <w:lang w:val="sv-SE"/>
        </w:rPr>
        <w:t>Romina Mateljak, Pula, Šantamarina 10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91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561574">
          <w:t>Posl. broj: 4 St-946/2016-2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561574">
      <w:t>946/2016-2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613B0"/>
    <w:rsid w:val="00395F29"/>
    <w:rsid w:val="003971EF"/>
    <w:rsid w:val="003B74B1"/>
    <w:rsid w:val="003D112F"/>
    <w:rsid w:val="003E00AF"/>
    <w:rsid w:val="003F265C"/>
    <w:rsid w:val="003F4CA6"/>
    <w:rsid w:val="00435808"/>
    <w:rsid w:val="0044039B"/>
    <w:rsid w:val="004804E9"/>
    <w:rsid w:val="00481920"/>
    <w:rsid w:val="00485407"/>
    <w:rsid w:val="004977C6"/>
    <w:rsid w:val="004B0907"/>
    <w:rsid w:val="004B6919"/>
    <w:rsid w:val="004E0998"/>
    <w:rsid w:val="004E3CF5"/>
    <w:rsid w:val="004F327B"/>
    <w:rsid w:val="004F358F"/>
    <w:rsid w:val="0050060B"/>
    <w:rsid w:val="00502BCB"/>
    <w:rsid w:val="0051365F"/>
    <w:rsid w:val="00513D67"/>
    <w:rsid w:val="00534C17"/>
    <w:rsid w:val="005356B8"/>
    <w:rsid w:val="005441A1"/>
    <w:rsid w:val="005468E5"/>
    <w:rsid w:val="005521FC"/>
    <w:rsid w:val="00554328"/>
    <w:rsid w:val="00560E38"/>
    <w:rsid w:val="00560FBF"/>
    <w:rsid w:val="00561574"/>
    <w:rsid w:val="00565D16"/>
    <w:rsid w:val="005672DD"/>
    <w:rsid w:val="00580787"/>
    <w:rsid w:val="00581279"/>
    <w:rsid w:val="0059655A"/>
    <w:rsid w:val="005A0AE7"/>
    <w:rsid w:val="005D50EA"/>
    <w:rsid w:val="005E3EB7"/>
    <w:rsid w:val="005E434E"/>
    <w:rsid w:val="005E5828"/>
    <w:rsid w:val="00603520"/>
    <w:rsid w:val="00604CEB"/>
    <w:rsid w:val="0061079D"/>
    <w:rsid w:val="00612593"/>
    <w:rsid w:val="00620365"/>
    <w:rsid w:val="006270B6"/>
    <w:rsid w:val="0063080B"/>
    <w:rsid w:val="00630C62"/>
    <w:rsid w:val="006341D4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B7120"/>
    <w:rsid w:val="006C0F66"/>
    <w:rsid w:val="006F3AA2"/>
    <w:rsid w:val="00704476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44FE0"/>
    <w:rsid w:val="008551A7"/>
    <w:rsid w:val="00861560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91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0683D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5B50"/>
    <w:rsid w:val="00D023FB"/>
    <w:rsid w:val="00D14604"/>
    <w:rsid w:val="00D31BE2"/>
    <w:rsid w:val="00D44D01"/>
    <w:rsid w:val="00D8003F"/>
    <w:rsid w:val="00D91A32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249D6"/>
    <w:rsid w:val="00E369F6"/>
    <w:rsid w:val="00E372E4"/>
    <w:rsid w:val="00E40DC9"/>
    <w:rsid w:val="00E55ED8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4871"/>
    <w:rsid w:val="00F95A9C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3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3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3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3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3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3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3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3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PLUS d.o.o. BANJOLE zastupanog po punomoćniku Romina Mateljak</izvorni_sadrzaj>
    <derivirana_varijabla naziv="DomainObject.Predmet.ProtustrankaFormated_1">  MAKS PLUS d.o.o. BANJOLE zastupanog po punomoćniku Romina Mateljak</derivirana_varijabla>
  </DomainObject.Predmet.ProtustrankaFormated>
  <DomainObject.Predmet.ProtustrankaFormatedOIB>
    <izvorni_sadrzaj>  MAKS PLUS d.o.o. BANJOLE, OIB 97562357902 zastupanog po punomoćniku Romina Mateljak</izvorni_sadrzaj>
    <derivirana_varijabla naziv="DomainObject.Predmet.ProtustrankaFormatedOIB_1">  MAKS PLUS d.o.o. BANJOLE, OIB 97562357902 zastupanog po punomoćniku Romina Mateljak</derivirana_varijabla>
  </DomainObject.Predmet.ProtustrankaFormatedOIB>
  <DomainObject.Predmet.ProtustrankaFormatedWithAdress>
    <izvorni_sadrzaj> MAKS PLUS d.o.o. BANJOLE, Kaštanjež 12, 52100 Banjole zastupanog po punomoćniku Romina Mateljak</izvorni_sadrzaj>
    <derivirana_varijabla naziv="DomainObject.Predmet.ProtustrankaFormatedWithAdress_1"> MAKS PLUS d.o.o. BANJOLE, Kaštanjež 12, 52100 Banjole zastupanog po punomoćniku Romina Mateljak</derivirana_varijabla>
  </DomainObject.Predmet.ProtustrankaFormatedWithAdress>
  <DomainObject.Predmet.ProtustrankaFormatedWithAdressOIB>
    <izvorni_sadrzaj> MAKS PLUS d.o.o. BANJOLE, OIB 97562357902, Kaštanjež 12, 52100 Banjole zastupanog po punomoćniku Romina Mateljak</izvorni_sadrzaj>
    <derivirana_varijabla naziv="DomainObject.Predmet.ProtustrankaFormatedWithAdressOIB_1"> MAKS PLUS d.o.o. BANJOLE, OIB 97562357902, Kaštanjež 12, 52100 Banjole zastupanog po punomoćniku Romina Mateljak</derivirana_varijabla>
  </DomainObject.Predmet.ProtustrankaFormatedWithAdressOIB>
  <DomainObject.Predmet.ProtustrankaWithAdress>
    <izvorni_sadrzaj>MAKS PLUS d.o.o. BANJOLE Kaštanjež 12, 52100 Banjole</izvorni_sadrzaj>
    <derivirana_varijabla naziv="DomainObject.Predmet.ProtustrankaWithAdress_1">MAKS PLUS d.o.o. BANJOLE Kaštanjež 12, 52100 Banjole</derivirana_varijabla>
  </DomainObject.Predmet.ProtustrankaWithAdress>
  <DomainObject.Predmet.ProtustrankaWithAdressOIB>
    <izvorni_sadrzaj>MAKS PLUS d.o.o. BANJOLE, OIB 97562357902, Kaštanjež 12, 52100 Banjole</izvorni_sadrzaj>
    <derivirana_varijabla naziv="DomainObject.Predmet.ProtustrankaWithAdressOIB_1">MAKS PLUS d.o.o. BANJOLE, OIB 97562357902, Kaštanjež 12, 52100 Banjole</derivirana_varijabla>
  </DomainObject.Predmet.ProtustrankaWithAdressOIB>
  <DomainObject.Predmet.ProtustrankaNazivFormated>
    <izvorni_sadrzaj>MAKS PLUS d.o.o. BANJOLE</izvorni_sadrzaj>
    <derivirana_varijabla naziv="DomainObject.Predmet.ProtustrankaNazivFormated_1">MAKS PLUS d.o.o. BANJOLE</derivirana_varijabla>
  </DomainObject.Predmet.ProtustrankaNazivFormated>
  <DomainObject.Predmet.ProtustrankaNazivFormatedOIB>
    <izvorni_sadrzaj>MAKS PLUS d.o.o. BANJOLE, OIB 97562357902</izvorni_sadrzaj>
    <derivirana_varijabla naziv="DomainObject.Predmet.ProtustrankaNazivFormatedOIB_1">MAKS PLUS d.o.o. BANJOLE, OIB 97562357902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26688.38</izvorni_sadrzaj>
    <derivirana_varijabla naziv="DomainObject.Predmet.TrenutnaVrijednost_1">26688.38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MAKS PLUS d.o.o. BANJOLE zastupanog po punomoćniku Romina Mateljak</item>
    </izvorni_sadrzaj>
    <derivirana_varijabla naziv="DomainObject.Predmet.ProtuStrankaListFormated_1">
      <item>MAKS PLUS d.o.o. BANJOLE zastupanog po punomoćniku Romina Mateljak</item>
    </derivirana_varijabla>
  </DomainObject.Predmet.ProtuStrankaListFormated>
  <DomainObject.Predmet.ProtuStrankaListFormatedOIB>
    <izvorni_sadrzaj>
      <item>MAKS PLUS d.o.o. BANJOLE, OIB 97562357902 zastupanog po punomoćniku Romina Mateljak</item>
    </izvorni_sadrzaj>
    <derivirana_varijabla naziv="DomainObject.Predmet.ProtuStrankaListFormatedOIB_1">
      <item>MAKS PLUS d.o.o. BANJOLE, OIB 97562357902 zastupanog po punomoćniku Romina Mateljak</item>
    </derivirana_varijabla>
  </DomainObject.Predmet.ProtuStrankaListFormatedOIB>
  <DomainObject.Predmet.ProtuStrankaListFormatedWithAdress>
    <izvorni_sadrzaj>
      <item>MAKS PLUS d.o.o. BANJOLE, Kaštanjež 12, 52100 Banjole zastupanog po punomoćniku Romina Mateljak</item>
    </izvorni_sadrzaj>
    <derivirana_varijabla naziv="DomainObject.Predmet.ProtuStrankaListFormatedWithAdress_1">
      <item>MAKS PLUS d.o.o. BANJOLE, Kaštanjež 12, 52100 Banjole zastupanog po punomoćniku Romina Mateljak</item>
    </derivirana_varijabla>
  </DomainObject.Predmet.ProtuStrankaListFormatedWithAdress>
  <DomainObject.Predmet.ProtuStrankaListFormatedWithAdressOIB>
    <izvorni_sadrzaj>
      <item>MAKS PLUS d.o.o. BANJOLE, OIB 97562357902, Kaštanjež 12, 52100 Banjole zastupanog po punomoćniku Romina Mateljak</item>
    </izvorni_sadrzaj>
    <derivirana_varijabla naziv="DomainObject.Predmet.ProtuStrankaListFormatedWithAdressOIB_1">
      <item>MAKS PLUS d.o.o. BANJOLE, OIB 97562357902, Kaštanjež 12, 52100 Banjole zastupanog po punomoćniku Romina Mateljak</item>
    </derivirana_varijabla>
  </DomainObject.Predmet.ProtuStrankaListFormatedWithAdressOIB>
  <DomainObject.Predmet.ProtuStrankaListNazivFormated>
    <izvorni_sadrzaj>
      <item>MAKS PLUS d.o.o. BANJOLE</item>
    </izvorni_sadrzaj>
    <derivirana_varijabla naziv="DomainObject.Predmet.ProtuStrankaListNazivFormated_1">
      <item>MAKS PLUS d.o.o. BANJOLE</item>
    </derivirana_varijabla>
  </DomainObject.Predmet.ProtuStrankaListNazivFormated>
  <DomainObject.Predmet.ProtuStrankaListNazivFormatedOIB>
    <izvorni_sadrzaj>
      <item>MAKS PLUS d.o.o. BANJOLE, OIB 97562357902</item>
    </izvorni_sadrzaj>
    <derivirana_varijabla naziv="DomainObject.Predmet.ProtuStrankaListNazivFormatedOIB_1">
      <item>MAKS PLUS d.o.o. BANJOLE, OIB 97562357902</item>
    </derivirana_varijabla>
  </DomainObject.Predmet.ProtuStrankaListNazivFormatedOIB>
  <DomainObject.Predmet.OstaliListFormated>
    <izvorni_sadrzaj>
      <item>Romina Mateljak punomoćnik sudionika u postupku MAKS PLUS d.o.o. BANJOLE</item>
    </izvorni_sadrzaj>
    <derivirana_varijabla naziv="DomainObject.Predmet.OstaliListFormated_1">
      <item>Romina Mateljak punomoćnik sudionika u postupku MAKS PLUS d.o.o. BANJOLE</item>
    </derivirana_varijabla>
  </DomainObject.Predmet.OstaliListFormated>
  <DomainObject.Predmet.OstaliListFormatedOIB>
    <izvorni_sadrzaj>
      <item>Romina Mateljak, OIB 66089403193 punomoćnik sudionika u postupku MAKS PLUS d.o.o. BANJOLE</item>
    </izvorni_sadrzaj>
    <derivirana_varijabla naziv="DomainObject.Predmet.OstaliListFormatedOIB_1">
      <item>Romina Mateljak, OIB 66089403193 punomoćnik sudionika u postupku MAKS PLUS d.o.o. BANJOLE</item>
    </derivirana_varijabla>
  </DomainObject.Predmet.OstaliListFormatedOIB>
  <DomainObject.Predmet.OstaliListFormatedWithAdress>
    <izvorni_sadrzaj>
      <item>Romina Mateljak, Šantamarina 10, 52100 Pula punomoćnik sudionika u postupku MAKS PLUS d.o.o. BANJOLE</item>
    </izvorni_sadrzaj>
    <derivirana_varijabla naziv="DomainObject.Predmet.OstaliListFormatedWithAdress_1">
      <item>Romina Mateljak, Šantamarina 10, 52100 Pula punomoćnik sudionika u postupku MAKS PLUS d.o.o. BANJOLE</item>
    </derivirana_varijabla>
  </DomainObject.Predmet.OstaliListFormatedWithAdress>
  <DomainObject.Predmet.OstaliListFormatedWithAdressOIB>
    <izvorni_sadrzaj>
      <item>Romina Mateljak, OIB 66089403193, Šantamarina 10, 52100 Pula punomoćnik sudionika u postupku MAKS PLUS d.o.o. BANJOLE</item>
    </izvorni_sadrzaj>
    <derivirana_varijabla naziv="DomainObject.Predmet.OstaliListFormatedWithAdressOIB_1">
      <item>Romina Mateljak, OIB 66089403193, Šantamarina 10, 52100 Pula punomoćnik sudionika u postupku MAKS PLUS d.o.o. BANJOLE</item>
    </derivirana_varijabla>
  </DomainObject.Predmet.OstaliListFormatedWithAdressOIB>
  <DomainObject.Predmet.OstaliListNazivFormated>
    <izvorni_sadrzaj>
      <item>Romina Mateljak</item>
    </izvorni_sadrzaj>
    <derivirana_varijabla naziv="DomainObject.Predmet.OstaliListNazivFormated_1">
      <item>Romina Mateljak</item>
    </derivirana_varijabla>
  </DomainObject.Predmet.OstaliListNazivFormated>
  <DomainObject.Predmet.OstaliListNazivFormatedOIB>
    <izvorni_sadrzaj>
      <item>Romina Mateljak, OIB 66089403193</item>
    </izvorni_sadrzaj>
    <derivirana_varijabla naziv="DomainObject.Predmet.OstaliListNazivFormatedOIB_1">
      <item>Romina Mateljak, OIB 66089403193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MAKS PLUS d.o.o. BANJOLE</izvorni_sadrzaj>
    <derivirana_varijabla naziv="DomainObject.Predmet.ProtustrankaIDrugi_1">MAKS PLUS d.o.o. BANJOLE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MAKS PLUS d.o.o. BANJOLE, OIB 97562357902, Kaštanjež 12, 52100 Banjole</izvorni_sadrzaj>
    <derivirana_varijabla naziv="DomainObject.Predmet.ProtustrankaIDrugiAdressOIB_1">MAKS PLUS d.o.o. BANJOLE, OIB 97562357902, Kaštanjež 12,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MAKS PLUS d.o.o. BANJOLE</item>
      <item>Romina Mateljak</item>
    </izvorni_sadrzaj>
    <derivirana_varijabla naziv="DomainObject.Predmet.SudioniciListNaziv_1">
      <item>FINANCIJSKA AGENCIJA, RC RIJEKA, PODRUŽNICA PULA, PULA</item>
      <item>MAKS PLUS d.o.o. BANJOLE</item>
      <item>Romina Mateljak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MAKS PLUS d.o.o. BANJOLE, OIB 97562357902, Kaštanjež 12,52100 Banjole</item>
      <item>Romina Mateljak, OIB 66089403193, Šantamarina 10,52100 Pula</item>
    </izvorni_sadrzaj>
    <derivirana_varijabla naziv="DomainObject.Predmet.SudioniciListAdressOIB_1">
      <item>FINANCIJSKA AGENCIJA, RC RIJEKA, PODRUŽNICA PULA, PULA, OIB 85821130368, Ulica grada Vukovara 70,10000 Zagreb</item>
      <item>MAKS PLUS d.o.o. BANJOLE, OIB 97562357902, Kaštanjež 12,52100 Banjole</item>
      <item>Romina Mateljak, OIB 66089403193, Šantamarina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97562357902</item>
      <item>, OIB 66089403193</item>
    </izvorni_sadrzaj>
    <derivirana_varijabla naziv="DomainObject.Predmet.SudioniciListNazivOIB_1">
      <item>, OIB 85821130368</item>
      <item>, OIB 97562357902</item>
      <item>, OIB 66089403193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596D8-FE86-40BE-91F0-2D743FA21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3357</properties:Characters>
  <properties:Lines>88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2016-08-31T11:06:00Z</dcterms:created>
  <dc:creator>Jasmina Matika</dc:creator>
  <cp:lastModifiedBy>Sanja Prodan</cp:lastModifiedBy>
  <cp:lastPrinted>2016-08-31T11:10:00Z</cp:lastPrinted>
  <dcterms:modified xmlns:xsi="http://www.w3.org/2001/XMLSchema-instance" xsi:type="dcterms:W3CDTF">2016-08-31T11:11:00Z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