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da72" w14:paraId="40eda72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</w:t>
      </w:r>
      <w:r w:rsidR="001A5F9F">
        <w:rPr>
          <w:lang w:val="pt-BR"/>
        </w:rPr>
        <w:t>4228</w:t>
      </w:r>
      <w:r w:rsidR="008816C6">
        <w:rPr>
          <w:lang w:val="pt-BR"/>
        </w:rPr>
        <w:t>/1</w:t>
      </w:r>
      <w:r>
        <w:rPr>
          <w:lang w:val="pt-BR"/>
        </w:rPr>
        <w:t>6</w:t>
      </w:r>
      <w:r w:rsidR="008816C6">
        <w:rPr>
          <w:lang w:val="pt-BR"/>
        </w:rPr>
        <w:t>-</w:t>
      </w:r>
      <w:r w:rsidR="00F05FAB">
        <w:rPr>
          <w:lang w:val="pt-BR"/>
        </w:rPr>
        <w:t>37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DC2E9C" w:rsidP="001A5F9F" w:rsidR="001A5F9F" w:rsidRPr="00CA07F4">
      <w:pPr>
        <w:pStyle w:val="Tijeloteksta"/>
        <w:rPr>
          <w:bCs/>
          <w:szCs w:val="24"/>
        </w:rPr>
      </w:pPr>
      <w:r>
        <w:tab/>
      </w:r>
      <w:r w:rsidR="001A5F9F" w:rsidRPr="00CA07F4">
        <w:rPr>
          <w:szCs w:val="24"/>
        </w:rPr>
        <w:t xml:space="preserve">Trgovački sud u Zagrebu, po sucu Nikolini Dorić Hadžisejdić, u stečajnom postupku nad dužnikom </w:t>
      </w:r>
      <w:r w:rsidR="001A5F9F" w:rsidRPr="005C62AE">
        <w:rPr>
          <w:lang w:val="pt-BR"/>
        </w:rPr>
        <w:t>AUTOTRANS FIZIR d.o.o. u stečaju, OIB: 28444640528, Donja Pačetina (Općina Sveti Križ Začretje), Donja Pačetina 153</w:t>
      </w:r>
      <w:r w:rsidR="001A5F9F" w:rsidRPr="00CA07F4">
        <w:rPr>
          <w:szCs w:val="24"/>
        </w:rPr>
        <w:t xml:space="preserve">, </w:t>
      </w:r>
      <w:r w:rsidR="001A5F9F">
        <w:rPr>
          <w:szCs w:val="24"/>
        </w:rPr>
        <w:t>2</w:t>
      </w:r>
      <w:r w:rsidR="00F05FAB">
        <w:rPr>
          <w:szCs w:val="24"/>
        </w:rPr>
        <w:t>2</w:t>
      </w:r>
      <w:r w:rsidR="001A5F9F" w:rsidRPr="00CA07F4">
        <w:rPr>
          <w:szCs w:val="24"/>
        </w:rPr>
        <w:t xml:space="preserve">. </w:t>
      </w:r>
      <w:r w:rsidR="001A5F9F">
        <w:rPr>
          <w:szCs w:val="24"/>
        </w:rPr>
        <w:t>veljače</w:t>
      </w:r>
      <w:r w:rsidR="001A5F9F" w:rsidRPr="00CA07F4">
        <w:rPr>
          <w:szCs w:val="24"/>
        </w:rPr>
        <w:t xml:space="preserve"> 201</w:t>
      </w:r>
      <w:r w:rsidR="001A5F9F">
        <w:rPr>
          <w:szCs w:val="24"/>
        </w:rPr>
        <w:t>9</w:t>
      </w:r>
      <w:r w:rsidR="001A5F9F" w:rsidRPr="00CA07F4">
        <w:rPr>
          <w:szCs w:val="24"/>
        </w:rPr>
        <w:t>.,</w:t>
      </w:r>
    </w:p>
    <w:p w:rsidRDefault="00DC2E9C" w:rsidP="00DC2E9C" w:rsidR="00892840" w:rsidRPr="00941C9A">
      <w:pPr>
        <w:jc w:val="both"/>
      </w:pPr>
      <w:r w:rsidRPr="007C723E">
        <w:t xml:space="preserve">               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="001A5F9F" w:rsidRPr="006E2A12">
        <w:t>10</w:t>
      </w:r>
      <w:r w:rsidRPr="006E2A12">
        <w:t xml:space="preserve">. </w:t>
      </w:r>
      <w:r w:rsidR="00DC2E9C" w:rsidRPr="006E2A12">
        <w:t>siječnja</w:t>
      </w:r>
      <w:r w:rsidRPr="006E2A12">
        <w:t xml:space="preserve"> 201</w:t>
      </w:r>
      <w:r w:rsidR="00DC2E9C" w:rsidRPr="006E2A12">
        <w:t>9</w:t>
      </w:r>
      <w:r w:rsidRPr="006E2A12">
        <w:t>.</w:t>
      </w:r>
      <w:r w:rsidR="006E2A12" w:rsidRPr="006E2A12">
        <w:t xml:space="preserve"> i</w:t>
      </w:r>
      <w:r w:rsidR="006E2A12">
        <w:t xml:space="preserve"> 22. veljače 2019.</w:t>
      </w:r>
      <w:r w:rsidRPr="00A34E0E">
        <w:t xml:space="preserve"> </w:t>
      </w:r>
      <w:r w:rsidRPr="00C70491">
        <w:t>te</w:t>
      </w:r>
      <w:r w:rsidRPr="00AB2697">
        <w:t xml:space="preserve">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1A5F9F" w:rsidP="00892840" w:rsidR="00892840">
      <w:pPr>
        <w:jc w:val="center"/>
      </w:pPr>
      <w:r>
        <w:t>26</w:t>
      </w:r>
      <w:r w:rsidR="00892840" w:rsidRPr="00892840">
        <w:t xml:space="preserve">. </w:t>
      </w:r>
      <w:r>
        <w:t>ožujka 2019. u 9:30</w:t>
      </w:r>
      <w:r w:rsidR="00892840" w:rsidRPr="00892840">
        <w:t xml:space="preserve"> 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92840" w:rsidP="00892840" w:rsidR="00892840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1A5F9F" w:rsidP="005670CD" w:rsidR="00772C18">
      <w:pPr>
        <w:jc w:val="both"/>
      </w:pPr>
      <w:r>
        <w:tab/>
        <w:t>Dana 8</w:t>
      </w:r>
      <w:r w:rsidR="008816C6">
        <w:t xml:space="preserve">. </w:t>
      </w:r>
      <w:r w:rsidR="00DC2E9C">
        <w:t xml:space="preserve">siječnja </w:t>
      </w:r>
      <w:r w:rsidR="006C2557">
        <w:t>201</w:t>
      </w:r>
      <w:r>
        <w:t>9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</w:t>
      </w:r>
      <w:r w:rsidR="00892840">
        <w:t>zaključka</w:t>
      </w:r>
      <w:r>
        <w:t>).</w:t>
      </w:r>
    </w:p>
    <w:p w:rsidRDefault="00CA134C" w:rsidP="005670CD" w:rsidR="004E566A" w:rsidRPr="00CC37A0">
      <w:pPr>
        <w:jc w:val="both"/>
      </w:pPr>
      <w:r w:rsidRPr="00CC37A0">
        <w:lastRenderedPageBreak/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1A5F9F">
        <w:t>2</w:t>
      </w:r>
      <w:r w:rsidR="00F05FAB">
        <w:t>2</w:t>
      </w:r>
      <w:r w:rsidR="0047320A">
        <w:t>.</w:t>
      </w:r>
      <w:r w:rsidR="005670CD">
        <w:t xml:space="preserve"> </w:t>
      </w:r>
      <w:r w:rsidR="00DC2E9C">
        <w:t>veljače</w:t>
      </w:r>
      <w:r w:rsidR="00B57092">
        <w:t xml:space="preserve"> </w:t>
      </w:r>
      <w:r w:rsidR="00D4566E">
        <w:t>201</w:t>
      </w:r>
      <w:r w:rsidR="00DC2E9C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751D14" w:rsidP="007A5375" w:rsidR="007A5375">
      <w:pPr>
        <w:ind w:firstLine="720" w:left="5040"/>
        <w:jc w:val="right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7A5375">
        <w:t xml:space="preserve">          SUDAC:  </w:t>
      </w:r>
    </w:p>
    <w:p w:rsidRDefault="007A5375" w:rsidP="007A5375" w:rsidR="007A5375">
      <w:pPr>
        <w:jc w:val="right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Nikolina Dorić Hadžisejdić</w:t>
      </w:r>
      <w:r>
        <w:t>, v.r.</w:t>
      </w:r>
    </w:p>
    <w:p w:rsidRDefault="00751D14" w:rsidP="007A5375" w:rsidR="00751D14">
      <w:pPr>
        <w:ind w:firstLine="708" w:left="7080"/>
        <w:jc w:val="both"/>
      </w:pPr>
    </w:p>
    <w:p w:rsidRDefault="00751D14" w:rsidP="008D1DD1" w:rsidR="00751D14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304E96" w:rsidP="00304E96" w:rsidR="00304E96" w:rsidRPr="008C088C">
      <w:r w:rsidRPr="008C088C">
        <w:t xml:space="preserve">Protiv zaključka nije dopušten </w:t>
      </w:r>
      <w:r w:rsidR="001A5F9F">
        <w:t xml:space="preserve">pravni lijek </w:t>
      </w:r>
      <w:r w:rsidRPr="008C088C">
        <w:t xml:space="preserve">(čl. </w:t>
      </w:r>
      <w:r>
        <w:t>1</w:t>
      </w:r>
      <w:r w:rsidR="001A5F9F">
        <w:t>9</w:t>
      </w:r>
      <w:r w:rsidRPr="008C088C">
        <w:t xml:space="preserve">. st. </w:t>
      </w:r>
      <w:r w:rsidR="001A5F9F">
        <w:t>7</w:t>
      </w:r>
      <w:r w:rsidRPr="008C088C">
        <w:t xml:space="preserve">. </w:t>
      </w:r>
      <w:r>
        <w:t>SZ</w:t>
      </w:r>
      <w:r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7A5375" w:rsidP="007B64C7" w:rsidR="007A5375">
      <w:pPr>
        <w:ind w:firstLine="708" w:left="3540"/>
        <w:jc w:val="right"/>
      </w:pPr>
      <w:r>
        <w:t>Za točnost otpravka-ovlašteni službenik:</w:t>
      </w:r>
    </w:p>
    <w:p w:rsidRDefault="007A5375" w:rsidP="007B64C7" w:rsidR="007A5375">
      <w:pPr>
        <w:ind w:firstLine="708" w:left="3540"/>
        <w:jc w:val="right"/>
      </w:pPr>
      <w:r>
        <w:t xml:space="preserve">                                       Valentina Gabud</w:t>
      </w:r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3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1A5F9F">
      <w:t>4228</w:t>
    </w:r>
    <w:r w:rsidR="00DC2E9C">
      <w:t>/</w:t>
    </w:r>
    <w:r w:rsidR="00B57092">
      <w:t>16-</w:t>
    </w:r>
    <w:r w:rsidR="00F05FAB">
      <w:t>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A5F9F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6E2A1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A5375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042A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244C1"/>
    <w:rsid w:val="00A34E0E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57092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C2E9C"/>
    <w:rsid w:val="00DE7A26"/>
    <w:rsid w:val="00DF4A3D"/>
    <w:rsid w:val="00E15F6E"/>
    <w:rsid w:val="00E17061"/>
    <w:rsid w:val="00E5539D"/>
    <w:rsid w:val="00E973A8"/>
    <w:rsid w:val="00EE3CE2"/>
    <w:rsid w:val="00F04123"/>
    <w:rsid w:val="00F05FAB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3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St-4228/2016</izvorni_sadrzaj>
    <derivirana_varijabla naziv="DomainObject.Predmet.OznakaBroj_1">St-4228/2016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AUTOTRANS FIZIR d.o.o. zastupanog po punomoćniku Žarko Fizir</izvorni_sadrzaj>
    <derivirana_varijabla naziv="DomainObject.Predmet.ProtustrankaFormated_1">  AUTOTRANS FIZIR d.o.o. zastupanog po punomoćniku Žarko Fizir</derivirana_varijabla>
  </DomainObject.Predmet.ProtustrankaFormated>
  <DomainObject.Predmet.ProtustrankaFormatedOIB>
    <izvorni_sadrzaj>  AUTOTRANS FIZIR d.o.o., OIB 28444640528 zastupanog po punomoćniku Žarko Fizir</izvorni_sadrzaj>
    <derivirana_varijabla naziv="DomainObject.Predmet.ProtustrankaFormatedOIB_1">  AUTOTRANS FIZIR d.o.o., OIB 28444640528 zastupanog po punomoćniku Žarko Fizir</derivirana_varijabla>
  </DomainObject.Predmet.ProtustrankaFormatedOIB>
  <DomainObject.Predmet.ProtustrankaFormatedWithAdress>
    <izvorni_sadrzaj> AUTOTRANS FIZIR d.o.o., Donja Pačetina 153, 49223 Donja Pačetina zastupanog po punomoćniku Žarko Fizir</izvorni_sadrzaj>
    <derivirana_varijabla naziv="DomainObject.Predmet.ProtustrankaFormatedWithAdress_1"> AUTOTRANS FIZIR d.o.o., Donja Pačetina 153, 49223 Donja Pačetina zastupanog po punomoćniku Žarko Fizir</derivirana_varijabla>
  </DomainObject.Predmet.ProtustrankaFormatedWithAdress>
  <DomainObject.Predmet.ProtustrankaFormatedWithAdressOIB>
    <izvorni_sadrzaj> AUTOTRANS FIZIR d.o.o., OIB 28444640528, Donja Pačetina 153, 49223 Donja Pačetina zastupanog po punomoćniku Žarko Fizir</izvorni_sadrzaj>
    <derivirana_varijabla naziv="DomainObject.Predmet.ProtustrankaFormatedWithAdressOIB_1"> AUTOTRANS FIZIR d.o.o., OIB 28444640528, Donja Pačetina 153, 49223 Donja Pačetina zastupanog po punomoćniku Žarko Fizir</derivirana_varijabla>
  </DomainObject.Predmet.ProtustrankaFormatedWithAdressOIB>
  <DomainObject.Predmet.ProtustrankaWithAdress>
    <izvorni_sadrzaj>AUTOTRANS FIZIR d.o.o. Donja Pačetina 153, 49223 Donja Pačetina</izvorni_sadrzaj>
    <derivirana_varijabla naziv="DomainObject.Predmet.ProtustrankaWithAdress_1">AUTOTRANS FIZIR d.o.o. Donja Pačetina 153, 49223 Donja Pačetina</derivirana_varijabla>
  </DomainObject.Predmet.ProtustrankaWithAdress>
  <DomainObject.Predmet.ProtustrankaWithAdressOIB>
    <izvorni_sadrzaj>AUTOTRANS FIZIR d.o.o., OIB 28444640528, Donja Pačetina 153, 49223 Donja Pačetina</izvorni_sadrzaj>
    <derivirana_varijabla naziv="DomainObject.Predmet.ProtustrankaWithAdressOIB_1">AUTOTRANS FIZIR d.o.o., OIB 28444640528, Donja Pačetina 153, 49223 Donja Pačetina</derivirana_varijabla>
  </DomainObject.Predmet.ProtustrankaWithAdressOIB>
  <DomainObject.Predmet.ProtustrankaNazivFormated>
    <izvorni_sadrzaj>AUTOTRANS FIZIR d.o.o.</izvorni_sadrzaj>
    <derivirana_varijabla naziv="DomainObject.Predmet.ProtustrankaNazivFormated_1">AUTOTRANS FIZIR d.o.o.</derivirana_varijabla>
  </DomainObject.Predmet.ProtustrankaNazivFormated>
  <DomainObject.Predmet.ProtustrankaNazivFormatedOIB>
    <izvorni_sadrzaj>AUTOTRANS FIZIR d.o.o., OIB 28444640528</izvorni_sadrzaj>
    <derivirana_varijabla naziv="DomainObject.Predmet.ProtustrankaNazivFormatedOIB_1">AUTOTRANS FIZIR d.o.o., OIB 28444640528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Fizir</izvorni_sadrzaj>
    <derivirana_varijabla naziv="DomainObject.Predmet.StrankaFormated_1">  FINA Regionalni centar Zagreb; Žarko Fizir</derivirana_varijabla>
  </DomainObject.Predmet.StrankaFormated>
  <DomainObject.Predmet.StrankaFormatedOIB>
    <izvorni_sadrzaj>  FINA Regionalni centar Zagreb, OIB 85821130368; Žarko Fizir, OIB 24146060455</izvorni_sadrzaj>
    <derivirana_varijabla naziv="DomainObject.Predmet.StrankaFormatedOIB_1">  FINA Regionalni centar Zagreb, OIB 85821130368; Žarko Fizir, OIB 24146060455</derivirana_varijabla>
  </DomainObject.Predmet.StrankaFormatedOIB>
  <DomainObject.Predmet.StrankaFormatedWithAdress>
    <izvorni_sadrzaj> FINA Regionalni centar Zagreb, Trg svibanjskih žrtava 1995. 1, 10000 Zagreb; Žarko Fizir, Donja Pačetina 153, 49223 Donja Pačetina</izvorni_sadrzaj>
    <derivirana_varijabla naziv="DomainObject.Predmet.StrankaFormatedWithAdress_1"> FINA Regionalni centar Zagreb, Trg svibanjskih žrtava 1995. 1, 10000 Zagreb; Žarko Fizir, Donja Pačetina 153, 49223 Donja Pačetina</derivirana_varijabla>
  </DomainObject.Predmet.StrankaFormatedWithAdress>
  <DomainObject.Predmet.StrankaFormatedWithAdressOIB>
    <izvorni_sadrzaj> FINA Regionalni centar Zagreb, OIB 85821130368, Trg svibanjskih žrtava 1995. 1, 10000 Zagreb; Žarko Fizir, OIB 24146060455, Donja Pačetina 153, 49223 Donja Pačetina</izvorni_sadrzaj>
    <derivirana_varijabla naziv="DomainObject.Predmet.StrankaFormatedWithAdressOIB_1"> FINA Regionalni centar Zagreb, OIB 85821130368, Trg svibanjskih žrtava 1995. 1, 10000 Zagreb; Žarko Fizir, OIB 24146060455, Donja Pačetina 153, 49223 Donja Pačetina</derivirana_varijabla>
  </DomainObject.Predmet.StrankaFormatedWithAdressOIB>
  <DomainObject.Predmet.StrankaWithAdress>
    <izvorni_sadrzaj>FINA Regionalni centar Zagreb Trg svibanjskih žrtava 1995. 1,10000 Zagreb,Žarko Fizir Donja Pačetina 153,49223 Donja Pačetina</izvorni_sadrzaj>
    <derivirana_varijabla naziv="DomainObject.Predmet.StrankaWithAdress_1">FINA Regionalni centar Zagreb Trg svibanjskih žrtava 1995. 1,10000 Zagreb,Žarko Fizir Donja Pačetina 153,49223 Donja Pačetina</derivirana_varijabla>
  </DomainObject.Predmet.StrankaWithAdress>
  <DomainObject.Predmet.StrankaWithAdressOIB>
    <izvorni_sadrzaj>FINA Regionalni centar Zagreb, OIB 85821130368, Trg svibanjskih žrtava 1995. 1,10000 Zagreb,Žarko Fizir, OIB 24146060455, Donja Pačetina 153,49223 Donja Pačetina</izvorni_sadrzaj>
    <derivirana_varijabla naziv="DomainObject.Predmet.StrankaWithAdressOIB_1">FINA Regionalni centar Zagreb, OIB 85821130368, Trg svibanjskih žrtava 1995. 1,10000 Zagreb,Žarko Fizir, OIB 24146060455, Donja Pačetina 153,49223 Donja Pačetina</derivirana_varijabla>
  </DomainObject.Predmet.StrankaWithAdressOIB>
  <DomainObject.Predmet.StrankaNazivFormated>
    <izvorni_sadrzaj>FINA Regionalni centar Zagreb,Žarko Fizir</izvorni_sadrzaj>
    <derivirana_varijabla naziv="DomainObject.Predmet.StrankaNazivFormated_1">FINA Regionalni centar Zagreb,Žarko Fizir</derivirana_varijabla>
  </DomainObject.Predmet.StrankaNazivFormated>
  <DomainObject.Predmet.StrankaNazivFormatedOIB>
    <izvorni_sadrzaj>FINA Regionalni centar Zagreb, OIB 85821130368,Žarko Fizir, OIB 24146060455</izvorni_sadrzaj>
    <derivirana_varijabla naziv="DomainObject.Predmet.StrankaNazivFormatedOIB_1">FINA Regionalni centar Zagreb, OIB 85821130368,Žarko Fizir, OIB 24146060455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Žarko Fizir</item>
    </izvorni_sadrzaj>
    <derivirana_varijabla naziv="DomainObject.Predmet.StrankaListFormated_1">
      <item>FINA Regionalni centar Zagreb</item>
      <item>Žarko Fizir</item>
    </derivirana_varijabla>
  </DomainObject.Predmet.StrankaListFormated>
  <DomainObject.Predmet.StrankaListFormatedOIB>
    <izvorni_sadrzaj>
      <item>FINA Regionalni centar Zagreb, OIB 85821130368</item>
      <item>Žarko Fizir, OIB 24146060455</item>
    </izvorni_sadrzaj>
    <derivirana_varijabla naziv="DomainObject.Predmet.StrankaListFormatedOIB_1">
      <item>FINA Regionalni centar Zagreb, OIB 85821130368</item>
      <item>Žarko Fizir, OIB 24146060455</item>
    </derivirana_varijabla>
  </DomainObject.Predmet.StrankaListFormatedOIB>
  <DomainObject.Predmet.StrankaListFormatedWithAdress>
    <izvorni_sadrzaj>
      <item>FINA Regionalni centar Zagreb, Trg svibanjskih žrtava 1995. 1, 10000 Zagreb</item>
      <item>Žarko Fizir, Donja Pačetina 153, 49223 Donja Pačetina</item>
    </izvorni_sadrzaj>
    <derivirana_varijabla naziv="DomainObject.Predmet.StrankaListFormatedWithAdress_1">
      <item>FINA Regionalni centar Zagreb, Trg svibanjskih žrtava 1995. 1, 10000 Zagreb</item>
      <item>Žarko Fizir, Donja Pačetina 153,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Žarko Fizir, OIB 24146060455, Donja Pačetina 153, 49223 Donja Pačetina</item>
    </izvorni_sadrzaj>
    <derivirana_varijabla naziv="DomainObject.Predmet.StrankaListFormatedWithAdressOIB_1">
      <item>FINA Regionalni centar Zagreb, OIB 85821130368, Trg svibanjskih žrtava 1995. 1, 10000 Zagreb</item>
      <item>Žarko Fizir, OIB 24146060455, Donja Pačetina 153, 49223 Donja Pačetina</item>
    </derivirana_varijabla>
  </DomainObject.Predmet.StrankaListFormatedWithAdressOIB>
  <DomainObject.Predmet.StrankaListNazivFormated>
    <izvorni_sadrzaj>
      <item>FINA Regionalni centar Zagreb</item>
      <item>Žarko Fizir</item>
    </izvorni_sadrzaj>
    <derivirana_varijabla naziv="DomainObject.Predmet.StrankaListNazivFormated_1">
      <item>FINA Regionalni centar Zagreb</item>
      <item>Žarko Fizir</item>
    </derivirana_varijabla>
  </DomainObject.Predmet.StrankaListNazivFormated>
  <DomainObject.Predmet.StrankaListNazivFormatedOIB>
    <izvorni_sadrzaj>
      <item>FINA Regionalni centar Zagreb, OIB 85821130368</item>
      <item>Žarko Fizir, OIB 24146060455</item>
    </izvorni_sadrzaj>
    <derivirana_varijabla naziv="DomainObject.Predmet.StrankaListNazivFormatedOIB_1">
      <item>FINA Regionalni centar Zagreb, OIB 85821130368</item>
      <item>Žarko Fizir, OIB 24146060455</item>
    </derivirana_varijabla>
  </DomainObject.Predmet.StrankaListNazivFormatedOIB>
  <DomainObject.Predmet.ProtuStrankaListFormated>
    <izvorni_sadrzaj>
      <item>AUTOTRANS FIZIR d.o.o. zastupanog po punomoćniku Žarko Fizir</item>
    </izvorni_sadrzaj>
    <derivirana_varijabla naziv="DomainObject.Predmet.ProtuStrankaListFormated_1">
      <item>AUTOTRANS FIZIR d.o.o. zastupanog po punomoćniku Žarko Fizir</item>
    </derivirana_varijabla>
  </DomainObject.Predmet.ProtuStrankaListFormated>
  <DomainObject.Predmet.ProtuStrankaListFormatedOIB>
    <izvorni_sadrzaj>
      <item>AUTOTRANS FIZIR d.o.o., OIB 28444640528 zastupanog po punomoćniku Žarko Fizir</item>
    </izvorni_sadrzaj>
    <derivirana_varijabla naziv="DomainObject.Predmet.ProtuStrankaListFormatedOIB_1">
      <item>AUTOTRANS FIZIR d.o.o., OIB 28444640528 zastupanog po punomoćniku Žarko Fizir</item>
    </derivirana_varijabla>
  </DomainObject.Predmet.ProtuStrankaListFormatedOIB>
  <DomainObject.Predmet.ProtuStrankaListFormatedWithAdress>
    <izvorni_sadrzaj>
      <item>AUTOTRANS FIZIR d.o.o., Donja Pačetina 153, 49223 Donja Pačetina zastupanog po punomoćniku Žarko Fizir</item>
    </izvorni_sadrzaj>
    <derivirana_varijabla naziv="DomainObject.Predmet.ProtuStrankaListFormatedWithAdress_1">
      <item>AUTOTRANS FIZIR d.o.o., Donja Pačetina 153, 49223 Donja Pačetina zastupanog po punomoćniku Žarko Fizir</item>
    </derivirana_varijabla>
  </DomainObject.Predmet.ProtuStrankaListFormatedWithAdress>
  <DomainObject.Predmet.ProtuStrankaListFormatedWithAdressOIB>
    <izvorni_sadrzaj>
      <item>AUTOTRANS FIZIR d.o.o., OIB 28444640528, Donja Pačetina 153, 49223 Donja Pačetina zastupanog po punomoćniku Žarko Fizir</item>
    </izvorni_sadrzaj>
    <derivirana_varijabla naziv="DomainObject.Predmet.ProtuStrankaListFormatedWithAdressOIB_1">
      <item>AUTOTRANS FIZIR d.o.o., OIB 28444640528, Donja Pačetina 153, 49223 Donja Pačetina zastupanog po punomoćniku Žarko Fizir</item>
    </derivirana_varijabla>
  </DomainObject.Predmet.ProtuStrankaListFormatedWithAdressOIB>
  <DomainObject.Predmet.ProtuStrankaListNazivFormated>
    <izvorni_sadrzaj>
      <item>AUTOTRANS FIZIR d.o.o.</item>
    </izvorni_sadrzaj>
    <derivirana_varijabla naziv="DomainObject.Predmet.ProtuStrankaListNazivFormated_1">
      <item>AUTOTRANS FIZIR d.o.o.</item>
    </derivirana_varijabla>
  </DomainObject.Predmet.ProtuStrankaListNazivFormated>
  <DomainObject.Predmet.ProtuStrankaListNazivFormatedOIB>
    <izvorni_sadrzaj>
      <item>AUTOTRANS FIZIR d.o.o., OIB 28444640528</item>
    </izvorni_sadrzaj>
    <derivirana_varijabla naziv="DomainObject.Predmet.ProtuStrankaListNazivFormatedOIB_1">
      <item>AUTOTRANS FIZIR d.o.o., OIB 28444640528</item>
    </derivirana_varijabla>
  </DomainObject.Predmet.ProtuStrankaListNazivFormatedOIB>
  <DomainObject.Predmet.OstaliListFormated>
    <izvorni_sadrzaj>
      <item>Žarko Fizir punomoćnik sudionika u postupku AUTOTRANS FIZIR d.o.o.</item>
      <item>SAMOBORSKA BANKA dioničko društvo</item>
    </izvorni_sadrzaj>
    <derivirana_varijabla naziv="DomainObject.Predmet.OstaliListFormated_1">
      <item>Žarko Fizir punomoćnik sudionika u postupku AUTOTRANS FIZIR d.o.o.</item>
      <item>SAMOBORSKA BANKA dioničko društvo</item>
    </derivirana_varijabla>
  </DomainObject.Predmet.OstaliListFormated>
  <DomainObject.Predmet.OstaliListFormatedOIB>
    <izvorni_sadrzaj>
      <item>Žarko Fizir, OIB 24146060455 punomoćnik sudionika u postupku AUTOTRANS FIZIR d.o.o.</item>
      <item>SAMOBORSKA BANKA dioničko društvo, OIB 13806526186</item>
    </izvorni_sadrzaj>
    <derivirana_varijabla naziv="DomainObject.Predmet.OstaliListFormatedOIB_1">
      <item>Žarko Fizir, OIB 24146060455 punomoćnik sudionika u postupku AUTOTRANS FIZIR d.o.o.</item>
      <item>SAMOBORSKA BANKA dioničko društvo, OIB 13806526186</item>
    </derivirana_varijabla>
  </DomainObject.Predmet.OstaliListFormatedOIB>
  <DomainObject.Predmet.OstaliListFormatedWithAdress>
    <izvorni_sadrzaj>
      <item>Žarko Fizir, Donja Pačetina 153, 49223 Donja Pačetina punomoćnik sudionika u postupku AUTOTRANS FIZIR d.o.o.</item>
      <item>SAMOBORSKA BANKA dioničko društvo, Trg Kralja Tomislava 8, 10430 Samobor</item>
    </izvorni_sadrzaj>
    <derivirana_varijabla naziv="DomainObject.Predmet.OstaliListFormatedWithAdress_1">
      <item>Žarko Fizir, Donja Pačetina 153, 49223 Donja Pačetina punomoćnik sudionika u postupku AUTOTRANS FIZIR d.o.o.</item>
      <item>SAMOBORSKA BANKA dioničko društvo, Trg Kralja Tomislava 8, 10430 Samobor</item>
    </derivirana_varijabla>
  </DomainObject.Predmet.OstaliListFormatedWithAdress>
  <DomainObject.Predmet.OstaliListFormatedWithAdressOIB>
    <izvorni_sadrzaj>
      <item>Žarko Fizir, OIB 24146060455, Donja Pačetina 153, 49223 Donja Pačetina punomoćnik sudionika u postupku AUTOTRANS FIZIR d.o.o.</item>
      <item>SAMOBORSKA BANKA dioničko društvo, OIB 13806526186, Trg Kralja Tomislava 8, 10430 Samobor</item>
    </izvorni_sadrzaj>
    <derivirana_varijabla naziv="DomainObject.Predmet.OstaliListFormatedWithAdressOIB_1">
      <item>Žarko Fizir, OIB 24146060455, Donja Pačetina 153, 49223 Donja Pačetina punomoćnik sudionika u postupku AUTOTRANS FIZIR d.o.o.</item>
      <item>SAMOBORSKA BANKA dioničko društvo, OIB 13806526186, Trg Kralja Tomislava 8, 10430 Samobor</item>
    </derivirana_varijabla>
  </DomainObject.Predmet.OstaliListFormatedWithAdressOIB>
  <DomainObject.Predmet.OstaliListNazivFormated>
    <izvorni_sadrzaj>
      <item>Žarko Fizir</item>
      <item>SAMOBORSKA BANKA dioničko društvo</item>
    </izvorni_sadrzaj>
    <derivirana_varijabla naziv="DomainObject.Predmet.OstaliListNazivFormated_1">
      <item>Žarko Fizir</item>
      <item>SAMOBORSKA BANKA dioničko društvo</item>
    </derivirana_varijabla>
  </DomainObject.Predmet.OstaliListNazivFormated>
  <DomainObject.Predmet.OstaliListNazivFormatedOIB>
    <izvorni_sadrzaj>
      <item>Žarko Fizir, OIB 24146060455</item>
      <item>SAMOBORSKA BANKA dioničko društvo, OIB 13806526186</item>
    </izvorni_sadrzaj>
    <derivirana_varijabla naziv="DomainObject.Predmet.OstaliListNazivFormatedOIB_1">
      <item>Žarko Fizir, OIB 24146060455</item>
      <item>SAMOBORSKA BANKA dioničko društvo, OIB 13806526186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AUTOTRANS FIZIR d.o.o.</izvorni_sadrzaj>
    <derivirana_varijabla naziv="DomainObject.Predmet.ProtustrankaIDrugi_1">AUTOTRANS FIZIR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AUTOTRANS FIZIR d.o.o., OIB 28444640528, Donja Pačetina 153, 49223 Donja Pačetina</izvorni_sadrzaj>
    <derivirana_varijabla naziv="DomainObject.Predmet.ProtustrankaIDrugiAdressOIB_1">AUTOTRANS FIZIR d.o.o., OIB 28444640528, Donja Pačetina 153,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AUTOTRANS FIZIR d.o.o.</item>
      <item>Žarko Fizir</item>
      <item>SAMOBORSKA BANKA dioničko društvo</item>
      <item>Žarko Fizir</item>
    </izvorni_sadrzaj>
    <derivirana_varijabla naziv="DomainObject.Predmet.SudioniciListNaziv_1">
      <item>FINA Regionalni centar Zagreb</item>
      <item>AUTOTRANS FIZIR d.o.o.</item>
      <item>Žarko Fizir</item>
      <item>SAMOBORSKA BANKA dioničko društvo</item>
      <item>Žarko Fizir</item>
    </derivirana_varijabla>
  </DomainObject.Predmet.SudioniciListNaziv>
  <DomainObject.Predmet.SudioniciListAdressOIB>
    <izvorni_sadrzaj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izvorni_sadrzaj>
    <derivirana_varijabla naziv="DomainObject.Predmet.SudioniciListAdressOIB_1"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28444640528</item>
      <item>, OIB 24146060455</item>
      <item>, OIB 13806526186</item>
      <item>, OIB 24146060455</item>
    </izvorni_sadrzaj>
    <derivirana_varijabla naziv="DomainObject.Predmet.SudioniciListNazivOIB_1">
      <item>, OIB 85821130368</item>
      <item>, OIB 28444640528</item>
      <item>, OIB 24146060455</item>
      <item>, OIB 13806526186</item>
      <item>, OIB 24146060455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400</properties:Words>
  <properties:Characters>1974</properties:Characters>
  <properties:Lines>68</properties:Lines>
  <properties:Paragraphs>34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2019-02-22T09:01:00Z</cp:lastPrinted>
  <dcterms:modified xmlns:xsi="http://www.w3.org/2001/XMLSchema-instance" xsi:type="dcterms:W3CDTF">2019-02-22T09:01:00Z</dcterms:modified>
  <cp:revision>22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(13.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