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18b48" w14:paraId="cb18b48" w:rsidRDefault="00A2619C" w:rsidP="00A2619C" w:rsidR="00A2619C">
      <w:pPr>
        <w15:collapsed w:val="false"/>
      </w:pPr>
      <w:bookmarkStart w:name="_GoBack" w:id="0"/>
      <w:bookmarkEnd w:id="0"/>
    </w:p>
    <w:p w:rsidRDefault="00A2619C" w:rsidP="00A2619C" w:rsidR="00A2619C"/>
    <w:p w:rsidRDefault="00A2619C" w:rsidP="00A2619C" w:rsidR="00A2619C" w:rsidRPr="00C23C05">
      <w:pPr>
        <w:spacing w:after="0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GEOGRAPAL</w:t>
      </w:r>
      <w:r w:rsidRPr="00C23C05">
        <w:rPr>
          <w:rFonts w:cs="Times New Roman" w:hAnsi="Times New Roman" w:ascii="Times New Roman"/>
          <w:b/>
          <w:sz w:val="24"/>
          <w:szCs w:val="24"/>
        </w:rPr>
        <w:t xml:space="preserve"> d.o.o.  -  u stečaju</w:t>
      </w:r>
    </w:p>
    <w:p w:rsidRDefault="00A2619C" w:rsidP="00A2619C" w:rsidR="00A2619C">
      <w:pPr>
        <w:spacing w:after="0"/>
        <w:rPr>
          <w:rFonts w:cs="Times New Roman" w:hAnsi="Times New Roman" w:ascii="Times New Roman"/>
          <w:sz w:val="24"/>
          <w:szCs w:val="24"/>
        </w:rPr>
      </w:pPr>
      <w:r w:rsidRPr="00C23C05">
        <w:rPr>
          <w:rFonts w:cs="Times New Roman" w:hAnsi="Times New Roman" w:ascii="Times New Roman"/>
          <w:sz w:val="24"/>
          <w:szCs w:val="24"/>
        </w:rPr>
        <w:t>Za</w:t>
      </w:r>
      <w:r>
        <w:rPr>
          <w:rFonts w:cs="Times New Roman" w:hAnsi="Times New Roman" w:ascii="Times New Roman"/>
          <w:sz w:val="24"/>
          <w:szCs w:val="24"/>
        </w:rPr>
        <w:t>greb, Nadinska 21</w:t>
      </w:r>
    </w:p>
    <w:p w:rsidRDefault="00A2619C" w:rsidP="00A2619C" w:rsidR="00A2619C" w:rsidRPr="00C23C05">
      <w:p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OIB: 57724518604</w:t>
      </w:r>
    </w:p>
    <w:p w:rsidRDefault="00A2619C" w:rsidP="00A2619C" w:rsidR="00A2619C">
      <w:pPr>
        <w:spacing w:after="0"/>
      </w:pPr>
    </w:p>
    <w:p w:rsidRDefault="00A2619C" w:rsidP="00A2619C" w:rsidR="00A2619C">
      <w:pPr>
        <w:spacing w:after="0"/>
        <w:rPr>
          <w:rFonts w:cs="Times New Roman" w:hAnsi="Times New Roman" w:ascii="Times New Roman"/>
          <w:sz w:val="24"/>
          <w:szCs w:val="24"/>
        </w:rPr>
      </w:pPr>
      <w:r w:rsidRPr="00C23C05">
        <w:rPr>
          <w:rFonts w:cs="Times New Roman" w:hAnsi="Times New Roman" w:ascii="Times New Roman"/>
          <w:sz w:val="24"/>
          <w:szCs w:val="24"/>
        </w:rPr>
        <w:tab/>
        <w:t xml:space="preserve">                                                                                      </w:t>
      </w:r>
      <w:r w:rsidRPr="00C23C05"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A2619C" w:rsidP="00A2619C" w:rsidR="00A2619C" w:rsidRPr="00C23C05">
      <w:p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C23C05">
        <w:rPr>
          <w:rFonts w:cs="Times New Roman" w:hAnsi="Times New Roman" w:ascii="Times New Roman"/>
          <w:b/>
          <w:sz w:val="24"/>
          <w:szCs w:val="24"/>
        </w:rPr>
        <w:t>TRGOVAČKI SUD U ZAGREBU</w:t>
      </w:r>
      <w:r w:rsidRPr="00C23C05">
        <w:rPr>
          <w:rFonts w:cs="Times New Roman" w:hAnsi="Times New Roman" w:ascii="Times New Roman"/>
          <w:sz w:val="24"/>
          <w:szCs w:val="24"/>
        </w:rPr>
        <w:tab/>
      </w:r>
    </w:p>
    <w:p w:rsidRDefault="00A2619C" w:rsidP="00A2619C" w:rsidR="00A2619C" w:rsidRPr="00F62D70">
      <w:pPr>
        <w:spacing w:after="0"/>
        <w:ind w:hanging="2124" w:left="2552"/>
        <w:rPr>
          <w:rFonts w:cs="Times New Roman" w:hAnsi="Times New Roman" w:ascii="Times New Roman"/>
          <w:sz w:val="24"/>
          <w:szCs w:val="24"/>
        </w:rPr>
      </w:pPr>
      <w:r w:rsidRPr="00C23C05">
        <w:rPr>
          <w:rFonts w:cs="Times New Roman" w:hAnsi="Times New Roman" w:ascii="Times New Roman"/>
          <w:sz w:val="24"/>
          <w:szCs w:val="24"/>
        </w:rPr>
        <w:t xml:space="preserve">          </w:t>
      </w:r>
      <w:r>
        <w:rPr>
          <w:rFonts w:cs="Times New Roman" w:hAnsi="Times New Roman" w:ascii="Times New Roman"/>
          <w:sz w:val="24"/>
          <w:szCs w:val="24"/>
        </w:rPr>
        <w:t xml:space="preserve">                                   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C23C05">
        <w:rPr>
          <w:rFonts w:cs="Times New Roman" w:hAnsi="Times New Roman" w:ascii="Times New Roman"/>
          <w:sz w:val="24"/>
          <w:szCs w:val="24"/>
        </w:rPr>
        <w:t xml:space="preserve">Na posl. br: </w:t>
      </w:r>
      <w:r>
        <w:rPr>
          <w:rFonts w:cs="Times New Roman" w:hAnsi="Times New Roman" w:ascii="Times New Roman"/>
          <w:sz w:val="24"/>
          <w:szCs w:val="24"/>
        </w:rPr>
        <w:t>34</w:t>
      </w:r>
      <w:r w:rsidRPr="00C23C05">
        <w:rPr>
          <w:rFonts w:cs="Times New Roman" w:hAnsi="Times New Roman" w:ascii="Times New Roman"/>
          <w:sz w:val="24"/>
          <w:szCs w:val="24"/>
        </w:rPr>
        <w:t>. St-</w:t>
      </w:r>
      <w:r>
        <w:rPr>
          <w:rFonts w:cs="Times New Roman" w:hAnsi="Times New Roman" w:ascii="Times New Roman"/>
          <w:sz w:val="24"/>
          <w:szCs w:val="24"/>
        </w:rPr>
        <w:t>3132</w:t>
      </w:r>
      <w:r w:rsidRPr="00C23C05">
        <w:rPr>
          <w:rFonts w:cs="Times New Roman" w:hAnsi="Times New Roman" w:ascii="Times New Roman"/>
          <w:sz w:val="24"/>
          <w:szCs w:val="24"/>
        </w:rPr>
        <w:t>/</w:t>
      </w:r>
      <w:r>
        <w:rPr>
          <w:rFonts w:cs="Times New Roman" w:hAnsi="Times New Roman" w:ascii="Times New Roman"/>
          <w:sz w:val="24"/>
          <w:szCs w:val="24"/>
        </w:rPr>
        <w:t>16-26</w:t>
      </w:r>
      <w:r w:rsidRPr="00C23C05"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A2619C" w:rsidP="00A2619C" w:rsidR="00A2619C" w:rsidRPr="00C35284">
      <w:pP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tbl>
      <w:tblPr>
        <w:tblW w:type="dxa" w:w="9780"/>
        <w:tblLook w:val="04A0" w:noVBand="1" w:noHBand="0" w:lastColumn="0" w:firstColumn="1" w:lastRow="0" w:firstRow="1"/>
      </w:tblPr>
      <w:tblGrid>
        <w:gridCol w:w="830"/>
        <w:gridCol w:w="2136"/>
        <w:gridCol w:w="1536"/>
        <w:gridCol w:w="1583"/>
        <w:gridCol w:w="1580"/>
        <w:gridCol w:w="2420"/>
      </w:tblGrid>
      <w:tr w:rsidTr="00653238" w:rsidR="00A2619C" w:rsidRPr="00E8281A">
        <w:trPr>
          <w:trHeight w:val="315"/>
        </w:trPr>
        <w:tc>
          <w:tcPr>
            <w:tcW w:type="dxa" w:w="9780"/>
            <w:gridSpan w:val="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619C" w:rsidP="00653238" w:rsidR="00A2619C" w:rsidRPr="00E8281A">
            <w:pPr>
              <w:spacing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E8281A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POPIS VJEROVNIKA</w:t>
            </w:r>
          </w:p>
        </w:tc>
      </w:tr>
      <w:tr w:rsidTr="00653238" w:rsidR="00A2619C" w:rsidRPr="00E8281A">
        <w:trPr>
          <w:trHeight w:val="300"/>
        </w:trPr>
        <w:tc>
          <w:tcPr>
            <w:tcW w:type="dxa" w:w="6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619C" w:rsidP="00653238" w:rsidR="00A2619C" w:rsidRPr="00E8281A">
            <w:pPr>
              <w:spacing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type="dxa" w:w="21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619C" w:rsidP="00653238" w:rsidR="00A2619C" w:rsidRPr="00E8281A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58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hideMark/>
          </w:tcPr>
          <w:p w:rsidRDefault="00A2619C" w:rsidP="00653238" w:rsidR="00A2619C" w:rsidRPr="00E8281A">
            <w:pPr>
              <w:spacing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E8281A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 xml:space="preserve">       Članak 222. Stečajnog zakona</w:t>
            </w:r>
          </w:p>
        </w:tc>
        <w:tc>
          <w:tcPr>
            <w:tcW w:type="dxa" w:w="2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619C" w:rsidP="00653238" w:rsidR="00A2619C" w:rsidRPr="00E8281A">
            <w:pPr>
              <w:spacing w:after="0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</w:p>
        </w:tc>
      </w:tr>
      <w:tr w:rsidTr="00653238" w:rsidR="00A2619C" w:rsidRPr="00E8281A">
        <w:trPr>
          <w:trHeight w:val="315"/>
        </w:trPr>
        <w:tc>
          <w:tcPr>
            <w:tcW w:type="dxa" w:w="6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619C" w:rsidP="00653238" w:rsidR="00A2619C" w:rsidRPr="00E8281A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1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619C" w:rsidP="00653238" w:rsidR="00A2619C" w:rsidRPr="00E8281A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619C" w:rsidP="00653238" w:rsidR="00A2619C" w:rsidRPr="00E8281A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619C" w:rsidP="00653238" w:rsidR="00A2619C" w:rsidRPr="00E8281A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619C" w:rsidP="00653238" w:rsidR="00A2619C" w:rsidRPr="00E8281A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619C" w:rsidP="00653238" w:rsidR="00A2619C" w:rsidRPr="00E8281A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653238" w:rsidR="00A2619C" w:rsidRPr="00E8281A">
        <w:trPr>
          <w:trHeight w:val="315"/>
        </w:trPr>
        <w:tc>
          <w:tcPr>
            <w:tcW w:type="dxa" w:w="278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619C" w:rsidP="00653238" w:rsidR="00A2619C" w:rsidRPr="00E8281A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E8281A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I. VIŠI ISPLATNI RED</w:t>
            </w:r>
          </w:p>
        </w:tc>
        <w:tc>
          <w:tcPr>
            <w:tcW w:type="dxa" w:w="1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619C" w:rsidP="00653238" w:rsidR="00A2619C" w:rsidRPr="00E8281A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619C" w:rsidP="00653238" w:rsidR="00A2619C" w:rsidRPr="00E8281A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619C" w:rsidP="00653238" w:rsidR="00A2619C" w:rsidRPr="00E8281A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619C" w:rsidP="00653238" w:rsidR="00A2619C" w:rsidRPr="00E8281A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653238" w:rsidR="00A2619C" w:rsidRPr="00E8281A">
        <w:trPr>
          <w:trHeight w:val="945"/>
        </w:trPr>
        <w:tc>
          <w:tcPr>
            <w:tcW w:type="dxa" w:w="644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2619C" w:rsidP="00653238" w:rsidR="00A2619C" w:rsidRPr="00E8281A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E8281A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Redni broj</w:t>
            </w:r>
          </w:p>
        </w:tc>
        <w:tc>
          <w:tcPr>
            <w:tcW w:type="dxa" w:w="213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2619C" w:rsidP="00653238" w:rsidR="00A2619C" w:rsidRPr="00E8281A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E8281A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Ime i prezime vjerovnika</w:t>
            </w:r>
          </w:p>
        </w:tc>
        <w:tc>
          <w:tcPr>
            <w:tcW w:type="dxa" w:w="152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2619C" w:rsidP="00653238" w:rsidR="00A2619C" w:rsidRPr="00E8281A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E8281A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OIB vjerovnika</w:t>
            </w:r>
          </w:p>
        </w:tc>
        <w:tc>
          <w:tcPr>
            <w:tcW w:type="dxa" w:w="148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2619C" w:rsidP="00653238" w:rsidR="00A2619C" w:rsidRPr="00E8281A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E8281A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Adresa vjerovnika</w:t>
            </w:r>
          </w:p>
        </w:tc>
        <w:tc>
          <w:tcPr>
            <w:tcW w:type="dxa" w:w="158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2619C" w:rsidP="00653238" w:rsidR="00A2619C" w:rsidRPr="00E8281A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E8281A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Iznos  tražbine (kn)</w:t>
            </w:r>
          </w:p>
        </w:tc>
        <w:tc>
          <w:tcPr>
            <w:tcW w:type="dxa" w:w="242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2619C" w:rsidP="00653238" w:rsidR="00A2619C" w:rsidRPr="00E8281A">
            <w:pPr>
              <w:spacing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E8281A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Pravni osnov</w:t>
            </w:r>
          </w:p>
        </w:tc>
      </w:tr>
      <w:tr w:rsidTr="00653238" w:rsidR="00A2619C" w:rsidRPr="00E8281A">
        <w:trPr>
          <w:trHeight w:val="885"/>
        </w:trPr>
        <w:tc>
          <w:tcPr>
            <w:tcW w:type="dxa" w:w="6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2619C" w:rsidP="00653238" w:rsidR="00A2619C" w:rsidRPr="00E8281A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E8281A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</w:t>
            </w:r>
          </w:p>
        </w:tc>
        <w:tc>
          <w:tcPr>
            <w:tcW w:type="dxa" w:w="213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2619C" w:rsidP="00653238" w:rsidR="00A2619C" w:rsidRPr="00E8281A">
            <w:pPr>
              <w:spacing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E8281A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 xml:space="preserve">RH, Porezna uprava, Područni ured </w:t>
            </w:r>
            <w:r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Zagreb</w:t>
            </w:r>
          </w:p>
        </w:tc>
        <w:tc>
          <w:tcPr>
            <w:tcW w:type="dxa" w:w="15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2619C" w:rsidP="00653238" w:rsidR="00A2619C" w:rsidRPr="00E8281A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E8281A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18683136487</w:t>
            </w:r>
          </w:p>
        </w:tc>
        <w:tc>
          <w:tcPr>
            <w:tcW w:type="dxa" w:w="14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2619C" w:rsidP="00653238" w:rsidR="00A2619C" w:rsidRPr="00E8281A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Savska cesta 41, Zagreb</w:t>
            </w:r>
          </w:p>
        </w:tc>
        <w:tc>
          <w:tcPr>
            <w:tcW w:type="dxa" w:w="15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2619C" w:rsidP="00653238" w:rsidR="00A2619C" w:rsidRPr="00E8281A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230.344,74</w:t>
            </w:r>
          </w:p>
        </w:tc>
        <w:tc>
          <w:tcPr>
            <w:tcW w:type="dxa" w:w="24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2619C" w:rsidP="00653238" w:rsidR="00A2619C" w:rsidRPr="00E8281A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E8281A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Porezi i doprinosi</w:t>
            </w:r>
          </w:p>
        </w:tc>
      </w:tr>
      <w:tr w:rsidTr="00653238" w:rsidR="00A2619C" w:rsidRPr="00E8281A">
        <w:trPr>
          <w:trHeight w:val="315"/>
        </w:trPr>
        <w:tc>
          <w:tcPr>
            <w:tcW w:type="dxa" w:w="644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2619C" w:rsidP="00653238" w:rsidR="00A2619C" w:rsidRPr="00E8281A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E8281A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2136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2619C" w:rsidP="00653238" w:rsidR="00A2619C" w:rsidRPr="00E8281A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E8281A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UKUPNO</w:t>
            </w:r>
          </w:p>
        </w:tc>
        <w:tc>
          <w:tcPr>
            <w:tcW w:type="dxa" w:w="152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2619C" w:rsidP="00653238" w:rsidR="00A2619C" w:rsidRPr="00E8281A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E8281A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619C" w:rsidP="00653238" w:rsidR="00A2619C" w:rsidRPr="00E8281A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E8281A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5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2619C" w:rsidP="00653238" w:rsidR="00A2619C" w:rsidRPr="00E8281A">
            <w:pPr>
              <w:spacing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230.344,74</w:t>
            </w:r>
          </w:p>
        </w:tc>
        <w:tc>
          <w:tcPr>
            <w:tcW w:type="dxa" w:w="2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619C" w:rsidP="00653238" w:rsidR="00A2619C" w:rsidRPr="00E8281A">
            <w:pPr>
              <w:spacing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E8281A">
              <w:rPr>
                <w:rFonts w:cs="Calibri" w:eastAsia="Times New Roman" w:hAnsi="Calibri" w:ascii="Calibri"/>
                <w:color w:val="000000"/>
                <w:lang w:eastAsia="hr-HR"/>
              </w:rPr>
              <w:t> </w:t>
            </w:r>
          </w:p>
        </w:tc>
      </w:tr>
      <w:tr w:rsidTr="00653238" w:rsidR="00A2619C" w:rsidRPr="00E8281A">
        <w:trPr>
          <w:trHeight w:val="300"/>
        </w:trPr>
        <w:tc>
          <w:tcPr>
            <w:tcW w:type="dxa" w:w="6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619C" w:rsidP="00653238" w:rsidR="00A2619C" w:rsidRPr="00E8281A">
            <w:pPr>
              <w:spacing w:after="0"/>
              <w:rPr>
                <w:rFonts w:cs="Calibri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1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619C" w:rsidP="00653238" w:rsidR="00A2619C" w:rsidRPr="00E8281A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619C" w:rsidP="00653238" w:rsidR="00A2619C" w:rsidRPr="00E8281A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619C" w:rsidP="00653238" w:rsidR="00A2619C" w:rsidRPr="00E8281A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619C" w:rsidP="00653238" w:rsidR="00A2619C" w:rsidRPr="00E8281A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619C" w:rsidP="00653238" w:rsidR="00A2619C" w:rsidRPr="00E8281A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653238" w:rsidR="00A2619C" w:rsidRPr="00E8281A">
        <w:trPr>
          <w:trHeight w:val="300"/>
        </w:trPr>
        <w:tc>
          <w:tcPr>
            <w:tcW w:type="dxa" w:w="6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619C" w:rsidP="00653238" w:rsidR="00A2619C" w:rsidRPr="00E8281A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1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619C" w:rsidP="00653238" w:rsidR="00A2619C" w:rsidRPr="00E8281A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619C" w:rsidP="00653238" w:rsidR="00A2619C" w:rsidRPr="00E8281A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619C" w:rsidP="00653238" w:rsidR="00A2619C" w:rsidRPr="00E8281A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619C" w:rsidP="00653238" w:rsidR="00A2619C" w:rsidRPr="00E8281A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619C" w:rsidP="00653238" w:rsidR="00A2619C" w:rsidRPr="00E8281A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653238" w:rsidR="00A2619C" w:rsidRPr="00E8281A">
        <w:trPr>
          <w:trHeight w:val="315"/>
        </w:trPr>
        <w:tc>
          <w:tcPr>
            <w:tcW w:type="dxa" w:w="278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619C" w:rsidP="00653238" w:rsidR="00A2619C" w:rsidRPr="00E8281A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E8281A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II VIŠI ISPLATNI RED</w:t>
            </w:r>
          </w:p>
        </w:tc>
        <w:tc>
          <w:tcPr>
            <w:tcW w:type="dxa" w:w="1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619C" w:rsidP="00653238" w:rsidR="00A2619C" w:rsidRPr="00E8281A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619C" w:rsidP="00653238" w:rsidR="00A2619C" w:rsidRPr="00E8281A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619C" w:rsidP="00653238" w:rsidR="00A2619C" w:rsidRPr="00E8281A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619C" w:rsidP="00653238" w:rsidR="00A2619C" w:rsidRPr="00E8281A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653238" w:rsidR="00A2619C" w:rsidRPr="00E8281A">
        <w:trPr>
          <w:trHeight w:val="945"/>
        </w:trPr>
        <w:tc>
          <w:tcPr>
            <w:tcW w:type="dxa" w:w="6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2619C" w:rsidP="00653238" w:rsidR="00A2619C" w:rsidRPr="00E8281A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E8281A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Redni broj</w:t>
            </w:r>
          </w:p>
        </w:tc>
        <w:tc>
          <w:tcPr>
            <w:tcW w:type="dxa" w:w="213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2619C" w:rsidP="00653238" w:rsidR="00A2619C" w:rsidRPr="00E8281A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E8281A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Ime i prezime vjerovnika</w:t>
            </w:r>
          </w:p>
        </w:tc>
        <w:tc>
          <w:tcPr>
            <w:tcW w:type="dxa" w:w="15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2619C" w:rsidP="00653238" w:rsidR="00A2619C" w:rsidRPr="00E8281A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E8281A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OIB vjerovnika</w:t>
            </w:r>
          </w:p>
        </w:tc>
        <w:tc>
          <w:tcPr>
            <w:tcW w:type="dxa" w:w="14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2619C" w:rsidP="00653238" w:rsidR="00A2619C" w:rsidRPr="00E8281A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E8281A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Adresa vjerovnika</w:t>
            </w:r>
          </w:p>
        </w:tc>
        <w:tc>
          <w:tcPr>
            <w:tcW w:type="dxa" w:w="15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2619C" w:rsidP="00653238" w:rsidR="00A2619C" w:rsidRPr="00E8281A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E8281A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Iznos  tražbine (kn)</w:t>
            </w:r>
          </w:p>
        </w:tc>
        <w:tc>
          <w:tcPr>
            <w:tcW w:type="dxa" w:w="24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2619C" w:rsidP="00653238" w:rsidR="00A2619C" w:rsidRPr="00E8281A">
            <w:pPr>
              <w:spacing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E8281A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Pravni osnov</w:t>
            </w:r>
          </w:p>
        </w:tc>
      </w:tr>
      <w:tr w:rsidTr="00653238" w:rsidR="00A2619C" w:rsidRPr="00E8281A">
        <w:trPr>
          <w:trHeight w:val="285"/>
        </w:trPr>
        <w:tc>
          <w:tcPr>
            <w:tcW w:type="dxa" w:w="6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2619C" w:rsidP="00653238" w:rsidR="00A2619C" w:rsidRPr="005B6437">
            <w:pPr>
              <w:spacing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5B6437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1</w:t>
            </w:r>
          </w:p>
        </w:tc>
        <w:tc>
          <w:tcPr>
            <w:tcW w:type="dxa" w:w="213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2619C" w:rsidP="00653238" w:rsidR="00A2619C" w:rsidRPr="00E8281A">
            <w:pPr>
              <w:spacing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Grad Zagreb</w:t>
            </w:r>
          </w:p>
        </w:tc>
        <w:tc>
          <w:tcPr>
            <w:tcW w:type="dxa" w:w="15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2619C" w:rsidP="00653238" w:rsidR="00A2619C" w:rsidRPr="00E8281A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6181789437</w:t>
            </w:r>
          </w:p>
        </w:tc>
        <w:tc>
          <w:tcPr>
            <w:tcW w:type="dxa" w:w="14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2619C" w:rsidP="00653238" w:rsidR="00A2619C" w:rsidRPr="00E8281A">
            <w:pPr>
              <w:spacing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Trg Stjepana Radića 1, Zagreb</w:t>
            </w:r>
          </w:p>
        </w:tc>
        <w:tc>
          <w:tcPr>
            <w:tcW w:type="dxa" w:w="15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2619C" w:rsidP="00653238" w:rsidR="00A2619C" w:rsidRPr="00E8281A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14.329,16</w:t>
            </w:r>
          </w:p>
        </w:tc>
        <w:tc>
          <w:tcPr>
            <w:tcW w:type="dxa" w:w="24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2619C" w:rsidP="00653238" w:rsidR="00A2619C" w:rsidRPr="00E8281A">
            <w:pPr>
              <w:spacing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Parnični troškovi</w:t>
            </w:r>
          </w:p>
        </w:tc>
      </w:tr>
      <w:tr w:rsidTr="00653238" w:rsidR="00A2619C" w:rsidRPr="00E8281A">
        <w:trPr>
          <w:trHeight w:val="1215"/>
        </w:trPr>
        <w:tc>
          <w:tcPr>
            <w:tcW w:type="dxa" w:w="644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2619C" w:rsidP="00653238" w:rsidR="00A2619C" w:rsidRPr="00E8281A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E8281A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</w:t>
            </w:r>
          </w:p>
        </w:tc>
        <w:tc>
          <w:tcPr>
            <w:tcW w:type="dxa" w:w="213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2619C" w:rsidP="00653238" w:rsidR="00A2619C" w:rsidRPr="00E8281A">
            <w:pPr>
              <w:spacing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E8281A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 xml:space="preserve">RH, Porezna uprava, Područni ured </w:t>
            </w:r>
            <w:r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Zagreb</w:t>
            </w:r>
          </w:p>
        </w:tc>
        <w:tc>
          <w:tcPr>
            <w:tcW w:type="dxa" w:w="1520"/>
            <w:tcBorders>
              <w:top w:space="0" w:sz="4" w:color="auto" w:val="single"/>
              <w:left w:val="nil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2619C" w:rsidP="00653238" w:rsidR="00A2619C" w:rsidRPr="00E8281A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E8281A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18683136487</w:t>
            </w:r>
          </w:p>
        </w:tc>
        <w:tc>
          <w:tcPr>
            <w:tcW w:type="dxa" w:w="1480"/>
            <w:tcBorders>
              <w:top w:space="0" w:sz="4" w:color="auto" w:val="single"/>
              <w:left w:val="nil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2619C" w:rsidP="00653238" w:rsidR="00A2619C" w:rsidRPr="00E8281A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Savska cesta 41, Zagreb</w:t>
            </w:r>
          </w:p>
        </w:tc>
        <w:tc>
          <w:tcPr>
            <w:tcW w:type="dxa" w:w="1580"/>
            <w:tcBorders>
              <w:top w:space="0" w:sz="4" w:color="auto" w:val="single"/>
              <w:left w:val="nil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2619C" w:rsidP="00653238" w:rsidR="00A2619C" w:rsidRPr="00E8281A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284.095,25</w:t>
            </w:r>
          </w:p>
        </w:tc>
        <w:tc>
          <w:tcPr>
            <w:tcW w:type="dxa" w:w="2420"/>
            <w:tcBorders>
              <w:top w:space="0" w:sz="4" w:color="auto" w:val="single"/>
              <w:left w:val="nil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2619C" w:rsidP="00653238" w:rsidR="00A2619C" w:rsidRPr="00E8281A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E8281A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Ovršne isprave</w:t>
            </w:r>
          </w:p>
        </w:tc>
      </w:tr>
      <w:tr w:rsidTr="00653238" w:rsidR="00A2619C" w:rsidRPr="00E8281A">
        <w:trPr>
          <w:trHeight w:val="1215"/>
        </w:trPr>
        <w:tc>
          <w:tcPr>
            <w:tcW w:type="dxa" w:w="644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</w:tcPr>
          <w:p w:rsidRDefault="00A2619C" w:rsidP="00653238" w:rsidR="00A2619C" w:rsidRPr="005B6437">
            <w:pPr>
              <w:spacing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5B6437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3</w:t>
            </w:r>
          </w:p>
        </w:tc>
        <w:tc>
          <w:tcPr>
            <w:tcW w:type="dxa" w:w="213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FFFFFF" w:color="000000" w:val="clear"/>
            <w:vAlign w:val="center"/>
          </w:tcPr>
          <w:p w:rsidRDefault="00A2619C" w:rsidP="00653238" w:rsidR="00A2619C" w:rsidRPr="00E8281A">
            <w:pPr>
              <w:spacing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Hrvatske vode</w:t>
            </w:r>
          </w:p>
        </w:tc>
        <w:tc>
          <w:tcPr>
            <w:tcW w:type="dxa" w:w="1520"/>
            <w:tcBorders>
              <w:top w:space="0" w:sz="4" w:color="auto" w:val="single"/>
              <w:left w:val="nil"/>
              <w:right w:space="0" w:sz="4" w:color="auto" w:val="single"/>
            </w:tcBorders>
            <w:shd w:fill="FFFFFF" w:color="000000" w:val="clear"/>
            <w:vAlign w:val="center"/>
          </w:tcPr>
          <w:p w:rsidRDefault="00A2619C" w:rsidP="00653238" w:rsidR="00A2619C" w:rsidRPr="00E8281A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28921383001</w:t>
            </w:r>
          </w:p>
        </w:tc>
        <w:tc>
          <w:tcPr>
            <w:tcW w:type="dxa" w:w="1480"/>
            <w:tcBorders>
              <w:top w:space="0" w:sz="4" w:color="auto" w:val="single"/>
              <w:left w:val="nil"/>
              <w:right w:space="0" w:sz="4" w:color="auto" w:val="single"/>
            </w:tcBorders>
            <w:shd w:fill="FFFFFF" w:color="000000" w:val="clear"/>
            <w:vAlign w:val="center"/>
          </w:tcPr>
          <w:p w:rsidRDefault="00A2619C" w:rsidP="00653238" w:rsidR="00A2619C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Ulica grada Vukovara220, Zagreb</w:t>
            </w:r>
          </w:p>
        </w:tc>
        <w:tc>
          <w:tcPr>
            <w:tcW w:type="dxa" w:w="1580"/>
            <w:tcBorders>
              <w:top w:space="0" w:sz="4" w:color="auto" w:val="single"/>
              <w:left w:val="nil"/>
              <w:right w:space="0" w:sz="4" w:color="auto" w:val="single"/>
            </w:tcBorders>
            <w:shd w:fill="FFFFFF" w:color="000000" w:val="clear"/>
            <w:vAlign w:val="center"/>
          </w:tcPr>
          <w:p w:rsidRDefault="00A2619C" w:rsidP="00653238" w:rsidR="00A2619C">
            <w:pPr>
              <w:spacing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3.740,79</w:t>
            </w:r>
          </w:p>
        </w:tc>
        <w:tc>
          <w:tcPr>
            <w:tcW w:type="dxa" w:w="2420"/>
            <w:tcBorders>
              <w:top w:space="0" w:sz="4" w:color="auto" w:val="single"/>
              <w:left w:val="nil"/>
              <w:right w:space="0" w:sz="4" w:color="auto" w:val="single"/>
            </w:tcBorders>
            <w:shd w:fill="FFFFFF" w:color="000000" w:val="clear"/>
            <w:vAlign w:val="center"/>
          </w:tcPr>
          <w:p w:rsidRDefault="00A2619C" w:rsidP="00653238" w:rsidR="00A2619C" w:rsidRPr="00E8281A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Računi, obračuni kamata</w:t>
            </w:r>
          </w:p>
        </w:tc>
      </w:tr>
      <w:tr w:rsidTr="00653238" w:rsidR="00A2619C" w:rsidRPr="00E8281A">
        <w:trPr>
          <w:trHeight w:val="1215"/>
        </w:trPr>
        <w:tc>
          <w:tcPr>
            <w:tcW w:type="dxa" w:w="644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</w:tcPr>
          <w:p w:rsidRDefault="00A2619C" w:rsidP="00653238" w:rsidR="00A2619C" w:rsidRPr="005B6437">
            <w:pPr>
              <w:spacing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4.</w:t>
            </w:r>
          </w:p>
        </w:tc>
        <w:tc>
          <w:tcPr>
            <w:tcW w:type="dxa" w:w="213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FFFFFF" w:color="000000" w:val="clear"/>
            <w:vAlign w:val="center"/>
          </w:tcPr>
          <w:p w:rsidRDefault="00A2619C" w:rsidP="00653238" w:rsidR="00A2619C">
            <w:pPr>
              <w:spacing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Allianz Zagreb</w:t>
            </w:r>
          </w:p>
        </w:tc>
        <w:tc>
          <w:tcPr>
            <w:tcW w:type="dxa" w:w="1520"/>
            <w:tcBorders>
              <w:top w:space="0" w:sz="4" w:color="auto" w:val="single"/>
              <w:left w:val="nil"/>
              <w:right w:space="0" w:sz="4" w:color="auto" w:val="single"/>
            </w:tcBorders>
            <w:shd w:fill="FFFFFF" w:color="000000" w:val="clear"/>
            <w:vAlign w:val="center"/>
          </w:tcPr>
          <w:p w:rsidRDefault="00A2619C" w:rsidP="00653238" w:rsidR="00A2619C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23759810849</w:t>
            </w:r>
          </w:p>
        </w:tc>
        <w:tc>
          <w:tcPr>
            <w:tcW w:type="dxa" w:w="1480"/>
            <w:tcBorders>
              <w:top w:space="0" w:sz="4" w:color="auto" w:val="single"/>
              <w:left w:val="nil"/>
              <w:right w:space="0" w:sz="4" w:color="auto" w:val="single"/>
            </w:tcBorders>
            <w:shd w:fill="FFFFFF" w:color="000000" w:val="clear"/>
            <w:vAlign w:val="center"/>
          </w:tcPr>
          <w:p w:rsidRDefault="00A2619C" w:rsidP="00653238" w:rsidR="00A2619C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Heinzelova 70, Zagreb</w:t>
            </w:r>
          </w:p>
        </w:tc>
        <w:tc>
          <w:tcPr>
            <w:tcW w:type="dxa" w:w="1580"/>
            <w:tcBorders>
              <w:top w:space="0" w:sz="4" w:color="auto" w:val="single"/>
              <w:left w:val="nil"/>
              <w:right w:space="0" w:sz="4" w:color="auto" w:val="single"/>
            </w:tcBorders>
            <w:shd w:fill="FFFFFF" w:color="000000" w:val="clear"/>
            <w:vAlign w:val="center"/>
          </w:tcPr>
          <w:p w:rsidRDefault="00A2619C" w:rsidP="00653238" w:rsidR="00A2619C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1750,52</w:t>
            </w:r>
          </w:p>
        </w:tc>
        <w:tc>
          <w:tcPr>
            <w:tcW w:type="dxa" w:w="2420"/>
            <w:tcBorders>
              <w:top w:space="0" w:sz="4" w:color="auto" w:val="single"/>
              <w:left w:val="nil"/>
              <w:right w:space="0" w:sz="4" w:color="auto" w:val="single"/>
            </w:tcBorders>
            <w:shd w:fill="FFFFFF" w:color="000000" w:val="clear"/>
            <w:vAlign w:val="center"/>
          </w:tcPr>
          <w:p w:rsidRDefault="00A2619C" w:rsidP="00653238" w:rsidR="00A2619C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Računi, obračuni kamata</w:t>
            </w:r>
          </w:p>
        </w:tc>
      </w:tr>
      <w:tr w:rsidTr="00653238" w:rsidR="00A2619C" w:rsidRPr="00E8281A">
        <w:trPr>
          <w:trHeight w:val="1215"/>
        </w:trPr>
        <w:tc>
          <w:tcPr>
            <w:tcW w:type="dxa" w:w="644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</w:tcPr>
          <w:p w:rsidRDefault="00A2619C" w:rsidP="00653238" w:rsidR="00A2619C">
            <w:pPr>
              <w:spacing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lastRenderedPageBreak/>
              <w:t>5.</w:t>
            </w:r>
          </w:p>
        </w:tc>
        <w:tc>
          <w:tcPr>
            <w:tcW w:type="dxa" w:w="213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FFFFFF" w:color="000000" w:val="clear"/>
            <w:vAlign w:val="center"/>
          </w:tcPr>
          <w:p w:rsidRDefault="00A2619C" w:rsidP="00653238" w:rsidR="00A2619C">
            <w:pPr>
              <w:spacing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VG Vodoopskrba</w:t>
            </w:r>
          </w:p>
        </w:tc>
        <w:tc>
          <w:tcPr>
            <w:tcW w:type="dxa" w:w="1520"/>
            <w:tcBorders>
              <w:top w:space="0" w:sz="4" w:color="auto" w:val="single"/>
              <w:left w:val="nil"/>
              <w:right w:space="0" w:sz="4" w:color="auto" w:val="single"/>
            </w:tcBorders>
            <w:shd w:fill="FFFFFF" w:color="000000" w:val="clear"/>
            <w:vAlign w:val="center"/>
          </w:tcPr>
          <w:p w:rsidRDefault="00A2619C" w:rsidP="00653238" w:rsidR="00A2619C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624224629</w:t>
            </w:r>
          </w:p>
        </w:tc>
        <w:tc>
          <w:tcPr>
            <w:tcW w:type="dxa" w:w="1480"/>
            <w:tcBorders>
              <w:top w:space="0" w:sz="4" w:color="auto" w:val="single"/>
              <w:left w:val="nil"/>
              <w:right w:space="0" w:sz="4" w:color="auto" w:val="single"/>
            </w:tcBorders>
            <w:shd w:fill="FFFFFF" w:color="000000" w:val="clear"/>
            <w:vAlign w:val="center"/>
          </w:tcPr>
          <w:p w:rsidRDefault="00A2619C" w:rsidP="00653238" w:rsidR="00A2619C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Ulica kneza Ljudevita Posavskog 45, Velika Gorica</w:t>
            </w:r>
          </w:p>
        </w:tc>
        <w:tc>
          <w:tcPr>
            <w:tcW w:type="dxa" w:w="1580"/>
            <w:tcBorders>
              <w:top w:space="0" w:sz="4" w:color="auto" w:val="single"/>
              <w:left w:val="nil"/>
              <w:right w:space="0" w:sz="4" w:color="auto" w:val="single"/>
            </w:tcBorders>
            <w:shd w:fill="FFFFFF" w:color="000000" w:val="clear"/>
            <w:vAlign w:val="center"/>
          </w:tcPr>
          <w:p w:rsidRDefault="00A2619C" w:rsidP="00653238" w:rsidR="00A2619C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1942,54</w:t>
            </w:r>
          </w:p>
        </w:tc>
        <w:tc>
          <w:tcPr>
            <w:tcW w:type="dxa" w:w="2420"/>
            <w:tcBorders>
              <w:top w:space="0" w:sz="4" w:color="auto" w:val="single"/>
              <w:left w:val="nil"/>
              <w:right w:space="0" w:sz="4" w:color="auto" w:val="single"/>
            </w:tcBorders>
            <w:shd w:fill="FFFFFF" w:color="000000" w:val="clear"/>
            <w:vAlign w:val="center"/>
          </w:tcPr>
          <w:p w:rsidRDefault="00A2619C" w:rsidP="00653238" w:rsidR="00A2619C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Računi, obračun akmata</w:t>
            </w:r>
          </w:p>
        </w:tc>
      </w:tr>
      <w:tr w:rsidTr="00653238" w:rsidR="00A2619C" w:rsidRPr="00E8281A">
        <w:trPr>
          <w:trHeight w:val="1215"/>
        </w:trPr>
        <w:tc>
          <w:tcPr>
            <w:tcW w:type="dxa" w:w="644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</w:tcPr>
          <w:p w:rsidRDefault="00A2619C" w:rsidP="00653238" w:rsidR="00A2619C">
            <w:pPr>
              <w:spacing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6.</w:t>
            </w:r>
          </w:p>
        </w:tc>
        <w:tc>
          <w:tcPr>
            <w:tcW w:type="dxa" w:w="213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FFFFFF" w:color="000000" w:val="clear"/>
            <w:vAlign w:val="center"/>
          </w:tcPr>
          <w:p w:rsidRDefault="00A2619C" w:rsidP="00653238" w:rsidR="00A2619C">
            <w:pPr>
              <w:spacing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Hrvatska radio televizija</w:t>
            </w:r>
          </w:p>
        </w:tc>
        <w:tc>
          <w:tcPr>
            <w:tcW w:type="dxa" w:w="1520"/>
            <w:tcBorders>
              <w:top w:space="0" w:sz="4" w:color="auto" w:val="single"/>
              <w:left w:val="nil"/>
              <w:right w:space="0" w:sz="4" w:color="auto" w:val="single"/>
            </w:tcBorders>
            <w:shd w:fill="FFFFFF" w:color="000000" w:val="clear"/>
            <w:vAlign w:val="center"/>
          </w:tcPr>
          <w:p w:rsidRDefault="00A2619C" w:rsidP="00653238" w:rsidR="00A2619C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68419124305</w:t>
            </w:r>
          </w:p>
        </w:tc>
        <w:tc>
          <w:tcPr>
            <w:tcW w:type="dxa" w:w="1480"/>
            <w:tcBorders>
              <w:top w:space="0" w:sz="4" w:color="auto" w:val="single"/>
              <w:left w:val="nil"/>
              <w:right w:space="0" w:sz="4" w:color="auto" w:val="single"/>
            </w:tcBorders>
            <w:shd w:fill="FFFFFF" w:color="000000" w:val="clear"/>
            <w:vAlign w:val="center"/>
          </w:tcPr>
          <w:p w:rsidRDefault="00A2619C" w:rsidP="00653238" w:rsidR="00A2619C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Prisavlje 3, Zagreb</w:t>
            </w:r>
          </w:p>
        </w:tc>
        <w:tc>
          <w:tcPr>
            <w:tcW w:type="dxa" w:w="1580"/>
            <w:tcBorders>
              <w:top w:space="0" w:sz="4" w:color="auto" w:val="single"/>
              <w:left w:val="nil"/>
              <w:right w:space="0" w:sz="4" w:color="auto" w:val="single"/>
            </w:tcBorders>
            <w:shd w:fill="FFFFFF" w:color="000000" w:val="clear"/>
            <w:vAlign w:val="center"/>
          </w:tcPr>
          <w:p w:rsidRDefault="00A2619C" w:rsidP="00653238" w:rsidR="00A2619C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6.100,00</w:t>
            </w:r>
          </w:p>
        </w:tc>
        <w:tc>
          <w:tcPr>
            <w:tcW w:type="dxa" w:w="2420"/>
            <w:tcBorders>
              <w:top w:space="0" w:sz="4" w:color="auto" w:val="single"/>
              <w:left w:val="nil"/>
              <w:right w:space="0" w:sz="4" w:color="auto" w:val="single"/>
            </w:tcBorders>
            <w:shd w:fill="FFFFFF" w:color="000000" w:val="clear"/>
            <w:vAlign w:val="center"/>
          </w:tcPr>
          <w:p w:rsidRDefault="00A2619C" w:rsidP="00653238" w:rsidR="00A2619C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Pristojbe, obračuni kamata</w:t>
            </w:r>
          </w:p>
        </w:tc>
      </w:tr>
      <w:tr w:rsidTr="00653238" w:rsidR="00A2619C" w:rsidRPr="00E8281A">
        <w:trPr>
          <w:trHeight w:val="1215"/>
        </w:trPr>
        <w:tc>
          <w:tcPr>
            <w:tcW w:type="dxa" w:w="644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</w:tcPr>
          <w:p w:rsidRDefault="00A2619C" w:rsidP="00653238" w:rsidR="00A2619C">
            <w:pPr>
              <w:spacing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7.</w:t>
            </w:r>
          </w:p>
        </w:tc>
        <w:tc>
          <w:tcPr>
            <w:tcW w:type="dxa" w:w="213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FFFFFF" w:color="000000" w:val="clear"/>
            <w:vAlign w:val="center"/>
          </w:tcPr>
          <w:p w:rsidRDefault="00A2619C" w:rsidP="00653238" w:rsidR="00A2619C">
            <w:pPr>
              <w:spacing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Erste card club</w:t>
            </w:r>
          </w:p>
        </w:tc>
        <w:tc>
          <w:tcPr>
            <w:tcW w:type="dxa" w:w="1520"/>
            <w:tcBorders>
              <w:top w:space="0" w:sz="4" w:color="auto" w:val="single"/>
              <w:left w:val="nil"/>
              <w:right w:space="0" w:sz="4" w:color="auto" w:val="single"/>
            </w:tcBorders>
            <w:shd w:fill="FFFFFF" w:color="000000" w:val="clear"/>
            <w:vAlign w:val="center"/>
          </w:tcPr>
          <w:p w:rsidRDefault="00A2619C" w:rsidP="00653238" w:rsidR="00A2619C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85941596441</w:t>
            </w:r>
          </w:p>
        </w:tc>
        <w:tc>
          <w:tcPr>
            <w:tcW w:type="dxa" w:w="1480"/>
            <w:tcBorders>
              <w:top w:space="0" w:sz="4" w:color="auto" w:val="single"/>
              <w:left w:val="nil"/>
              <w:right w:space="0" w:sz="4" w:color="auto" w:val="single"/>
            </w:tcBorders>
            <w:shd w:fill="FFFFFF" w:color="000000" w:val="clear"/>
            <w:vAlign w:val="center"/>
          </w:tcPr>
          <w:p w:rsidRDefault="00A2619C" w:rsidP="00653238" w:rsidR="00A2619C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Ulica Frana Folnegovića 6, Zagreb</w:t>
            </w:r>
          </w:p>
        </w:tc>
        <w:tc>
          <w:tcPr>
            <w:tcW w:type="dxa" w:w="1580"/>
            <w:tcBorders>
              <w:top w:space="0" w:sz="4" w:color="auto" w:val="single"/>
              <w:left w:val="nil"/>
              <w:right w:space="0" w:sz="4" w:color="auto" w:val="single"/>
            </w:tcBorders>
            <w:shd w:fill="FFFFFF" w:color="000000" w:val="clear"/>
            <w:vAlign w:val="center"/>
          </w:tcPr>
          <w:p w:rsidRDefault="00A2619C" w:rsidP="00653238" w:rsidR="00A2619C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22.467,44</w:t>
            </w:r>
          </w:p>
        </w:tc>
        <w:tc>
          <w:tcPr>
            <w:tcW w:type="dxa" w:w="2420"/>
            <w:tcBorders>
              <w:top w:space="0" w:sz="4" w:color="auto" w:val="single"/>
              <w:left w:val="nil"/>
              <w:right w:space="0" w:sz="4" w:color="auto" w:val="single"/>
            </w:tcBorders>
            <w:shd w:fill="FFFFFF" w:color="000000" w:val="clear"/>
            <w:vAlign w:val="center"/>
          </w:tcPr>
          <w:p w:rsidRDefault="00A2619C" w:rsidP="00653238" w:rsidR="00A2619C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Računi, bianco zadužnice</w:t>
            </w:r>
          </w:p>
        </w:tc>
      </w:tr>
      <w:tr w:rsidTr="00653238" w:rsidR="00A2619C" w:rsidRPr="00E8281A">
        <w:trPr>
          <w:trHeight w:val="1215"/>
        </w:trPr>
        <w:tc>
          <w:tcPr>
            <w:tcW w:type="dxa" w:w="644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</w:tcPr>
          <w:p w:rsidRDefault="00A2619C" w:rsidP="00653238" w:rsidR="00A2619C">
            <w:pPr>
              <w:spacing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8.</w:t>
            </w:r>
          </w:p>
        </w:tc>
        <w:tc>
          <w:tcPr>
            <w:tcW w:type="dxa" w:w="213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FFFFFF" w:color="000000" w:val="clear"/>
            <w:vAlign w:val="center"/>
          </w:tcPr>
          <w:p w:rsidRDefault="00A2619C" w:rsidP="00653238" w:rsidR="00A2619C">
            <w:pPr>
              <w:spacing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Zagrebački holding</w:t>
            </w:r>
          </w:p>
        </w:tc>
        <w:tc>
          <w:tcPr>
            <w:tcW w:type="dxa" w:w="1520"/>
            <w:tcBorders>
              <w:top w:space="0" w:sz="4" w:color="auto" w:val="single"/>
              <w:left w:val="nil"/>
              <w:right w:space="0" w:sz="4" w:color="auto" w:val="single"/>
            </w:tcBorders>
            <w:shd w:fill="FFFFFF" w:color="000000" w:val="clear"/>
            <w:vAlign w:val="center"/>
          </w:tcPr>
          <w:p w:rsidRDefault="00A2619C" w:rsidP="00653238" w:rsidR="00A2619C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85584865987</w:t>
            </w:r>
          </w:p>
        </w:tc>
        <w:tc>
          <w:tcPr>
            <w:tcW w:type="dxa" w:w="1480"/>
            <w:tcBorders>
              <w:top w:space="0" w:sz="4" w:color="auto" w:val="single"/>
              <w:left w:val="nil"/>
              <w:right w:space="0" w:sz="4" w:color="auto" w:val="single"/>
            </w:tcBorders>
            <w:shd w:fill="FFFFFF" w:color="000000" w:val="clear"/>
            <w:vAlign w:val="center"/>
          </w:tcPr>
          <w:p w:rsidRDefault="00A2619C" w:rsidP="00653238" w:rsidR="00A2619C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Ulica grada Vukovara 41, Zagreb</w:t>
            </w:r>
          </w:p>
        </w:tc>
        <w:tc>
          <w:tcPr>
            <w:tcW w:type="dxa" w:w="1580"/>
            <w:tcBorders>
              <w:top w:space="0" w:sz="4" w:color="auto" w:val="single"/>
              <w:left w:val="nil"/>
              <w:right w:space="0" w:sz="4" w:color="auto" w:val="single"/>
            </w:tcBorders>
            <w:shd w:fill="FFFFFF" w:color="000000" w:val="clear"/>
            <w:vAlign w:val="center"/>
          </w:tcPr>
          <w:p w:rsidRDefault="00A2619C" w:rsidP="00653238" w:rsidR="00A2619C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5.599,53</w:t>
            </w:r>
          </w:p>
        </w:tc>
        <w:tc>
          <w:tcPr>
            <w:tcW w:type="dxa" w:w="2420"/>
            <w:tcBorders>
              <w:top w:space="0" w:sz="4" w:color="auto" w:val="single"/>
              <w:left w:val="nil"/>
              <w:right w:space="0" w:sz="4" w:color="auto" w:val="single"/>
            </w:tcBorders>
            <w:shd w:fill="FFFFFF" w:color="000000" w:val="clear"/>
            <w:vAlign w:val="center"/>
          </w:tcPr>
          <w:p w:rsidRDefault="00A2619C" w:rsidP="00653238" w:rsidR="00A2619C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Rješenja o ovrsi</w:t>
            </w:r>
          </w:p>
        </w:tc>
      </w:tr>
      <w:tr w:rsidTr="00653238" w:rsidR="00A2619C" w:rsidRPr="00E8281A">
        <w:trPr>
          <w:trHeight w:val="1215"/>
        </w:trPr>
        <w:tc>
          <w:tcPr>
            <w:tcW w:type="dxa" w:w="644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</w:tcPr>
          <w:p w:rsidRDefault="00A2619C" w:rsidP="00653238" w:rsidR="00A2619C">
            <w:pPr>
              <w:spacing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9.</w:t>
            </w:r>
          </w:p>
        </w:tc>
        <w:tc>
          <w:tcPr>
            <w:tcW w:type="dxa" w:w="213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FFFFFF" w:color="000000" w:val="clear"/>
            <w:vAlign w:val="center"/>
          </w:tcPr>
          <w:p w:rsidRDefault="00A2619C" w:rsidP="00653238" w:rsidR="00A2619C">
            <w:pPr>
              <w:spacing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Republika Hrvatska</w:t>
            </w:r>
          </w:p>
        </w:tc>
        <w:tc>
          <w:tcPr>
            <w:tcW w:type="dxa" w:w="1520"/>
            <w:tcBorders>
              <w:top w:space="0" w:sz="4" w:color="auto" w:val="single"/>
              <w:left w:val="nil"/>
              <w:right w:space="0" w:sz="4" w:color="auto" w:val="single"/>
            </w:tcBorders>
            <w:shd w:fill="FFFFFF" w:color="000000" w:val="clear"/>
            <w:vAlign w:val="center"/>
          </w:tcPr>
          <w:p w:rsidRDefault="00A2619C" w:rsidP="00653238" w:rsidR="00A2619C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52634238587</w:t>
            </w:r>
          </w:p>
        </w:tc>
        <w:tc>
          <w:tcPr>
            <w:tcW w:type="dxa" w:w="1480"/>
            <w:tcBorders>
              <w:top w:space="0" w:sz="4" w:color="auto" w:val="single"/>
              <w:left w:val="nil"/>
              <w:right w:space="0" w:sz="4" w:color="auto" w:val="single"/>
            </w:tcBorders>
            <w:shd w:fill="FFFFFF" w:color="000000" w:val="clear"/>
            <w:vAlign w:val="center"/>
          </w:tcPr>
          <w:p w:rsidRDefault="00A2619C" w:rsidP="00653238" w:rsidR="00A2619C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Savska cesta 41, Zagreb</w:t>
            </w:r>
          </w:p>
        </w:tc>
        <w:tc>
          <w:tcPr>
            <w:tcW w:type="dxa" w:w="1580"/>
            <w:tcBorders>
              <w:top w:space="0" w:sz="4" w:color="auto" w:val="single"/>
              <w:left w:val="nil"/>
              <w:right w:space="0" w:sz="4" w:color="auto" w:val="single"/>
            </w:tcBorders>
            <w:shd w:fill="FFFFFF" w:color="000000" w:val="clear"/>
            <w:vAlign w:val="center"/>
          </w:tcPr>
          <w:p w:rsidRDefault="00A2619C" w:rsidP="00653238" w:rsidR="00A2619C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6.870,01</w:t>
            </w:r>
          </w:p>
        </w:tc>
        <w:tc>
          <w:tcPr>
            <w:tcW w:type="dxa" w:w="2420"/>
            <w:tcBorders>
              <w:top w:space="0" w:sz="4" w:color="auto" w:val="single"/>
              <w:left w:val="nil"/>
              <w:right w:space="0" w:sz="4" w:color="auto" w:val="single"/>
            </w:tcBorders>
            <w:shd w:fill="FFFFFF" w:color="000000" w:val="clear"/>
            <w:vAlign w:val="center"/>
          </w:tcPr>
          <w:p w:rsidRDefault="00A2619C" w:rsidP="00653238" w:rsidR="00A2619C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Troškovi postupka</w:t>
            </w:r>
          </w:p>
        </w:tc>
      </w:tr>
      <w:tr w:rsidTr="00653238" w:rsidR="00A2619C" w:rsidRPr="00E8281A">
        <w:trPr>
          <w:trHeight w:val="1215"/>
        </w:trPr>
        <w:tc>
          <w:tcPr>
            <w:tcW w:type="dxa" w:w="644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</w:tcPr>
          <w:p w:rsidRDefault="00A2619C" w:rsidP="00653238" w:rsidR="00A2619C">
            <w:pPr>
              <w:spacing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10.</w:t>
            </w:r>
          </w:p>
        </w:tc>
        <w:tc>
          <w:tcPr>
            <w:tcW w:type="dxa" w:w="213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FFFFFF" w:color="000000" w:val="clear"/>
            <w:vAlign w:val="center"/>
          </w:tcPr>
          <w:p w:rsidRDefault="00A2619C" w:rsidP="00653238" w:rsidR="00A2619C">
            <w:pPr>
              <w:spacing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HEP Elektra</w:t>
            </w:r>
          </w:p>
        </w:tc>
        <w:tc>
          <w:tcPr>
            <w:tcW w:type="dxa" w:w="1520"/>
            <w:tcBorders>
              <w:top w:space="0" w:sz="4" w:color="auto" w:val="single"/>
              <w:left w:val="nil"/>
              <w:right w:space="0" w:sz="4" w:color="auto" w:val="single"/>
            </w:tcBorders>
            <w:shd w:fill="FFFFFF" w:color="000000" w:val="clear"/>
            <w:vAlign w:val="center"/>
          </w:tcPr>
          <w:p w:rsidRDefault="00A2619C" w:rsidP="00653238" w:rsidR="00A2619C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43965974818</w:t>
            </w:r>
          </w:p>
        </w:tc>
        <w:tc>
          <w:tcPr>
            <w:tcW w:type="dxa" w:w="1480"/>
            <w:tcBorders>
              <w:top w:space="0" w:sz="4" w:color="auto" w:val="single"/>
              <w:left w:val="nil"/>
              <w:right w:space="0" w:sz="4" w:color="auto" w:val="single"/>
            </w:tcBorders>
            <w:shd w:fill="FFFFFF" w:color="000000" w:val="clear"/>
            <w:vAlign w:val="center"/>
          </w:tcPr>
          <w:p w:rsidRDefault="00A2619C" w:rsidP="00653238" w:rsidR="00A2619C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Ulica grada Vukovara 34, Zagreb</w:t>
            </w:r>
          </w:p>
        </w:tc>
        <w:tc>
          <w:tcPr>
            <w:tcW w:type="dxa" w:w="1580"/>
            <w:tcBorders>
              <w:top w:space="0" w:sz="4" w:color="auto" w:val="single"/>
              <w:left w:val="nil"/>
              <w:right w:space="0" w:sz="4" w:color="auto" w:val="single"/>
            </w:tcBorders>
            <w:shd w:fill="FFFFFF" w:color="000000" w:val="clear"/>
            <w:vAlign w:val="center"/>
          </w:tcPr>
          <w:p w:rsidRDefault="00A2619C" w:rsidP="00653238" w:rsidR="00A2619C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2.361,44</w:t>
            </w:r>
          </w:p>
        </w:tc>
        <w:tc>
          <w:tcPr>
            <w:tcW w:type="dxa" w:w="2420"/>
            <w:tcBorders>
              <w:top w:space="0" w:sz="4" w:color="auto" w:val="single"/>
              <w:left w:val="nil"/>
              <w:right w:space="0" w:sz="4" w:color="auto" w:val="single"/>
            </w:tcBorders>
            <w:shd w:fill="FFFFFF" w:color="000000" w:val="clear"/>
            <w:vAlign w:val="center"/>
          </w:tcPr>
          <w:p w:rsidRDefault="00A2619C" w:rsidP="00653238" w:rsidR="00A2619C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Računi, ovršne isprave</w:t>
            </w:r>
          </w:p>
        </w:tc>
      </w:tr>
      <w:tr w:rsidTr="00653238" w:rsidR="00A2619C" w:rsidRPr="00E8281A">
        <w:trPr>
          <w:trHeight w:val="80"/>
        </w:trPr>
        <w:tc>
          <w:tcPr>
            <w:tcW w:type="dxa" w:w="644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2619C" w:rsidP="00653238" w:rsidR="00A2619C" w:rsidRPr="00E8281A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E8281A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2136"/>
            <w:tcBorders>
              <w:top w:val="nil"/>
              <w:left w:val="nil"/>
              <w:bottom w:val="nil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2619C" w:rsidP="00653238" w:rsidR="00A2619C" w:rsidRPr="00E8281A">
            <w:pPr>
              <w:spacing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E8281A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5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2619C" w:rsidP="00653238" w:rsidR="00A2619C" w:rsidRPr="00E8281A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E8281A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2619C" w:rsidP="00653238" w:rsidR="00A2619C" w:rsidRPr="00E8281A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E8281A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2619C" w:rsidP="00653238" w:rsidR="00A2619C" w:rsidRPr="00E8281A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2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2619C" w:rsidP="00653238" w:rsidR="00A2619C" w:rsidRPr="00E8281A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E8281A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 </w:t>
            </w:r>
          </w:p>
        </w:tc>
      </w:tr>
      <w:tr w:rsidTr="00653238" w:rsidR="00A2619C" w:rsidRPr="00E8281A">
        <w:trPr>
          <w:trHeight w:val="315"/>
        </w:trPr>
        <w:tc>
          <w:tcPr>
            <w:tcW w:type="dxa" w:w="278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2619C" w:rsidP="00653238" w:rsidR="00A2619C" w:rsidRPr="00E8281A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E8281A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 xml:space="preserve">    UKUPNO</w:t>
            </w:r>
          </w:p>
        </w:tc>
        <w:tc>
          <w:tcPr>
            <w:tcW w:type="dxa" w:w="1520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2619C" w:rsidP="00653238" w:rsidR="00A2619C" w:rsidRPr="00E8281A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E8281A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4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619C" w:rsidP="00653238" w:rsidR="00A2619C" w:rsidRPr="00E8281A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E8281A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15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2619C" w:rsidP="00653238" w:rsidR="00A2619C" w:rsidRPr="00E8281A">
            <w:pPr>
              <w:spacing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352.256,68</w:t>
            </w:r>
          </w:p>
        </w:tc>
        <w:tc>
          <w:tcPr>
            <w:tcW w:type="dxa" w:w="24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2619C" w:rsidP="00653238" w:rsidR="00A2619C" w:rsidRPr="00E8281A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E8281A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 </w:t>
            </w:r>
          </w:p>
        </w:tc>
      </w:tr>
    </w:tbl>
    <w:p w:rsidRDefault="00A2619C" w:rsidP="00A2619C" w:rsidR="00A2619C" w:rsidRPr="004A6617">
      <w:pPr>
        <w:spacing w:after="0"/>
        <w:rPr>
          <w:rFonts w:cs="Times New Roman" w:hAnsi="Times New Roman" w:ascii="Times New Roman"/>
          <w:sz w:val="24"/>
          <w:szCs w:val="24"/>
        </w:rPr>
      </w:pPr>
    </w:p>
    <w:tbl>
      <w:tblPr>
        <w:tblW w:type="dxa" w:w="9784"/>
        <w:tblLook w:val="04A0" w:noVBand="1" w:noHBand="0" w:lastColumn="0" w:firstColumn="1" w:lastRow="0" w:firstRow="1"/>
      </w:tblPr>
      <w:tblGrid>
        <w:gridCol w:w="830"/>
        <w:gridCol w:w="2140"/>
        <w:gridCol w:w="1536"/>
        <w:gridCol w:w="1480"/>
        <w:gridCol w:w="1580"/>
        <w:gridCol w:w="2420"/>
      </w:tblGrid>
      <w:tr w:rsidTr="00653238" w:rsidR="00A2619C" w:rsidRPr="00E8281A">
        <w:trPr>
          <w:trHeight w:val="315"/>
        </w:trPr>
        <w:tc>
          <w:tcPr>
            <w:tcW w:type="dxa" w:w="6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619C" w:rsidP="00653238" w:rsidR="00A2619C" w:rsidRPr="00E8281A">
            <w:pPr>
              <w:spacing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9140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619C" w:rsidP="00653238" w:rsidR="00A2619C" w:rsidRPr="00E8281A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E8281A">
              <w:rPr>
                <w:rFonts w:cs="Times New Roman" w:eastAsia="Times New Roman" w:hAnsi="Times New Roman" w:ascii="Times New Roman"/>
                <w:b/>
                <w:bCs/>
                <w:color w:val="000000"/>
                <w:lang w:eastAsia="hr-HR"/>
              </w:rPr>
              <w:t>VJEROVNICI S PRAVOM ODVOJENOG NAMIRENJA (RAZLUČNI VJEROVNICI)</w:t>
            </w:r>
          </w:p>
        </w:tc>
      </w:tr>
      <w:tr w:rsidTr="00653238" w:rsidR="00A2619C" w:rsidRPr="00E8281A">
        <w:trPr>
          <w:trHeight w:val="1260"/>
        </w:trPr>
        <w:tc>
          <w:tcPr>
            <w:tcW w:type="dxa" w:w="644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2619C" w:rsidP="00653238" w:rsidR="00A2619C" w:rsidRPr="00E8281A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E8281A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 xml:space="preserve">Redni broj </w:t>
            </w:r>
          </w:p>
        </w:tc>
        <w:tc>
          <w:tcPr>
            <w:tcW w:type="dxa" w:w="214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2619C" w:rsidP="00653238" w:rsidR="00A2619C" w:rsidRPr="00E8281A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E8281A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Ime i prezime /  tvrtka ili naziv razlučnog vjerovnika</w:t>
            </w:r>
          </w:p>
        </w:tc>
        <w:tc>
          <w:tcPr>
            <w:tcW w:type="dxa" w:w="152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2619C" w:rsidP="00653238" w:rsidR="00A2619C" w:rsidRPr="00E8281A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E8281A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 xml:space="preserve">OIB razlučnog vjerovnika </w:t>
            </w:r>
          </w:p>
        </w:tc>
        <w:tc>
          <w:tcPr>
            <w:tcW w:type="dxa" w:w="148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2619C" w:rsidP="00653238" w:rsidR="00A2619C" w:rsidRPr="00E8281A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E8281A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Adresa / sjedište razlučnog vjerovnika</w:t>
            </w:r>
          </w:p>
        </w:tc>
        <w:tc>
          <w:tcPr>
            <w:tcW w:type="dxa" w:w="158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2619C" w:rsidP="00653238" w:rsidR="00A2619C" w:rsidRPr="00E8281A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E8281A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Javna knjiga u koju je razlučno pravo upisano</w:t>
            </w:r>
          </w:p>
        </w:tc>
        <w:tc>
          <w:tcPr>
            <w:tcW w:type="dxa" w:w="242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2619C" w:rsidP="00653238" w:rsidR="00A2619C" w:rsidRPr="00E8281A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E8281A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Iznos tražbine osigurane razlučnim pravom</w:t>
            </w:r>
          </w:p>
        </w:tc>
      </w:tr>
      <w:tr w:rsidTr="00653238" w:rsidR="00A2619C" w:rsidRPr="00E8281A">
        <w:trPr>
          <w:trHeight w:val="1260"/>
        </w:trPr>
        <w:tc>
          <w:tcPr>
            <w:tcW w:type="dxa" w:w="6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2619C" w:rsidP="00653238" w:rsidR="00A2619C" w:rsidRPr="00E8281A">
            <w:pPr>
              <w:spacing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E8281A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1</w:t>
            </w:r>
          </w:p>
        </w:tc>
        <w:tc>
          <w:tcPr>
            <w:tcW w:type="dxa" w:w="21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2619C" w:rsidP="00653238" w:rsidR="00A2619C" w:rsidRPr="00E8281A">
            <w:pPr>
              <w:spacing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E8281A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 xml:space="preserve">RH, Porezna uprava, Područni ured </w:t>
            </w:r>
            <w:r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Zagreb</w:t>
            </w:r>
          </w:p>
        </w:tc>
        <w:tc>
          <w:tcPr>
            <w:tcW w:type="dxa" w:w="15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2619C" w:rsidP="00653238" w:rsidR="00A2619C" w:rsidRPr="00E8281A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 w:rsidRPr="00E8281A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18683136487</w:t>
            </w:r>
          </w:p>
        </w:tc>
        <w:tc>
          <w:tcPr>
            <w:tcW w:type="dxa" w:w="14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2619C" w:rsidP="00653238" w:rsidR="00A2619C">
            <w:pPr>
              <w:spacing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A2619C" w:rsidP="00653238" w:rsidR="00A2619C" w:rsidRPr="00E8281A">
            <w:pPr>
              <w:spacing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Savska cesta 41, Zagreb</w:t>
            </w:r>
          </w:p>
        </w:tc>
        <w:tc>
          <w:tcPr>
            <w:tcW w:type="dxa" w:w="15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2619C" w:rsidP="00653238" w:rsidR="00A2619C">
            <w:pPr>
              <w:spacing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</w:p>
          <w:p w:rsidRDefault="00A2619C" w:rsidP="00653238" w:rsidR="00A2619C">
            <w:pPr>
              <w:spacing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</w:p>
          <w:p w:rsidRDefault="00A2619C" w:rsidP="00653238" w:rsidR="00A2619C" w:rsidRPr="00E8281A">
            <w:pPr>
              <w:spacing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k.o. Hrašće</w:t>
            </w:r>
          </w:p>
        </w:tc>
        <w:tc>
          <w:tcPr>
            <w:tcW w:type="dxa" w:w="24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2619C" w:rsidP="00653238" w:rsidR="00A2619C" w:rsidRPr="00E8281A">
            <w:pPr>
              <w:spacing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336.110,77</w:t>
            </w:r>
          </w:p>
        </w:tc>
      </w:tr>
      <w:tr w:rsidTr="00653238" w:rsidR="00A2619C" w:rsidRPr="00E8281A">
        <w:trPr>
          <w:trHeight w:val="300"/>
        </w:trPr>
        <w:tc>
          <w:tcPr>
            <w:tcW w:type="dxa" w:w="6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619C" w:rsidP="00653238" w:rsidR="00A2619C" w:rsidRPr="00E8281A">
            <w:pPr>
              <w:spacing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type="dxa" w:w="2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619C" w:rsidP="00653238" w:rsidR="00A2619C" w:rsidRPr="00E8281A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619C" w:rsidP="00653238" w:rsidR="00A2619C" w:rsidRPr="00E8281A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619C" w:rsidP="00653238" w:rsidR="00A2619C" w:rsidRPr="00E8281A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619C" w:rsidP="00653238" w:rsidR="00A2619C" w:rsidRPr="00E8281A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2619C" w:rsidP="00653238" w:rsidR="00A2619C" w:rsidRPr="00E8281A">
            <w:pPr>
              <w:spacing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</w:tbl>
    <w:p w:rsidRDefault="00A2619C" w:rsidP="00A2619C" w:rsidR="00A2619C" w:rsidRPr="004A6617">
      <w:pPr>
        <w:spacing w:after="0"/>
        <w:rPr>
          <w:rFonts w:cs="Times New Roman" w:hAnsi="Times New Roman" w:ascii="Times New Roman"/>
          <w:sz w:val="24"/>
          <w:szCs w:val="24"/>
        </w:rPr>
      </w:pPr>
    </w:p>
    <w:tbl>
      <w:tblPr>
        <w:tblW w:type="dxa" w:w="11924"/>
        <w:tblLook w:val="04A0" w:noVBand="1" w:noHBand="0" w:lastColumn="0" w:firstColumn="1" w:lastRow="0" w:firstRow="1"/>
      </w:tblPr>
      <w:tblGrid>
        <w:gridCol w:w="644"/>
        <w:gridCol w:w="2140"/>
        <w:gridCol w:w="2140"/>
        <w:gridCol w:w="1520"/>
        <w:gridCol w:w="1480"/>
        <w:gridCol w:w="1580"/>
        <w:gridCol w:w="2420"/>
      </w:tblGrid>
      <w:tr w:rsidTr="00653238" w:rsidR="00A2619C" w:rsidRPr="004A6617">
        <w:trPr>
          <w:trHeight w:val="300"/>
        </w:trPr>
        <w:tc>
          <w:tcPr>
            <w:tcW w:type="dxa" w:w="6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2619C" w:rsidP="00653238" w:rsidR="00A2619C" w:rsidRPr="004A6617">
            <w:pPr>
              <w:spacing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2140"/>
            <w:tcBorders>
              <w:top w:val="nil"/>
              <w:left w:val="nil"/>
              <w:bottom w:val="nil"/>
              <w:right w:val="nil"/>
            </w:tcBorders>
          </w:tcPr>
          <w:p w:rsidRDefault="00A2619C" w:rsidP="00653238" w:rsidR="00A2619C" w:rsidRPr="004A6617">
            <w:pPr>
              <w:spacing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2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2619C" w:rsidP="00653238" w:rsidR="00A2619C" w:rsidRPr="004A6617">
            <w:pPr>
              <w:spacing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2619C" w:rsidP="00653238" w:rsidR="00A2619C" w:rsidRPr="004A6617">
            <w:pPr>
              <w:spacing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2619C" w:rsidP="00653238" w:rsidR="00A2619C" w:rsidRPr="004A6617">
            <w:pPr>
              <w:spacing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400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2619C" w:rsidP="00653238" w:rsidR="00A2619C" w:rsidRPr="004A6617">
            <w:pPr>
              <w:spacing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Tr="00653238" w:rsidR="00A2619C" w:rsidRPr="004A6617">
        <w:trPr>
          <w:trHeight w:val="300"/>
        </w:trPr>
        <w:tc>
          <w:tcPr>
            <w:tcW w:type="dxa" w:w="6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2619C" w:rsidP="00653238" w:rsidR="00A2619C" w:rsidRPr="004A6617">
            <w:pPr>
              <w:spacing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2140"/>
            <w:tcBorders>
              <w:top w:val="nil"/>
              <w:left w:val="nil"/>
              <w:bottom w:val="nil"/>
              <w:right w:val="nil"/>
            </w:tcBorders>
          </w:tcPr>
          <w:p w:rsidRDefault="00A2619C" w:rsidP="00653238" w:rsidR="00A2619C" w:rsidRPr="004A6617">
            <w:pPr>
              <w:spacing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2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2619C" w:rsidP="00653238" w:rsidR="00A2619C" w:rsidRPr="004A6617">
            <w:pPr>
              <w:spacing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2619C" w:rsidP="00653238" w:rsidR="00A2619C" w:rsidRPr="004A6617">
            <w:pPr>
              <w:spacing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4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2619C" w:rsidP="00653238" w:rsidR="00A2619C" w:rsidRPr="004A6617">
            <w:pPr>
              <w:spacing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15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2619C" w:rsidP="00653238" w:rsidR="00A2619C" w:rsidRPr="004A6617">
            <w:pPr>
              <w:spacing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2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2619C" w:rsidP="00653238" w:rsidR="00A2619C" w:rsidRPr="004A6617">
            <w:pPr>
              <w:spacing w:after="0"/>
              <w:ind w:hanging="878" w:left="878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</w:tr>
    </w:tbl>
    <w:p w:rsidRDefault="00A2619C" w:rsidP="00A2619C" w:rsidR="00A2619C"/>
    <w:p w:rsidRDefault="00A2619C" w:rsidP="00A2619C" w:rsidR="00A2619C">
      <w:r>
        <w:t>U Zagrebu, 8. veljače 2019. godine                                                                Stečajni upravitelj:</w:t>
      </w:r>
    </w:p>
    <w:tbl>
      <w:tblPr>
        <w:tblW w:type="dxa" w:w="9784"/>
        <w:tblLook w:val="04A0" w:noVBand="1" w:noHBand="0" w:lastColumn="0" w:firstColumn="1" w:lastRow="0" w:firstRow="1"/>
      </w:tblPr>
      <w:tblGrid>
        <w:gridCol w:w="644"/>
        <w:gridCol w:w="9140"/>
      </w:tblGrid>
      <w:tr w:rsidTr="00653238" w:rsidR="00A2619C" w:rsidRPr="00E8281A">
        <w:trPr>
          <w:trHeight w:val="73"/>
        </w:trPr>
        <w:tc>
          <w:tcPr>
            <w:tcW w:type="dxa" w:w="64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2619C" w:rsidP="00653238" w:rsidR="00A2619C" w:rsidRPr="00E8281A">
            <w:pPr>
              <w:spacing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91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A2619C" w:rsidP="00653238" w:rsidR="00A2619C" w:rsidRPr="00E8281A">
            <w:pPr>
              <w:spacing w:after="0"/>
              <w:rPr>
                <w:rFonts w:cs="Times New Roman" w:eastAsia="Times New Roman" w:hAnsi="Times New Roman" w:ascii="Times New Roman"/>
                <w:b/>
                <w:bCs/>
                <w:color w:val="00000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color w:val="000000"/>
                <w:lang w:eastAsia="hr-HR"/>
              </w:rPr>
              <w:t xml:space="preserve">                                                                                                    Nikola Krvavica</w:t>
            </w:r>
          </w:p>
        </w:tc>
      </w:tr>
    </w:tbl>
    <w:p w:rsidRDefault="008C31DB" w:rsidR="008C31DB"/>
    <w:sectPr w:rsidR="008C31D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5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2619C"/>
    <w:rsid w:val="000E5FDB"/>
    <w:rsid w:val="00367790"/>
    <w:rsid w:val="008C31DB"/>
    <w:rsid w:val="00A2619C"/>
    <w:rsid w:val="00DB091B"/>
    <w:rsid w:val="00E31D70"/>
    <w:rsid w:val="00E33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2619C"/>
    <w:pPr>
      <w:spacing w:after="160"/>
    </w:pPr>
    <w:rPr>
      <w:rFonts w:hAnsiTheme="minorHAnsi" w:asciiTheme="minorHAnsi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E31D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1D7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1D7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1D7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1D7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2619C"/>
    <w:pPr>
      <w:spacing w:after="160"/>
    </w:pPr>
    <w:rPr>
      <w:rFonts w:asciiTheme="minorHAnsi" w:hAnsiTheme="minorHAnsi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E31D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1D7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1D7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1D7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1D7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275</properties:Words>
  <properties:Characters>1676</properties:Characters>
  <properties:Lines>240</properties:Lines>
  <properties:Paragraphs>106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2019-02-12T06:09:00Z</dcterms:created>
  <dc:creator>Natalija Perković</dc:creator>
  <cp:lastModifiedBy>Natalija Perković</cp:lastModifiedBy>
  <dcterms:modified xmlns:xsi="http://www.w3.org/2001/XMLSchema-instance" xsi:type="dcterms:W3CDTF">2019-02-12T06:15:00Z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St-3132/2016-35 / Podnesak - Popis vjerovnika (Popis vjerovnika geograpal.docx)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