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94fb" w14:paraId="ae894fb" w:rsidRDefault="0070672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 w:rsidR="008E74C2">
        <w:t>62/2013-25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stečajnom sucu u stečajnom postupku nad</w:t>
      </w:r>
      <w:r w:rsidR="008E74C2">
        <w:t xml:space="preserve"> Stečajnom masom</w:t>
      </w:r>
      <w:r w:rsidRPr="00D72603">
        <w:t xml:space="preserve"> </w:t>
      </w:r>
      <w:r w:rsidR="008E74C2">
        <w:t>stečajnog dužnika</w:t>
      </w:r>
      <w:r w:rsidR="006820ED">
        <w:t xml:space="preserve"> </w:t>
      </w:r>
      <w:r w:rsidR="008E74C2">
        <w:t>BEDEM NIN</w:t>
      </w:r>
      <w:r w:rsidR="00706727">
        <w:t xml:space="preserve"> d.o.o., </w:t>
      </w:r>
      <w:r w:rsidR="008E74C2">
        <w:t>Nin</w:t>
      </w:r>
      <w:r w:rsidR="00706727">
        <w:t xml:space="preserve">, </w:t>
      </w:r>
      <w:r w:rsidR="008E74C2">
        <w:t>Branimirova 15</w:t>
      </w:r>
      <w:r w:rsidR="00706727">
        <w:t xml:space="preserve">, OIB: </w:t>
      </w:r>
      <w:r w:rsidR="008E74C2">
        <w:t>37858494346</w:t>
      </w:r>
      <w:r w:rsidR="006F6750">
        <w:t>,</w:t>
      </w:r>
      <w:r w:rsidR="00EC3422">
        <w:t xml:space="preserve"> </w:t>
      </w:r>
      <w:r w:rsidR="00EC3422" w:rsidRPr="00FB0FAF">
        <w:t xml:space="preserve">zastupanom po stečajnom upravitelju </w:t>
      </w:r>
      <w:r w:rsidR="008E74C2">
        <w:t xml:space="preserve">Ivanki </w:t>
      </w:r>
      <w:proofErr w:type="spellStart"/>
      <w:r w:rsidR="008E74C2">
        <w:t>Bosotini</w:t>
      </w:r>
      <w:proofErr w:type="spellEnd"/>
      <w:r w:rsidR="000C7E57">
        <w:t>,</w:t>
      </w:r>
      <w:r w:rsidRPr="00D72603">
        <w:t xml:space="preserve"> postupajući </w:t>
      </w:r>
      <w:r w:rsidRPr="00EF03D5">
        <w:t>po prijedlogu stečajn</w:t>
      </w:r>
      <w:r w:rsidR="004E3574" w:rsidRPr="00EF03D5">
        <w:t>og</w:t>
      </w:r>
      <w:r w:rsidRPr="00EF03D5">
        <w:t xml:space="preserve"> upravitelj</w:t>
      </w:r>
      <w:r w:rsidR="004E3574" w:rsidRPr="00EF03D5">
        <w:t>a</w:t>
      </w:r>
      <w:r w:rsidR="0070741D" w:rsidRPr="00EF03D5">
        <w:t xml:space="preserve"> </w:t>
      </w:r>
      <w:r w:rsidRPr="00EF03D5">
        <w:t xml:space="preserve">od dana </w:t>
      </w:r>
      <w:r w:rsidR="006F6750">
        <w:t>15</w:t>
      </w:r>
      <w:r w:rsidR="00EC3422" w:rsidRPr="00EF03D5">
        <w:t xml:space="preserve">. </w:t>
      </w:r>
      <w:r w:rsidR="006F6750">
        <w:t>listopada</w:t>
      </w:r>
      <w:r w:rsidR="008C61B9" w:rsidRPr="00EF03D5">
        <w:t xml:space="preserve"> 2018</w:t>
      </w:r>
      <w:r w:rsidRPr="00EF03D5">
        <w:t>.,</w:t>
      </w:r>
      <w:r w:rsidRPr="00D72603">
        <w:t xml:space="preserve">  </w:t>
      </w:r>
      <w:r w:rsidR="00D81F16" w:rsidRPr="00D72603">
        <w:t xml:space="preserve">dana </w:t>
      </w:r>
      <w:r w:rsidR="002D6354">
        <w:t>23</w:t>
      </w:r>
      <w:r w:rsidR="004A2AD6">
        <w:t>.</w:t>
      </w:r>
      <w:r w:rsidR="005552D7">
        <w:t xml:space="preserve"> </w:t>
      </w:r>
      <w:r w:rsidR="006F6750">
        <w:t>siječnja 2019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8E74C2">
        <w:t>BEDEM NIN d.o.o., Nin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8E74C2">
        <w:t>BEDEM NIN d.o.o., Nin</w:t>
      </w:r>
      <w:r w:rsidR="006F6750">
        <w:t xml:space="preserve">, </w:t>
      </w:r>
      <w:r w:rsidR="00EC3422">
        <w:t xml:space="preserve">u stečaju </w:t>
      </w:r>
      <w:r w:rsidR="008E74C2">
        <w:t xml:space="preserve">Ivanka </w:t>
      </w:r>
      <w:proofErr w:type="spellStart"/>
      <w:r w:rsidR="008E74C2">
        <w:t>Bosotina</w:t>
      </w:r>
      <w:proofErr w:type="spellEnd"/>
      <w:r>
        <w:t xml:space="preserve"> </w:t>
      </w:r>
      <w:r w:rsidR="00706727">
        <w:t xml:space="preserve">iz </w:t>
      </w:r>
      <w:r w:rsidR="008E74C2">
        <w:t>Zadra</w:t>
      </w:r>
      <w:r w:rsidR="006F6750">
        <w:t xml:space="preserve">, </w:t>
      </w:r>
      <w:r w:rsidR="008E74C2">
        <w:t>Dalmatinskog sabora 3</w:t>
      </w:r>
      <w:r w:rsidR="00EC3422">
        <w:t xml:space="preserve">, OIB: </w:t>
      </w:r>
      <w:r w:rsidR="008E74C2">
        <w:t>81654623800</w:t>
      </w:r>
      <w:r w:rsidR="00EC3422">
        <w:t>, koji podatak ć</w:t>
      </w:r>
      <w:r>
        <w:t>e se upisati u sudski registar.</w:t>
      </w:r>
    </w:p>
    <w:p w:rsidRDefault="00443952" w:rsidP="00706727" w:rsidR="00443952" w:rsidRPr="00D72603">
      <w:pPr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6F6750" w:rsidP="00443952" w:rsidR="00EB1098">
      <w:pPr>
        <w:ind w:firstLine="708"/>
        <w:jc w:val="both"/>
      </w:pPr>
      <w:r>
        <w:t>Stečajna</w:t>
      </w:r>
      <w:r w:rsidR="00D81F16">
        <w:t xml:space="preserve">  upravitelj</w:t>
      </w:r>
      <w:r>
        <w:t>ica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utvrdio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2D6354">
        <w:t>23</w:t>
      </w:r>
      <w:r w:rsidR="004A2AD6">
        <w:t>.</w:t>
      </w:r>
      <w:r w:rsidR="006820ED">
        <w:t xml:space="preserve"> </w:t>
      </w:r>
      <w:r w:rsidR="006F6750">
        <w:t>siječnja</w:t>
      </w:r>
      <w:r w:rsidR="005552D7">
        <w:t xml:space="preserve"> </w:t>
      </w:r>
      <w:r w:rsidR="006F6750">
        <w:t>2019.</w:t>
      </w:r>
    </w:p>
    <w:p w:rsidRDefault="00D72603" w:rsidP="00BB45C2" w:rsidR="00D72603" w:rsidRPr="00DC1AD3"/>
    <w:p w:rsidRDefault="001337FE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706727">
        <w:tab/>
      </w:r>
      <w:r w:rsidR="00706727">
        <w:tab/>
      </w:r>
      <w:r w:rsidR="00706727">
        <w:tab/>
      </w:r>
      <w:r w:rsidR="00706727">
        <w:tab/>
      </w:r>
      <w:r w:rsidR="00706727">
        <w:tab/>
      </w:r>
      <w:r w:rsidR="006820ED">
        <w:t>Sutkinja</w:t>
      </w:r>
    </w:p>
    <w:p w:rsidRDefault="001337FE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706727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337FE"/>
    <w:rsid w:val="00163182"/>
    <w:rsid w:val="002D6354"/>
    <w:rsid w:val="003030D8"/>
    <w:rsid w:val="00383A03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D4DE9"/>
    <w:rsid w:val="005F4FE6"/>
    <w:rsid w:val="00611CE5"/>
    <w:rsid w:val="00622DF8"/>
    <w:rsid w:val="00672577"/>
    <w:rsid w:val="006820ED"/>
    <w:rsid w:val="00694FD9"/>
    <w:rsid w:val="006D5987"/>
    <w:rsid w:val="006F6750"/>
    <w:rsid w:val="00701EB4"/>
    <w:rsid w:val="00706727"/>
    <w:rsid w:val="0070741D"/>
    <w:rsid w:val="00724DED"/>
    <w:rsid w:val="00791FB5"/>
    <w:rsid w:val="007A4884"/>
    <w:rsid w:val="00821324"/>
    <w:rsid w:val="008C61B9"/>
    <w:rsid w:val="008E1367"/>
    <w:rsid w:val="008E74C2"/>
    <w:rsid w:val="00924FFF"/>
    <w:rsid w:val="009B1942"/>
    <w:rsid w:val="009E0951"/>
    <w:rsid w:val="009E5554"/>
    <w:rsid w:val="00A05ADE"/>
    <w:rsid w:val="00A152FB"/>
    <w:rsid w:val="00A163E1"/>
    <w:rsid w:val="00A77AEF"/>
    <w:rsid w:val="00A94666"/>
    <w:rsid w:val="00BB45C2"/>
    <w:rsid w:val="00BD3768"/>
    <w:rsid w:val="00BD5EB1"/>
    <w:rsid w:val="00BE6C59"/>
    <w:rsid w:val="00C45836"/>
    <w:rsid w:val="00D72603"/>
    <w:rsid w:val="00D741F4"/>
    <w:rsid w:val="00D81F16"/>
    <w:rsid w:val="00DC1AD3"/>
    <w:rsid w:val="00E06B02"/>
    <w:rsid w:val="00EB1098"/>
    <w:rsid w:val="00EC3422"/>
    <w:rsid w:val="00EC5339"/>
    <w:rsid w:val="00EF03D5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rujna 2015.</izvorni_sadrzaj>
    <derivirana_varijabla naziv="DomainObject.Predmet.DatumArhiviranja_1">30. rujna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>18. rujna 2025.</izvorni_sadrzaj>
    <derivirana_varijabla naziv="DomainObject.Predmet.DatumRokaCuvanja_1">18.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rujna 2015.</izvorni_sadrzaj>
    <derivirana_varijabla naziv="DomainObject.Predmet.DatumZatvaranja_1">30. rujna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hr.ibm.icms.common.model.sluzbeneosobe.Referada@3a653a65[id=5815, dbStatus=null, naziv=Referada 1, oznaka=null, sudac=null] &lt;-hr.ibm.icms.common.model.sluzbeneosobe.Referada@3a653a65[status dodjele: =false]</izvorni_sadrzaj>
    <derivirana_varijabla naziv="DomainObject.Predmet.MjestoCuvanja_1">hr.ibm.icms.common.model.sluzbeneosobe.Referada@3a653a65[id=5815, dbStatus=null, naziv=Referada 1, oznaka=null, sudac=null] &lt;-hr.ibm.icms.common.model.sluzbeneosobe.Referada@3a653a65[status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St-62/2013</izvorni_sadrzaj>
    <derivirana_varijabla naziv="DomainObject.Predmet.OznakaBroj_1">St-62/2013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05.10.2015.</izvorni_sadrzaj>
    <derivirana_varijabla naziv="DomainObject.Predmet.PrimjedbaSuca_1">Brisan 05.10.2015.</derivirana_varijabla>
  </DomainObject.Predmet.PrimjedbaSuca>
  <DomainObject.Predmet.ProtustrankaFormated>
    <izvorni_sadrzaj>  BEDEM NIN društvo s ograničenom odgovornošću za trgovinu i poslovne usluge</izvorni_sadrzaj>
    <derivirana_varijabla naziv="DomainObject.Predmet.ProtustrankaFormated_1">  BEDEM NIN društvo s ograničenom odgovornošću za trgovinu i poslovne usluge</derivirana_varijabla>
  </DomainObject.Predmet.ProtustrankaFormated>
  <DomainObject.Predmet.ProtustrankaFormatedOIB>
    <izvorni_sadrzaj>  BEDEM NIN društvo s ograničenom odgovornošću za trgovinu i poslovne usluge, OIB 37858494346</izvorni_sadrzaj>
    <derivirana_varijabla naziv="DomainObject.Predmet.ProtustrankaFormatedOIB_1">  BEDEM NIN društvo s ograničenom odgovornošću za trgovinu i poslovne usluge, OIB 37858494346</derivirana_varijabla>
  </DomainObject.Predmet.ProtustrankaFormatedOIB>
  <DomainObject.Predmet.ProtustrankaFormatedWithAdress>
    <izvorni_sadrzaj> BEDEM NIN društvo s ograničenom odgovornošću za trgovinu i poslovne usluge, Branimirova 15, Nin</izvorni_sadrzaj>
    <derivirana_varijabla naziv="DomainObject.Predmet.ProtustrankaFormatedWithAdress_1"> BEDEM NIN društvo s ograničenom odgovornošću za trgovinu i poslovne usluge, Branimirova 15, Nin</derivirana_varijabla>
  </DomainObject.Predmet.ProtustrankaFormatedWithAdress>
  <DomainObject.Predmet.ProtustrankaFormatedWithAdressOIB>
    <izvorni_sadrzaj> BEDEM NIN društvo s ograničenom odgovornošću za trgovinu i poslovne usluge, OIB 37858494346, Branimirova 15, Nin</izvorni_sadrzaj>
    <derivirana_varijabla naziv="DomainObject.Predmet.ProtustrankaFormatedWithAdressOIB_1"> BEDEM NIN društvo s ograničenom odgovornošću za trgovinu i poslovne usluge, OIB 37858494346, Branimirova 15, Nin</derivirana_varijabla>
  </DomainObject.Predmet.ProtustrankaFormatedWithAdressOIB>
  <DomainObject.Predmet.ProtustrankaWithAdress>
    <izvorni_sadrzaj>BEDEM NIN društvo s ograničenom odgovornošću za trgovinu i poslovne usluge Branimirova 15, Nin</izvorni_sadrzaj>
    <derivirana_varijabla naziv="DomainObject.Predmet.ProtustrankaWithAdress_1">BEDEM NIN društvo s ograničenom odgovornošću za trgovinu i poslovne usluge Branimirova 15, Nin</derivirana_varijabla>
  </DomainObject.Predmet.ProtustrankaWithAdress>
  <DomainObject.Predmet.ProtustrankaWithAdressOIB>
    <izvorni_sadrzaj>BEDEM NIN društvo s ograničenom odgovornošću za trgovinu i poslovne usluge, OIB 37858494346, Branimirova 15, Nin</izvorni_sadrzaj>
    <derivirana_varijabla naziv="DomainObject.Predmet.ProtustrankaWithAdressOIB_1">BEDEM NIN društvo s ograničenom odgovornošću za trgovinu i poslovne usluge, OIB 37858494346, Branimirova 15, Nin</derivirana_varijabla>
  </DomainObject.Predmet.ProtustrankaWithAdressOIB>
  <DomainObject.Predmet.ProtustrankaNazivFormated>
    <izvorni_sadrzaj>BEDEM NIN društvo s ograničenom odgovornošću za trgovinu i poslovne usluge</izvorni_sadrzaj>
    <derivirana_varijabla naziv="DomainObject.Predmet.ProtustrankaNazivFormated_1">BEDEM NIN društvo s ograničenom odgovornošću za trgovinu i poslovne usluge</derivirana_varijabla>
  </DomainObject.Predmet.ProtustrankaNazivFormated>
  <DomainObject.Predmet.ProtustrankaNazivFormatedOIB>
    <izvorni_sadrzaj>BEDEM NIN društvo s ograničenom odgovornošću za trgovinu i poslovne usluge, OIB 37858494346</izvorni_sadrzaj>
    <derivirana_varijabla naziv="DomainObject.Predmet.ProtustrankaNazivFormatedOIB_1">BEDEM NIN društvo s ograničenom odgovornošću za trgovinu i poslovne usluge, OIB 37858494346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</izvorni_sadrzaj>
    <derivirana_varijabla naziv="DomainObject.Predmet.StrankaFormatedWithAdressOIB_1"> FINA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</izvorni_sadrzaj>
    <derivirana_varijabla naziv="DomainObject.Predmet.StrankaWithAdressOIB_1">FINA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</item>
    </izvorni_sadrzaj>
    <derivirana_varijabla naziv="DomainObject.Predmet.StrankaListFormatedWithAdressOIB_1">
      <item>FINA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BEDEM NIN društvo s ograničenom odgovornošću za trgovinu i poslovne usluge</item>
    </izvorni_sadrzaj>
    <derivirana_varijabla naziv="DomainObject.Predmet.ProtuStrankaListFormated_1">
      <item>BEDEM NIN društvo s ograničenom odgovornošću za trgovinu i poslovne usluge</item>
    </derivirana_varijabla>
  </DomainObject.Predmet.ProtuStrankaListFormated>
  <DomainObject.Predmet.ProtuStrankaListFormatedOIB>
    <izvorni_sadrzaj>
      <item>BEDEM NIN društvo s ograničenom odgovornošću za trgovinu i poslovne usluge, OIB 37858494346</item>
    </izvorni_sadrzaj>
    <derivirana_varijabla naziv="DomainObject.Predmet.ProtuStrankaListFormatedOIB_1">
      <item>BEDEM NIN društvo s ograničenom odgovornošću za trgovinu i poslovne usluge, OIB 37858494346</item>
    </derivirana_varijabla>
  </DomainObject.Predmet.ProtuStrankaListFormatedOIB>
  <DomainObject.Predmet.ProtuStrankaListFormatedWithAdress>
    <izvorni_sadrzaj>
      <item>BEDEM NIN društvo s ograničenom odgovornošću za trgovinu i poslovne usluge, Branimirova 15, Nin</item>
    </izvorni_sadrzaj>
    <derivirana_varijabla naziv="DomainObject.Predmet.ProtuStrankaListFormatedWithAdress_1">
      <item>BEDEM NIN društvo s ograničenom odgovornošću za trgovinu i poslovne usluge, Branimirova 15, Nin</item>
    </derivirana_varijabla>
  </DomainObject.Predmet.ProtuStrankaListFormatedWithAdress>
  <DomainObject.Predmet.ProtuStrankaListFormatedWithAdressOIB>
    <izvorni_sadrzaj>
      <item>BEDEM NIN društvo s ograničenom odgovornošću za trgovinu i poslovne usluge, OIB 37858494346, Branimirova 15, Nin</item>
    </izvorni_sadrzaj>
    <derivirana_varijabla naziv="DomainObject.Predmet.ProtuStrankaListFormatedWithAdressOIB_1">
      <item>BEDEM NIN društvo s ograničenom odgovornošću za trgovinu i poslovne usluge, OIB 37858494346, Branimirova 15, Nin</item>
    </derivirana_varijabla>
  </DomainObject.Predmet.ProtuStrankaListFormatedWithAdressOIB>
  <DomainObject.Predmet.ProtuStrankaListNazivFormated>
    <izvorni_sadrzaj>
      <item>BEDEM NIN društvo s ograničenom odgovornošću za trgovinu i poslovne usluge</item>
    </izvorni_sadrzaj>
    <derivirana_varijabla naziv="DomainObject.Predmet.ProtuStrankaListNazivFormated_1">
      <item>BEDEM NIN društvo s ograničenom odgovornošću za trgovinu i poslovne usluge</item>
    </derivirana_varijabla>
  </DomainObject.Predmet.ProtuStrankaListNazivFormated>
  <DomainObject.Predmet.ProtuStrankaListNazivFormatedOIB>
    <izvorni_sadrzaj>
      <item>BEDEM NIN društvo s ograničenom odgovornošću za trgovinu i poslovne usluge, OIB 37858494346</item>
    </izvorni_sadrzaj>
    <derivirana_varijabla naziv="DomainObject.Predmet.ProtuStrankaListNazivFormatedOIB_1">
      <item>BEDEM NIN društvo s ograničenom odgovornošću za trgovinu i poslovne usluge, OIB 37858494346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BEDEM NIN društvo s ograničenom odgovornošću za trgovinu i poslovne usluge</izvorni_sadrzaj>
    <derivirana_varijabla naziv="DomainObject.Predmet.ProtustrankaIDrugi_1">BEDEM NIN društvo s ograničenom odgovornošću za trgovinu i poslovne usluge</derivirana_varijabla>
  </DomainObject.Predmet.ProtustrankaIDrugi>
  <DomainObject.Predmet.StrankaIDrugiAdressOIB>
    <izvorni_sadrzaj>FINA</izvorni_sadrzaj>
    <derivirana_varijabla naziv="DomainObject.Predmet.StrankaIDrugiAdressOIB_1">FINA</derivirana_varijabla>
  </DomainObject.Predmet.StrankaIDrugiAdressOIB>
  <DomainObject.Predmet.ProtustrankaIDrugiAdressOIB>
    <izvorni_sadrzaj>BEDEM NIN društvo s ograničenom odgovornošću za trgovinu i poslovne usluge, OIB 37858494346, Branimirova 15, Nin</izvorni_sadrzaj>
    <derivirana_varijabla naziv="DomainObject.Predmet.ProtustrankaIDrugiAdressOIB_1">BEDEM NIN društvo s ograničenom odgovornošću za trgovinu i poslovne usluge, OIB 37858494346, Branimirova 15,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2014.</izvorni_sadrzaj>
    <derivirana_varijabla naziv="DomainObject.Predmet.OdlukaRjesenje.DatumDonosenjaOdluke_1">29. listopada 2014.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St-62/2013-14</izvorni_sadrzaj>
    <derivirana_varijabla naziv="DomainObject.Predmet.OdlukaRjesenje.Oznaka_1">St-62/2013-14</derivirana_varijabla>
  </DomainObject.Predmet.OdlukaRjesenje.Oznaka>
  <DomainObject.Predmet.SudioniciListNaziv>
    <izvorni_sadrzaj>
      <item>FINA</item>
      <item>BEDEM NIN društvo s ograničenom odgovornošću za trgovinu i poslovne usluge</item>
    </izvorni_sadrzaj>
    <derivirana_varijabla naziv="DomainObject.Predmet.SudioniciListNaziv_1">
      <item>FINA</item>
      <item>BEDEM NIN društvo s ograničenom odgovornošću za trgovinu i poslovne usluge</item>
    </derivirana_varijabla>
  </DomainObject.Predmet.SudioniciListNaziv>
  <DomainObject.Predmet.SudioniciListAdressOIB>
    <izvorni_sadrzaj>
      <item>FINA</item>
      <item>BEDEM NIN društvo s ograničenom odgovornošću za trgovinu i poslovne usluge, OIB 37858494346, Branimirova 15,Nin</item>
    </izvorni_sadrzaj>
    <derivirana_varijabla naziv="DomainObject.Predmet.SudioniciListAdressOIB_1">
      <item>FINA</item>
      <item>BEDEM NIN društvo s ograničenom odgovornošću za trgovinu i poslovne usluge, OIB 37858494346, Branimirova 15,Nin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37858494346</item>
    </izvorni_sadrzaj>
    <derivirana_varijabla naziv="DomainObject.Predmet.SudioniciListNazivOIB_1">
      <item>, OIB null</item>
      <item>, OIB 37858494346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2013.</izvorni_sadrzaj>
    <derivirana_varijabla naziv="DomainObject.Predmet.DatumZadnjeOdrzaneSudskeRadnje_1">21. ožujka 2013.</derivirana_varijabla>
  </DomainObject.Predmet.DatumZadnjeOdrzaneSudskeRadnje>
  <DomainObject.PredzadnjaOdlukaIzPredmeta.DatumDonosenjaOdluke>
    <izvorni_sadrzaj>29. listopada 2014.</izvorni_sadrzaj>
    <derivirana_varijabla naziv="DomainObject.PredzadnjaOdlukaIzPredmeta.DatumDonosenjaOdluke_1">29. listopada 2014.</derivirana_varijabla>
  </DomainObject.PredzadnjaOdlukaIzPredmeta.DatumDonosenjaOdluke>
  <DomainObject.PredzadnjaOdlukaIzPredmeta.Oznaka>
    <izvorni_sadrzaj>St-62/2013-16</izvorni_sadrzaj>
    <derivirana_varijabla naziv="DomainObject.PredzadnjaOdlukaIzPredmeta.Oznaka_1">St-62/2013-16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250</properties:Words>
  <properties:Characters>1233</properties:Characters>
  <properties:Lines>51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2019-01-23T07:05:00Z</dcterms:created>
  <dc:creator>Ardena Bajlo</dc:creator>
  <cp:lastModifiedBy>Ante Rubelj</cp:lastModifiedBy>
  <cp:lastPrinted>2019-01-30T13:37:00Z</cp:lastPrinted>
  <dcterms:modified xmlns:xsi="http://www.w3.org/2001/XMLSchema-instance" xsi:type="dcterms:W3CDTF">2019-01-30T13:37:00Z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St-62-13 -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