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2e0b" w14:paraId="38b2e0b" w:rsidRDefault="001672F6" w:rsidP="001672F6" w:rsidR="001672F6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672F6" w:rsidP="001672F6" w:rsidR="001672F6">
      <w:pPr>
        <w:pStyle w:val="NormaleSPIS"/>
      </w:pP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</w:p>
    <w:p w:rsidRDefault="001672F6" w:rsidP="001672F6" w:rsidR="001672F6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1672F6" w:rsidP="001672F6" w:rsidR="001672F6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</w:p>
    <w:p w:rsidRDefault="001672F6" w:rsidP="001672F6" w:rsidR="001672F6">
      <w:pPr>
        <w:spacing w:lineRule="auto" w:line="276" w:after="0"/>
        <w:rPr>
          <w:rFonts w:cs="Times New Roman" w:eastAsia="Calibri"/>
          <w:color w:val="000000"/>
        </w:rPr>
      </w:pPr>
    </w:p>
    <w:p w:rsidRDefault="001672F6" w:rsidP="001672F6" w:rsidR="001672F6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1672F6" w:rsidP="001672F6" w:rsidR="001672F6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1672F6" w:rsidP="001672F6" w:rsidR="001672F6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672F6" w:rsidP="001672F6" w:rsidR="001672F6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672F6" w:rsidR="001672F6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72F6" w:rsidR="001672F6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672F6" w:rsidR="001672F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72F6" w:rsidR="001672F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1672F6" w:rsidP="001672F6" w:rsidR="001672F6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672F6" w:rsidP="001672F6" w:rsidR="001672F6">
      <w:pPr>
        <w:pStyle w:val="NormaleSPIS"/>
      </w:pPr>
    </w:p>
    <w:p w:rsidRDefault="001672F6" w:rsidP="001672F6" w:rsidR="001672F6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672F6" w:rsidP="001672F6" w:rsidR="001672F6">
      <w:pPr>
        <w:pStyle w:val="NormaleSPIS"/>
      </w:pPr>
    </w:p>
    <w:p w:rsidRDefault="001672F6" w:rsidP="001672F6" w:rsidR="001672F6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672F6" w:rsidP="001672F6" w:rsidR="001672F6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1672F6" w:rsidP="001672F6" w:rsidR="001672F6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1672F6" w:rsidP="001672F6" w:rsidR="001672F6">
      <w:pPr>
        <w:pStyle w:val="NormaleSPIS"/>
        <w:spacing w:after="0"/>
        <w:ind w:firstLine="0"/>
      </w:pPr>
      <w:r>
        <w:t>1. e-Oglasna ploča</w:t>
      </w:r>
    </w:p>
    <w:p w:rsidRDefault="001672F6" w:rsidP="001672F6" w:rsidR="001672F6">
      <w:pPr>
        <w:pStyle w:val="NormaleSPIS"/>
        <w:spacing w:after="0"/>
        <w:ind w:firstLine="0"/>
      </w:pPr>
      <w:r>
        <w:t>2. Spisi navedeni u tabeli iz točke 2.</w:t>
      </w:r>
    </w:p>
    <w:p w:rsidRDefault="001672F6" w:rsidP="001672F6" w:rsidR="001672F6">
      <w:pPr>
        <w:pStyle w:val="NormaleSPIS"/>
        <w:spacing w:after="0"/>
        <w:ind w:firstLine="0"/>
      </w:pPr>
      <w:r>
        <w:t>3. Trgovački sud u Bjelovaru</w:t>
      </w:r>
    </w:p>
    <w:p w:rsidRDefault="001672F6" w:rsidP="001672F6" w:rsidR="001672F6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2F6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7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St-300/2017-4</izvorni_sadrzaj>
    <derivirana_varijabla naziv="DomainObject.Oznaka_1">St-300/2017-4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 INDUSTRIETECHNIK d.o.o. za poslovanje nekretninama, trgovinu i usluge</izvorni_sadrzaj>
    <derivirana_varijabla naziv="DomainObject.Predmet.ProtustrankaFormated_1">  CA INDUSTRIETECHNIK d.o.o. za poslovanje nekretninama, trgovinu i usluge</derivirana_varijabla>
  </DomainObject.Predmet.ProtustrankaFormated>
  <DomainObject.Predmet.ProtustrankaFormatedOIB>
    <izvorni_sadrzaj>  CA INDUSTRIETECHNIK d.o.o. za poslovanje nekretninama, trgovinu i usluge, OIB 20075905954</izvorni_sadrzaj>
    <derivirana_varijabla naziv="DomainObject.Predmet.ProtustrankaFormatedOIB_1">  CA INDUSTRIETECHNIK d.o.o. za poslovanje nekretninama, trgovinu i usluge, OIB 20075905954</derivirana_varijabla>
  </DomainObject.Predmet.ProtustrankaFormatedOIB>
  <DomainObject.Predmet.ProtustrankaFormatedWithAdress>
    <izvorni_sadrzaj> CA INDUSTRIETECHNIK d.o.o. za poslovanje nekretninama, trgovinu i usluge, Trg bana Josipa Jelačića 6, 40315 Mursko Središće</izvorni_sadrzaj>
    <derivirana_varijabla naziv="DomainObject.Predmet.ProtustrankaFormatedWithAdress_1"> CA INDUSTRIETECHNIK d.o.o. za poslovanje nekretninama, trgovinu i usluge, Trg bana Josipa Jelačića 6, 40315 Mursko Središće</derivirana_varijabla>
  </DomainObject.Predmet.ProtustrankaFormatedWithAdress>
  <DomainObject.Predmet.ProtustrankaFormatedWithAdressOIB>
    <izvorni_sadrzaj> CA INDUSTRIETECHNIK d.o.o. za poslovanje nekretninama, trgovinu i usluge, OIB 20075905954, Trg bana Josipa Jelačića 6, 40315 Mursko Središće</izvorni_sadrzaj>
    <derivirana_varijabla naziv="DomainObject.Predmet.ProtustrankaFormatedWithAdressOIB_1"> CA INDUSTRIETECHNIK d.o.o. za poslovanje nekretninama, trgovinu i usluge, OIB 20075905954, Trg bana Josipa Jelačića 6, 40315 Mursko Središće</derivirana_varijabla>
  </DomainObject.Predmet.ProtustrankaFormatedWithAdressOIB>
  <DomainObject.Predmet.ProtustrankaWithAdress>
    <izvorni_sadrzaj>CA INDUSTRIETECHNIK d.o.o. za poslovanje nekretninama, trgovinu i usluge Trg bana Josipa Jelačića 6, 40315 Mursko Središće</izvorni_sadrzaj>
    <derivirana_varijabla naziv="DomainObject.Predmet.ProtustrankaWithAdress_1">CA INDUSTRIETECHNIK d.o.o. za poslovanje nekretninama, trgovinu i usluge Trg bana Josipa Jelačića 6, 40315 Mursko Središće</derivirana_varijabla>
  </DomainObject.Predmet.ProtustrankaWithAdress>
  <DomainObject.Predmet.ProtustrankaWithAdressOIB>
    <izvorni_sadrzaj>CA INDUSTRIETECHNIK d.o.o. za poslovanje nekretninama, trgovinu i usluge, OIB 20075905954, Trg bana Josipa Jelačića 6, 40315 Mursko Središće</izvorni_sadrzaj>
    <derivirana_varijabla naziv="DomainObject.Predmet.ProtustrankaWithAdressOIB_1">CA INDUSTRIETECHNIK d.o.o. za poslovanje nekretninama, trgovinu i usluge, OIB 20075905954, Trg bana Josipa Jelačića 6, 40315 Mursko Središće</derivirana_varijabla>
  </DomainObject.Predmet.ProtustrankaWithAdressOIB>
  <DomainObject.Predmet.ProtustrankaNazivFormated>
    <izvorni_sadrzaj>CA INDUSTRIETECHNIK d.o.o. za poslovanje nekretninama, trgovinu i usluge</izvorni_sadrzaj>
    <derivirana_varijabla naziv="DomainObject.Predmet.ProtustrankaNazivFormated_1">CA INDUSTRIETECHNIK d.o.o. za poslovanje nekretninama, trgovinu i usluge</derivirana_varijabla>
  </DomainObject.Predmet.ProtustrankaNazivFormated>
  <DomainObject.Predmet.ProtustrankaNazivFormatedOIB>
    <izvorni_sadrzaj>CA INDUSTRIETECHNIK d.o.o. za poslovanje nekretninama, trgovinu i usluge, OIB 20075905954</izvorni_sadrzaj>
    <derivirana_varijabla naziv="DomainObject.Predmet.ProtustrankaNazivFormatedOIB_1">CA INDUSTRIETECHNIK d.o.o. za poslovanje nekretninama, trgovinu i usluge, OIB 20075905954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6869.09</izvorni_sadrzaj>
    <derivirana_varijabla naziv="DomainObject.Predmet.TrenutnaVrijednost_1">6869.09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 INDUSTRIETECHNIK d.o.o. za poslovanje nekretninama, trgovinu i usluge</item>
    </izvorni_sadrzaj>
    <derivirana_varijabla naziv="DomainObject.Predmet.ProtuStrankaListFormated_1">
      <item>CA INDUSTRIETECHNIK d.o.o. za poslovanje nekretninama, trgovinu i usluge</item>
    </derivirana_varijabla>
  </DomainObject.Predmet.ProtuStrankaListFormated>
  <DomainObject.Predmet.ProtuStrankaListFormatedOIB>
    <izvorni_sadrzaj>
      <item>CA INDUSTRIETECHNIK d.o.o. za poslovanje nekretninama, trgovinu i usluge, OIB 20075905954</item>
    </izvorni_sadrzaj>
    <derivirana_varijabla naziv="DomainObject.Predmet.ProtuStrankaListFormatedOIB_1">
      <item>CA INDUSTRIETECHNIK d.o.o. za poslovanje nekretninama, trgovinu i usluge, OIB 20075905954</item>
    </derivirana_varijabla>
  </DomainObject.Predmet.ProtuStrankaListFormatedOIB>
  <DomainObject.Predmet.ProtuStrankaListFormatedWithAdress>
    <izvorni_sadrzaj>
      <item>CA INDUSTRIETECHNIK d.o.o. za poslovanje nekretninama, trgovinu i usluge, Trg bana Josipa Jelačića 6, 40315 Mursko Središće</item>
    </izvorni_sadrzaj>
    <derivirana_varijabla naziv="DomainObject.Predmet.ProtuStrankaListFormatedWithAdress_1">
      <item>CA INDUSTRIETECHNIK d.o.o. za poslovanje nekretninama, trgovinu i usluge, Trg bana Josipa Jelačića 6, 40315 Mursko Središće</item>
    </derivirana_varijabla>
  </DomainObject.Predmet.ProtuStrankaListFormatedWithAdress>
  <DomainObject.Predmet.ProtuStrankaListFormatedWithAdressOIB>
    <izvorni_sadrzaj>
      <item>CA INDUSTRIETECHNIK d.o.o. za poslovanje nekretninama, trgovinu i usluge, OIB 20075905954, Trg bana Josipa Jelačića 6, 40315 Mursko Središće</item>
    </izvorni_sadrzaj>
    <derivirana_varijabla naziv="DomainObject.Predmet.ProtuStrankaListFormatedWithAdressOIB_1">
      <item>CA INDUSTRIETECHNIK d.o.o. za poslovanje nekretninama, trgovinu i usluge, OIB 20075905954, Trg bana Josipa Jelačića 6, 40315 Mursko Središće</item>
    </derivirana_varijabla>
  </DomainObject.Predmet.ProtuStrankaListFormatedWithAdressOIB>
  <DomainObject.Predmet.ProtuStrankaListNazivFormated>
    <izvorni_sadrzaj>
      <item>CA INDUSTRIETECHNIK d.o.o. za poslovanje nekretninama, trgovinu i usluge</item>
    </izvorni_sadrzaj>
    <derivirana_varijabla naziv="DomainObject.Predmet.ProtuStrankaListNazivFormated_1">
      <item>CA INDUSTRIETECHNIK d.o.o. za poslovanje nekretninama, trgovinu i usluge</item>
    </derivirana_varijabla>
  </DomainObject.Predmet.ProtuStrankaListNazivFormated>
  <DomainObject.Predmet.ProtuStrankaListNazivFormatedOIB>
    <izvorni_sadrzaj>
      <item>CA INDUSTRIETECHNIK d.o.o. za poslovanje nekretninama, trgovinu i usluge, OIB 20075905954</item>
    </izvorni_sadrzaj>
    <derivirana_varijabla naziv="DomainObject.Predmet.ProtuStrankaListNazivFormatedOIB_1">
      <item>CA INDUSTRIETECHNIK d.o.o. za poslovanje nekretninama, trgovinu i usluge, OIB 20075905954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St-300/2017-4</izvorni_sadrzaj>
    <derivirana_varijabla naziv="DomainObject.PoslovniBrojDokumenta_1">St-300/2017-4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 INDUSTRIETECHNIK d.o.o. za poslovanje nekretninama, trgovinu i usluge</izvorni_sadrzaj>
    <derivirana_varijabla naziv="DomainObject.Predmet.ProtustrankaIDrugi_1">CA INDUSTRIETECHNIK d.o.o. za poslovanje nekretninama,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CA INDUSTRIETECHNIK d.o.o. za poslovanje nekretninama, trgovinu i usluge, OIB 20075905954, Trg bana Josipa Jelačića 6, 40315 Mursko Središće</izvorni_sadrzaj>
    <derivirana_varijabla naziv="DomainObject.Predmet.ProtustrankaIDrugiAdressOIB_1">CA INDUSTRIETECHNIK d.o.o. za poslovanje nekretninama, trgovinu i usluge, OIB 20075905954, Trg bana Josipa Jelačića 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 INDUSTRIETECHNIK d.o.o. za poslovanje nekretninama, trgovinu i usluge</item>
      <item>Sudski registar</item>
      <item>e-oglasna ploča</item>
    </izvorni_sadrzaj>
    <derivirana_varijabla naziv="DomainObject.Predmet.SudioniciListNaziv_1">
      <item>Financijska agencija</item>
      <item>CA INDUSTRIETECHNIK d.o.o. za poslovanje nekretninama,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CA INDUSTRIETECHNIK d.o.o. za poslovanje nekretninama, trgovinu i usluge, OIB 20075905954, Trg bana Josipa Jelačića 6,40315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CA INDUSTRIETECHNIK d.o.o. za poslovanje nekretninama, trgovinu i usluge, OIB 20075905954, Trg bana Josipa Jelačića 6,40315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24145-AB04-4A50-8594-75E18D7FF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St-300/2017-4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