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08ff" w14:paraId="85208ff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7179" cx="715618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1999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1D466B">
        <w:t>1365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1D466B">
        <w:rPr>
          <w:lang w:val="pt-BR"/>
        </w:rPr>
        <w:t>MAPEGO ING d.o.o., Zagreb, Poljička 3, OIB: 03470431077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95938">
        <w:rPr>
          <w:lang w:val="pt-BR"/>
        </w:rPr>
        <w:t>5. rujna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1045F1" w:rsidP="00D677F7" w:rsidR="001045F1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36B23">
        <w:rPr>
          <w:lang w:val="pt-BR"/>
        </w:rPr>
        <w:t>MAPEGO ING d.o.o., Zagreb, Poljička 3, OIB: 03470431077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D466B">
        <w:t>1365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936B23">
        <w:rPr>
          <w:lang w:val="pt-BR"/>
        </w:rPr>
        <w:t>MAPEGO ING d.o.o., Zagreb, Poljička 3, OIB: 03470431077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936B23">
        <w:rPr>
          <w:lang w:val="pt-BR"/>
        </w:rPr>
        <w:t>MAPEGO ING d.o.o., Zagreb, Poljička 3, OIB: 03470431077</w:t>
      </w:r>
      <w:r w:rsidR="00936B23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970CD4">
        <w:t>23</w:t>
      </w:r>
      <w:r w:rsidR="00E33C53">
        <w:t>. svibnja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</w:t>
      </w:r>
      <w:r w:rsidR="007D37FD">
        <w:t>o</w:t>
      </w:r>
      <w:r w:rsidR="00E76997" w:rsidRPr="00E974B3">
        <w:t xml:space="preserve"> evidentirane neizvršene osnove za plaćanje</w:t>
      </w:r>
      <w:r w:rsidR="00E76997">
        <w:t xml:space="preserve"> u neprekinutom razdoblju od </w:t>
      </w:r>
      <w:r w:rsidR="00970CD4">
        <w:t>314</w:t>
      </w:r>
      <w:r w:rsidR="00E76997">
        <w:t xml:space="preserve"> </w:t>
      </w:r>
      <w:r w:rsidR="00E76997" w:rsidRPr="00E974B3">
        <w:t xml:space="preserve">dana, u ukupnom iznosu od </w:t>
      </w:r>
      <w:r w:rsidR="00970CD4">
        <w:t>56.229,16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970CD4">
        <w:t>2</w:t>
      </w:r>
      <w:r w:rsidR="00E76997" w:rsidRPr="00E974B3">
        <w:t xml:space="preserve"> zaposlen</w:t>
      </w:r>
      <w:r w:rsidR="00970CD4">
        <w:t>a</w:t>
      </w:r>
      <w:r w:rsidR="00E76997">
        <w:t>.</w:t>
      </w:r>
    </w:p>
    <w:p w:rsidRDefault="00225613" w:rsidP="00C90510" w:rsidR="00C90510">
      <w:pPr>
        <w:pStyle w:val="Tijeloteksta"/>
        <w:ind w:firstLine="708"/>
      </w:pPr>
      <w:r>
        <w:t xml:space="preserve">Rješenjem suda od </w:t>
      </w:r>
      <w:r w:rsidR="00EA186D">
        <w:t>7. lipnja</w:t>
      </w:r>
      <w:r w:rsidR="00EF22B2">
        <w:t xml:space="preserve"> 2018.</w:t>
      </w:r>
      <w:r w:rsidR="002B01BF">
        <w:t xml:space="preserve">, koje je </w:t>
      </w:r>
      <w:r w:rsidR="009B10A7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EA186D">
        <w:t>5. rujna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 xml:space="preserve">, </w:t>
      </w:r>
      <w:r w:rsidR="00C90510">
        <w:t xml:space="preserve">koje je, u skladu s odredbom članka 128. stavka 5. SZ-a, spojeno s ročištem radi rasprave o pretpostavkama za otvaranje stečajnoga postupka. </w:t>
      </w:r>
    </w:p>
    <w:p w:rsidRDefault="0083257E" w:rsidP="00C90510" w:rsidR="001861A1">
      <w:pPr>
        <w:ind w:firstLine="709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t xml:space="preserve">Iz </w:t>
      </w:r>
      <w:r w:rsidR="00AC4BCE">
        <w:t xml:space="preserve">potvrde o neizvršenim osnovama za plaćanje (list </w:t>
      </w:r>
      <w:r w:rsidR="00081E92">
        <w:t>334</w:t>
      </w:r>
      <w:r w:rsidR="00AC4BCE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AC4BCE">
        <w:t>13</w:t>
      </w:r>
      <w:r w:rsidR="00EA186D">
        <w:t xml:space="preserve">. </w:t>
      </w:r>
      <w:r w:rsidR="00AC4BCE">
        <w:t xml:space="preserve">lipnja </w:t>
      </w:r>
      <w:r w:rsidR="005910D1">
        <w:t xml:space="preserve">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</w:t>
      </w:r>
      <w:r w:rsidRPr="007F5E0F">
        <w:lastRenderedPageBreak/>
        <w:t xml:space="preserve">neizvršene osnove za plaćanje u neprekinutom razdoblju od </w:t>
      </w:r>
      <w:r w:rsidR="00081E92">
        <w:t>334</w:t>
      </w:r>
      <w:r w:rsidR="00BB154E">
        <w:t xml:space="preserve"> dana</w:t>
      </w:r>
      <w:r w:rsidR="00AC4BCE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FD120C">
        <w:t xml:space="preserve">osoba ovlaštena za zastupanje dužnika </w:t>
      </w:r>
      <w:r w:rsidR="008019C2">
        <w:t>nije ospori</w:t>
      </w:r>
      <w:r w:rsidR="00FD120C">
        <w:t>la</w:t>
      </w:r>
      <w:r w:rsidR="008019C2">
        <w:t>), zbog čega se, u skladu s odredbom čl</w:t>
      </w:r>
      <w:r w:rsidR="00F35DFB">
        <w:t>anka</w:t>
      </w:r>
      <w:r w:rsidR="008019C2">
        <w:t xml:space="preserve"> 6. st</w:t>
      </w:r>
      <w:r w:rsidR="00F35DFB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F35DFB">
        <w:t>anka</w:t>
      </w:r>
      <w:r w:rsidR="008019C2" w:rsidRPr="004E77EF">
        <w:t xml:space="preserve"> 5. st</w:t>
      </w:r>
      <w:r w:rsidR="00F35DFB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F35DFB">
        <w:t>anka</w:t>
      </w:r>
      <w:r w:rsidR="008019C2">
        <w:t xml:space="preserve"> 6. SZ-a.</w:t>
      </w: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</w:t>
      </w:r>
      <w:r w:rsidR="005E3E99">
        <w:t>i</w:t>
      </w:r>
      <w:r>
        <w:t xml:space="preserve">spis na listu </w:t>
      </w:r>
      <w:r w:rsidR="003F306B">
        <w:t>3</w:t>
      </w:r>
      <w:r>
        <w:t>. spisa)</w:t>
      </w:r>
      <w:r w:rsidR="00857324">
        <w:t>.</w:t>
      </w:r>
    </w:p>
    <w:p w:rsidRDefault="00B24911" w:rsidP="006D72C2" w:rsidR="00457978">
      <w:pPr>
        <w:pStyle w:val="Tijeloteksta"/>
        <w:ind w:firstLine="708"/>
      </w:pPr>
      <w:r>
        <w:t xml:space="preserve">Osim toga, </w:t>
      </w:r>
      <w:r w:rsidR="00457978">
        <w:t xml:space="preserve">iz </w:t>
      </w:r>
      <w:r w:rsidR="003F306B">
        <w:t>Uvjerenja</w:t>
      </w:r>
      <w:r w:rsidR="005E3E99">
        <w:t xml:space="preserve"> </w:t>
      </w:r>
      <w:r w:rsidR="004C7C28">
        <w:t>Stanice</w:t>
      </w:r>
      <w:r w:rsidR="005E3E99">
        <w:t xml:space="preserve"> za tehnički pregled vozila od </w:t>
      </w:r>
      <w:r w:rsidR="003F306B">
        <w:t>29</w:t>
      </w:r>
      <w:r w:rsidR="005E3E99">
        <w:t>. lipnja</w:t>
      </w:r>
      <w:r w:rsidR="004C7C28">
        <w:t xml:space="preserve"> 2018. (list </w:t>
      </w:r>
      <w:r w:rsidR="00FD120C">
        <w:t>16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</w:t>
      </w:r>
      <w:r w:rsidR="003F306B">
        <w:t>nije evidentiran kao</w:t>
      </w:r>
      <w:r w:rsidR="005E3E99">
        <w:t xml:space="preserve"> vlasnika vozila</w:t>
      </w:r>
      <w:r w:rsidR="00457978">
        <w:t>.</w:t>
      </w:r>
    </w:p>
    <w:p w:rsidRDefault="00FD120C" w:rsidP="006D72C2" w:rsidR="00FD120C">
      <w:pPr>
        <w:pStyle w:val="Tijeloteksta"/>
        <w:ind w:firstLine="708"/>
      </w:pPr>
      <w:r>
        <w:t xml:space="preserve">Konačno, osoba ovlaštena za zastupanje dužnika </w:t>
      </w:r>
      <w:r w:rsidR="00081E92">
        <w:t>Goran Perović</w:t>
      </w:r>
      <w:r>
        <w:t xml:space="preserve"> </w:t>
      </w:r>
      <w:r w:rsidR="00EF193E">
        <w:t xml:space="preserve">je </w:t>
      </w:r>
      <w:r>
        <w:t xml:space="preserve">na održanom ročištu </w:t>
      </w:r>
      <w:r w:rsidR="00EF193E">
        <w:t>izjavi</w:t>
      </w:r>
      <w:r w:rsidR="00081E92">
        <w:t>o</w:t>
      </w:r>
      <w:r w:rsidR="00EF193E">
        <w:t xml:space="preserve"> kako dužnik nema nikakve imovine.</w:t>
      </w:r>
    </w:p>
    <w:p w:rsidRDefault="004F77F1" w:rsidP="006D72C2" w:rsidR="008D5709">
      <w:pPr>
        <w:pStyle w:val="Tijeloteksta"/>
        <w:ind w:firstLine="708"/>
      </w:pPr>
      <w:r>
        <w:t>S obzirom na to da dužnik nema nikakve imovine, to su, u</w:t>
      </w:r>
      <w:r w:rsidR="005C2B6C">
        <w:t>zevši u obzir navedeno</w:t>
      </w:r>
      <w:r>
        <w:t>,</w:t>
      </w:r>
      <w:r w:rsidR="005C2B6C">
        <w:t xml:space="preserve">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>
        <w:t>pozvane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732F2C" w:rsidR="008F656F">
      <w:pPr>
        <w:jc w:val="both"/>
      </w:pPr>
      <w:r>
        <w:tab/>
      </w:r>
      <w:r w:rsidR="008F656F">
        <w:t>Odluka iz točke II. izreke ovog rj</w:t>
      </w:r>
      <w:r w:rsidR="004C7C28">
        <w:t xml:space="preserve">ešenja temelji se na odredbi članka </w:t>
      </w:r>
      <w:r w:rsidR="008F656F">
        <w:t>132. st</w:t>
      </w:r>
      <w:r w:rsidR="004C7C28">
        <w:t>avka</w:t>
      </w:r>
      <w:r w:rsidR="008F656F">
        <w:t xml:space="preserve"> 2. </w:t>
      </w:r>
      <w:r w:rsidR="004C7C28">
        <w:t xml:space="preserve"> </w:t>
      </w:r>
      <w:r w:rsidR="008F656F">
        <w:t>SZ-a.</w:t>
      </w: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05CB8">
        <w:rPr>
          <w:lang w:val="pt-BR"/>
        </w:rPr>
        <w:t xml:space="preserve">5. rujna </w:t>
      </w:r>
      <w:r w:rsidR="004C7C28">
        <w:t>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132FAD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132FAD" w:rsidP="00132FAD" w:rsidR="00132FAD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132FAD" w:rsidP="00132FAD" w:rsidR="00F110C5">
      <w:r>
        <w:t>Natalija Perković</w:t>
      </w:r>
    </w:p>
    <w:p w:rsidRDefault="00132FAD" w:rsidP="00132FAD" w:rsidR="00132FAD"/>
    <w:p w:rsidRDefault="00132FAD" w:rsidP="00132FAD" w:rsidR="00132FAD" w:rsidRPr="00A17F45"/>
    <w:sectPr w:rsidSect="00132FAD" w:rsidR="00132FAD" w:rsidRPr="00A17F45">
      <w:headerReference w:type="default" r:id="rId11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132FAD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1D466B">
      <w:rPr>
        <w:sz w:val="24"/>
        <w:szCs w:val="24"/>
      </w:rPr>
      <w:t>1365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5430E"/>
    <w:rsid w:val="00060193"/>
    <w:rsid w:val="0006539F"/>
    <w:rsid w:val="00065B42"/>
    <w:rsid w:val="00072DD6"/>
    <w:rsid w:val="00081E92"/>
    <w:rsid w:val="00082C15"/>
    <w:rsid w:val="00092462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045F1"/>
    <w:rsid w:val="00132FAD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466B"/>
    <w:rsid w:val="001D500C"/>
    <w:rsid w:val="001E2FD2"/>
    <w:rsid w:val="0021298E"/>
    <w:rsid w:val="002216FB"/>
    <w:rsid w:val="00225613"/>
    <w:rsid w:val="00225A6B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30974"/>
    <w:rsid w:val="00341766"/>
    <w:rsid w:val="003B028A"/>
    <w:rsid w:val="003D0115"/>
    <w:rsid w:val="003D40F6"/>
    <w:rsid w:val="003D70DD"/>
    <w:rsid w:val="003F306B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4C7C28"/>
    <w:rsid w:val="004D0C18"/>
    <w:rsid w:val="004F77F1"/>
    <w:rsid w:val="00501EBB"/>
    <w:rsid w:val="00510C83"/>
    <w:rsid w:val="00527EA0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95938"/>
    <w:rsid w:val="005A364A"/>
    <w:rsid w:val="005B004F"/>
    <w:rsid w:val="005C2B6C"/>
    <w:rsid w:val="005E3E99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0C3A"/>
    <w:rsid w:val="00797D2E"/>
    <w:rsid w:val="00797D5C"/>
    <w:rsid w:val="007B068E"/>
    <w:rsid w:val="007D02E9"/>
    <w:rsid w:val="007D37FD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831E1"/>
    <w:rsid w:val="0089151C"/>
    <w:rsid w:val="008926A2"/>
    <w:rsid w:val="008A1530"/>
    <w:rsid w:val="008A27DD"/>
    <w:rsid w:val="008B1F9A"/>
    <w:rsid w:val="008B669A"/>
    <w:rsid w:val="008C2A21"/>
    <w:rsid w:val="008C430E"/>
    <w:rsid w:val="008D1C87"/>
    <w:rsid w:val="008D5709"/>
    <w:rsid w:val="008F656F"/>
    <w:rsid w:val="00901CFD"/>
    <w:rsid w:val="00923F98"/>
    <w:rsid w:val="00936B23"/>
    <w:rsid w:val="00937068"/>
    <w:rsid w:val="00944DAF"/>
    <w:rsid w:val="00947BCF"/>
    <w:rsid w:val="009665E9"/>
    <w:rsid w:val="00970CD4"/>
    <w:rsid w:val="00973C2C"/>
    <w:rsid w:val="00974A7E"/>
    <w:rsid w:val="009B10A7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C4BCE"/>
    <w:rsid w:val="00AF5597"/>
    <w:rsid w:val="00B03687"/>
    <w:rsid w:val="00B07EF1"/>
    <w:rsid w:val="00B232B1"/>
    <w:rsid w:val="00B24911"/>
    <w:rsid w:val="00B567B0"/>
    <w:rsid w:val="00B62E90"/>
    <w:rsid w:val="00B663C4"/>
    <w:rsid w:val="00B73752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2F3B"/>
    <w:rsid w:val="00C1469E"/>
    <w:rsid w:val="00C23ADD"/>
    <w:rsid w:val="00C34EF4"/>
    <w:rsid w:val="00C40A44"/>
    <w:rsid w:val="00C63030"/>
    <w:rsid w:val="00C70FDE"/>
    <w:rsid w:val="00C71906"/>
    <w:rsid w:val="00C90510"/>
    <w:rsid w:val="00C90682"/>
    <w:rsid w:val="00CC17F9"/>
    <w:rsid w:val="00CC7299"/>
    <w:rsid w:val="00CF0E40"/>
    <w:rsid w:val="00D01E10"/>
    <w:rsid w:val="00D04E2A"/>
    <w:rsid w:val="00D05CB8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3C53"/>
    <w:rsid w:val="00E375B5"/>
    <w:rsid w:val="00E444EA"/>
    <w:rsid w:val="00E50DB1"/>
    <w:rsid w:val="00E525F9"/>
    <w:rsid w:val="00E6103F"/>
    <w:rsid w:val="00E757C5"/>
    <w:rsid w:val="00E76997"/>
    <w:rsid w:val="00E86664"/>
    <w:rsid w:val="00EA186D"/>
    <w:rsid w:val="00EA3D77"/>
    <w:rsid w:val="00ED3805"/>
    <w:rsid w:val="00EE6FE8"/>
    <w:rsid w:val="00EF193E"/>
    <w:rsid w:val="00EF22B2"/>
    <w:rsid w:val="00EF3D26"/>
    <w:rsid w:val="00EF3DF7"/>
    <w:rsid w:val="00F110C5"/>
    <w:rsid w:val="00F324F6"/>
    <w:rsid w:val="00F35DFB"/>
    <w:rsid w:val="00F46EE9"/>
    <w:rsid w:val="00F603AC"/>
    <w:rsid w:val="00F60A6C"/>
    <w:rsid w:val="00F617D8"/>
    <w:rsid w:val="00FA08F1"/>
    <w:rsid w:val="00FB1C97"/>
    <w:rsid w:val="00FB20DD"/>
    <w:rsid w:val="00FB2A63"/>
    <w:rsid w:val="00FB75D2"/>
    <w:rsid w:val="00FC2727"/>
    <w:rsid w:val="00FC7A95"/>
    <w:rsid w:val="00F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F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F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F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F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F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F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F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F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St-1365/2018-13</izvorni_sadrzaj>
    <derivirana_varijabla naziv="DomainObject.Oznaka_1">St-1365/2018-13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1365</izvorni_sadrzaj>
    <derivirana_varijabla naziv="DomainObject.Predmet.Broj_1">1365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St-1365/2018</izvorni_sadrzaj>
    <derivirana_varijabla naziv="DomainObject.Predmet.OznakaBroj_1">St-1365/2018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MAPEGO ING d.o.o.</izvorni_sadrzaj>
    <derivirana_varijabla naziv="DomainObject.Predmet.ProtustrankaFormated_1">  MAPEGO ING d.o.o.</derivirana_varijabla>
  </DomainObject.Predmet.ProtustrankaFormated>
  <DomainObject.Predmet.ProtustrankaFormatedOIB>
    <izvorni_sadrzaj>  MAPEGO ING d.o.o., OIB 03470431077</izvorni_sadrzaj>
    <derivirana_varijabla naziv="DomainObject.Predmet.ProtustrankaFormatedOIB_1">  MAPEGO ING d.o.o., OIB 03470431077</derivirana_varijabla>
  </DomainObject.Predmet.ProtustrankaFormatedOIB>
  <DomainObject.Predmet.ProtustrankaFormatedWithAdress>
    <izvorni_sadrzaj> MAPEGO ING d.o.o., Poljička 3, 10000 Zagreb</izvorni_sadrzaj>
    <derivirana_varijabla naziv="DomainObject.Predmet.ProtustrankaFormatedWithAdress_1"> MAPEGO ING d.o.o., Poljička 3, 10000 Zagreb</derivirana_varijabla>
  </DomainObject.Predmet.ProtustrankaFormatedWithAdress>
  <DomainObject.Predmet.ProtustrankaFormatedWithAdressOIB>
    <izvorni_sadrzaj> MAPEGO ING d.o.o., OIB 03470431077, Poljička 3, 10000 Zagreb</izvorni_sadrzaj>
    <derivirana_varijabla naziv="DomainObject.Predmet.ProtustrankaFormatedWithAdressOIB_1"> MAPEGO ING d.o.o., OIB 03470431077, Poljička 3, 10000 Zagreb</derivirana_varijabla>
  </DomainObject.Predmet.ProtustrankaFormatedWithAdressOIB>
  <DomainObject.Predmet.ProtustrankaWithAdress>
    <izvorni_sadrzaj>MAPEGO ING d.o.o. Poljička 3, 10000 Zagreb</izvorni_sadrzaj>
    <derivirana_varijabla naziv="DomainObject.Predmet.ProtustrankaWithAdress_1">MAPEGO ING d.o.o. Poljička 3, 10000 Zagreb</derivirana_varijabla>
  </DomainObject.Predmet.ProtustrankaWithAdress>
  <DomainObject.Predmet.ProtustrankaWithAdressOIB>
    <izvorni_sadrzaj>MAPEGO ING d.o.o., OIB 03470431077, Poljička 3, 10000 Zagreb</izvorni_sadrzaj>
    <derivirana_varijabla naziv="DomainObject.Predmet.ProtustrankaWithAdressOIB_1">MAPEGO ING d.o.o., OIB 03470431077, Poljička 3, 10000 Zagreb</derivirana_varijabla>
  </DomainObject.Predmet.ProtustrankaWithAdressOIB>
  <DomainObject.Predmet.ProtustrankaNazivFormated>
    <izvorni_sadrzaj>MAPEGO ING d.o.o.</izvorni_sadrzaj>
    <derivirana_varijabla naziv="DomainObject.Predmet.ProtustrankaNazivFormated_1">MAPEGO ING d.o.o.</derivirana_varijabla>
  </DomainObject.Predmet.ProtustrankaNazivFormated>
  <DomainObject.Predmet.ProtustrankaNazivFormatedOIB>
    <izvorni_sadrzaj>MAPEGO ING d.o.o., OIB 03470431077</izvorni_sadrzaj>
    <derivirana_varijabla naziv="DomainObject.Predmet.ProtustrankaNazivFormatedOIB_1">MAPEGO ING d.o.o., OIB 03470431077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MAPEGO ING d.o.o.</item>
    </izvorni_sadrzaj>
    <derivirana_varijabla naziv="DomainObject.Predmet.ProtuStrankaListFormated_1">
      <item>MAPEGO ING d.o.o.</item>
    </derivirana_varijabla>
  </DomainObject.Predmet.ProtuStrankaListFormated>
  <DomainObject.Predmet.ProtuStrankaListFormatedOIB>
    <izvorni_sadrzaj>
      <item>MAPEGO ING d.o.o., OIB 03470431077</item>
    </izvorni_sadrzaj>
    <derivirana_varijabla naziv="DomainObject.Predmet.ProtuStrankaListFormatedOIB_1">
      <item>MAPEGO ING d.o.o., OIB 03470431077</item>
    </derivirana_varijabla>
  </DomainObject.Predmet.ProtuStrankaListFormatedOIB>
  <DomainObject.Predmet.ProtuStrankaListFormatedWithAdress>
    <izvorni_sadrzaj>
      <item>MAPEGO ING d.o.o., Poljička 3, 10000 Zagreb</item>
    </izvorni_sadrzaj>
    <derivirana_varijabla naziv="DomainObject.Predmet.ProtuStrankaListFormatedWithAdress_1">
      <item>MAPEGO ING d.o.o., Poljička 3, 10000 Zagreb</item>
    </derivirana_varijabla>
  </DomainObject.Predmet.ProtuStrankaListFormatedWithAdress>
  <DomainObject.Predmet.ProtuStrankaListFormatedWithAdressOIB>
    <izvorni_sadrzaj>
      <item>MAPEGO ING d.o.o., OIB 03470431077, Poljička 3, 10000 Zagreb</item>
    </izvorni_sadrzaj>
    <derivirana_varijabla naziv="DomainObject.Predmet.ProtuStrankaListFormatedWithAdressOIB_1">
      <item>MAPEGO ING d.o.o., OIB 03470431077, Poljička 3, 10000 Zagreb</item>
    </derivirana_varijabla>
  </DomainObject.Predmet.ProtuStrankaListFormatedWithAdressOIB>
  <DomainObject.Predmet.ProtuStrankaListNazivFormated>
    <izvorni_sadrzaj>
      <item>MAPEGO ING d.o.o.</item>
    </izvorni_sadrzaj>
    <derivirana_varijabla naziv="DomainObject.Predmet.ProtuStrankaListNazivFormated_1">
      <item>MAPEGO ING d.o.o.</item>
    </derivirana_varijabla>
  </DomainObject.Predmet.ProtuStrankaListNazivFormated>
  <DomainObject.Predmet.ProtuStrankaListNazivFormatedOIB>
    <izvorni_sadrzaj>
      <item>MAPEGO ING d.o.o., OIB 03470431077</item>
    </izvorni_sadrzaj>
    <derivirana_varijabla naziv="DomainObject.Predmet.ProtuStrankaListNazivFormatedOIB_1">
      <item>MAPEGO ING d.o.o., OIB 03470431077</item>
    </derivirana_varijabla>
  </DomainObject.Predmet.ProtuStrankaListNazivFormatedOIB>
  <DomainObject.Predmet.OstaliListFormated>
    <izvorni_sadrzaj>
      <item>Goran Perović</item>
      <item>ZAGREBAČKA BANKA DIONIČKO DRUŠTVO</item>
    </izvorni_sadrzaj>
    <derivirana_varijabla naziv="DomainObject.Predmet.OstaliListFormated_1">
      <item>Goran Perović</item>
      <item>ZAGREBAČKA BANKA DIONIČKO DRUŠTVO</item>
    </derivirana_varijabla>
  </DomainObject.Predmet.OstaliListFormated>
  <DomainObject.Predmet.OstaliListFormatedOIB>
    <izvorni_sadrzaj>
      <item>Goran Perović, OIB 25265963859</item>
      <item>ZAGREBAČKA BANKA DIONIČKO DRUŠTVO, OIB 92963223473</item>
    </izvorni_sadrzaj>
    <derivirana_varijabla naziv="DomainObject.Predmet.OstaliListFormatedOIB_1">
      <item>Goran Perović, OIB 25265963859</item>
      <item>ZAGREBAČKA BANKA DIONIČKO DRUŠTVO, OIB 92963223473</item>
    </derivirana_varijabla>
  </DomainObject.Predmet.OstaliListFormatedOIB>
  <DomainObject.Predmet.OstaliListFormatedWithAdress>
    <izvorni_sadrzaj>
      <item>Goran Perović, Ulica Josipa Račića 8, 10360 Sesvete</item>
      <item>ZAGREBAČKA BANKA DIONIČKO DRUŠTVO, Trg bana Josipa Jelačića 10, 10000 Zagreb</item>
    </izvorni_sadrzaj>
    <derivirana_varijabla naziv="DomainObject.Predmet.OstaliListFormatedWithAdress_1">
      <item>Goran Perović, Ulica Josipa Račića 8, 10360 Sesvete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Goran Perović, OIB 25265963859, Ulica Josipa Račića 8, 10360 Sesvete</item>
      <item>ZAGREBAČKA BANKA DIONIČKO DRUŠTVO, OIB 92963223473, Trg bana Josipa Jelačića 10, 10000 Zagreb</item>
    </izvorni_sadrzaj>
    <derivirana_varijabla naziv="DomainObject.Predmet.OstaliListFormatedWithAdressOIB_1">
      <item>Goran Perović, OIB 25265963859, Ulica Josipa Račića 8, 10360 Sesvete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Goran Perović</item>
      <item>ZAGREBAČKA BANKA DIONIČKO DRUŠTVO</item>
    </izvorni_sadrzaj>
    <derivirana_varijabla naziv="DomainObject.Predmet.OstaliListNazivFormated_1">
      <item>Goran Perović</item>
      <item>ZAGREBAČKA BANKA DIONIČKO DRUŠTVO</item>
    </derivirana_varijabla>
  </DomainObject.Predmet.OstaliListNazivFormated>
  <DomainObject.Predmet.OstaliListNazivFormatedOIB>
    <izvorni_sadrzaj>
      <item>Goran Perović, OIB 25265963859</item>
      <item>ZAGREBAČKA BANKA DIONIČKO DRUŠTVO, OIB 92963223473</item>
    </izvorni_sadrzaj>
    <derivirana_varijabla naziv="DomainObject.Predmet.OstaliListNazivFormatedOIB_1">
      <item>Goran Perović, OIB 25265963859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St-1365/2018-13</izvorni_sadrzaj>
    <derivirana_varijabla naziv="DomainObject.PoslovniBrojDokumenta_1">St-1365/2018-13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MAPEGO ING d.o.o.</izvorni_sadrzaj>
    <derivirana_varijabla naziv="DomainObject.Predmet.ProtustrankaIDrugi_1">MAPEGO 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MAPEGO ING d.o.o., OIB 03470431077, Poljička 3, 10000 Zagreb</izvorni_sadrzaj>
    <derivirana_varijabla naziv="DomainObject.Predmet.ProtustrankaIDrugiAdressOIB_1">MAPEGO ING d.o.o., OIB 03470431077, Poljička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MAPEGO ING d.o.o.</item>
      <item>Goran Perović</item>
      <item>ZAGREBAČKA BANKA DIONIČKO DRUŠTVO</item>
    </izvorni_sadrzaj>
    <derivirana_varijabla naziv="DomainObject.Predmet.SudioniciListNaziv_1">
      <item>FINA Regionalni centar Zagreb</item>
      <item>MAPEGO ING d.o.o.</item>
      <item>Goran Perović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MAPEGO ING d.o.o., OIB 03470431077, Poljička 3,10000 Zagreb</item>
      <item>Goran Perović, OIB 25265963859, Ulica Josipa Račića 8,10360 Sesvete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MAPEGO ING d.o.o., OIB 03470431077, Poljička 3,10000 Zagreb</item>
      <item>Goran Perović, OIB 25265963859, Ulica Josipa Račića 8,10360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03470431077</item>
      <item>, OIB 25265963859</item>
      <item>, OIB 92963223473</item>
    </izvorni_sadrzaj>
    <derivirana_varijabla naziv="DomainObject.Predmet.SudioniciListNazivOIB_1">
      <item>, OIB 85821130368</item>
      <item>, OIB 03470431077</item>
      <item>, OIB 25265963859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C4C00B-8735-4B49-8605-96771F5D87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1003</properties:Words>
  <properties:Characters>5470</properties:Characters>
  <properties:Lines>101</properties:Lines>
  <properties:Paragraphs>29</properties:Paragraphs>
  <properties:TotalTime>246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2017-03-01T12:55:00Z</cp:lastPrinted>
  <dcterms:modified xmlns:xsi="http://www.w3.org/2001/XMLSchema-instance" xsi:type="dcterms:W3CDTF">2018-09-05T12:56:00Z</dcterms:modified>
  <cp:revision>228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St-1365/2018-13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