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6c02" w14:paraId="7456c02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95359A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5E4244" w:rsidP="005E4244" w:rsidR="005E4244" w:rsidRPr="00285FE8"/>
    <w:p w:rsidRDefault="00B878FF" w:rsidP="00C41771" w:rsidR="00512A26">
      <w:pPr>
        <w:ind w:firstLine="708"/>
        <w:jc w:val="both"/>
      </w:pPr>
      <w:r w:rsidRPr="0095063E">
        <w:t>Trgovački sud u Zagrebu po sucu toga suda Vesni Sremac Šoštar kao stečajnom sucu</w:t>
      </w:r>
      <w:r>
        <w:t>,</w:t>
      </w:r>
      <w:r w:rsidRPr="0095063E">
        <w:t xml:space="preserve"> </w:t>
      </w:r>
      <w:r>
        <w:t xml:space="preserve">u stečajnom postupku nad stečajnim dužnikom </w:t>
      </w:r>
      <w:proofErr w:type="spellStart"/>
      <w:r w:rsidR="00FA5B99">
        <w:t>DOMUZIN</w:t>
      </w:r>
      <w:proofErr w:type="spellEnd"/>
      <w:r w:rsidR="00FA5B99">
        <w:t xml:space="preserve"> d.o.o., Zagreb, </w:t>
      </w:r>
      <w:proofErr w:type="spellStart"/>
      <w:r w:rsidR="00FA5B99">
        <w:t>Crnatkova</w:t>
      </w:r>
      <w:proofErr w:type="spellEnd"/>
      <w:r w:rsidR="00FA5B99">
        <w:t xml:space="preserve"> </w:t>
      </w:r>
      <w:proofErr w:type="spellStart"/>
      <w:r w:rsidR="00FA5B99">
        <w:t>16</w:t>
      </w:r>
      <w:proofErr w:type="spellEnd"/>
      <w:r>
        <w:t xml:space="preserve"> </w:t>
      </w:r>
      <w:proofErr w:type="spellStart"/>
      <w:r>
        <w:t>MBS</w:t>
      </w:r>
      <w:proofErr w:type="spellEnd"/>
      <w:r>
        <w:t xml:space="preserve">: </w:t>
      </w:r>
      <w:proofErr w:type="spellStart"/>
      <w:r w:rsidR="00CB7C06">
        <w:t>080425122</w:t>
      </w:r>
      <w:proofErr w:type="spellEnd"/>
      <w:r w:rsidR="00FA1E7B">
        <w:t xml:space="preserve">, </w:t>
      </w:r>
      <w:proofErr w:type="spellStart"/>
      <w:r>
        <w:t>OIB</w:t>
      </w:r>
      <w:proofErr w:type="spellEnd"/>
      <w:r>
        <w:t>:</w:t>
      </w:r>
      <w:proofErr w:type="spellStart"/>
      <w:r w:rsidR="00CB7C06">
        <w:t>75782116816</w:t>
      </w:r>
      <w:proofErr w:type="spellEnd"/>
      <w:r w:rsidRPr="00FC4653">
        <w:t xml:space="preserve">, dana </w:t>
      </w:r>
      <w:proofErr w:type="spellStart"/>
      <w:r w:rsidR="00BD38E1">
        <w:t>14</w:t>
      </w:r>
      <w:proofErr w:type="spellEnd"/>
      <w:r w:rsidR="00BD38E1">
        <w:t>. lipnja</w:t>
      </w:r>
      <w:r>
        <w:t xml:space="preserve"> 2018. godine</w:t>
      </w:r>
    </w:p>
    <w:p w:rsidRDefault="00B878FF" w:rsidP="00C41771" w:rsidR="00B878FF">
      <w:pPr>
        <w:ind w:firstLine="708"/>
        <w:jc w:val="both"/>
      </w:pPr>
    </w:p>
    <w:p w:rsidRDefault="00F07A14" w:rsidP="006E70B2" w:rsidR="006E70B2" w:rsidRPr="00DD350B">
      <w:pPr>
        <w:jc w:val="center"/>
        <w:rPr>
          <w:bCs/>
        </w:rPr>
      </w:pPr>
      <w:r>
        <w:rPr>
          <w:bCs/>
        </w:rPr>
        <w:t xml:space="preserve">r i j e š i o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 w:rsidRPr="009956CA">
      <w:pPr>
        <w:jc w:val="both"/>
      </w:pPr>
      <w:r w:rsidRPr="00DD350B">
        <w:rPr>
          <w:bCs/>
        </w:rPr>
        <w:tab/>
      </w:r>
      <w:r w:rsidR="00F07A14" w:rsidRPr="009956CA">
        <w:t xml:space="preserve">Ročište vjerovnika na kojem se ispituju prijavljene tražbine - ispitno ročište određuje se za dan </w:t>
      </w:r>
      <w:proofErr w:type="spellStart"/>
      <w:r w:rsidR="00CB7C06">
        <w:rPr>
          <w:b/>
        </w:rPr>
        <w:t>02</w:t>
      </w:r>
      <w:proofErr w:type="spellEnd"/>
      <w:r w:rsidR="00BD38E1">
        <w:rPr>
          <w:b/>
        </w:rPr>
        <w:t xml:space="preserve">. </w:t>
      </w:r>
      <w:r w:rsidR="00CB7C06">
        <w:rPr>
          <w:b/>
        </w:rPr>
        <w:t>listopada</w:t>
      </w:r>
      <w:r w:rsidR="00F07A14" w:rsidRPr="002417D5">
        <w:rPr>
          <w:b/>
        </w:rPr>
        <w:t xml:space="preserve"> </w:t>
      </w:r>
      <w:proofErr w:type="spellStart"/>
      <w:r w:rsidR="00F07A14" w:rsidRPr="002417D5">
        <w:rPr>
          <w:b/>
        </w:rPr>
        <w:t>2018</w:t>
      </w:r>
      <w:proofErr w:type="spellEnd"/>
      <w:r w:rsidR="00F07A14" w:rsidRPr="002417D5">
        <w:rPr>
          <w:b/>
        </w:rPr>
        <w:t>. g.</w:t>
      </w:r>
      <w:r w:rsidR="00F07A14" w:rsidRPr="009956CA">
        <w:t xml:space="preserve"> u </w:t>
      </w:r>
      <w:proofErr w:type="spellStart"/>
      <w:r w:rsidR="00CB7C06">
        <w:t>10</w:t>
      </w:r>
      <w:proofErr w:type="spellEnd"/>
      <w:r w:rsidR="00CB7C06">
        <w:t>,</w:t>
      </w:r>
      <w:proofErr w:type="spellStart"/>
      <w:r w:rsidR="00CB7C06">
        <w:t>0</w:t>
      </w:r>
      <w:r w:rsidR="00F07A14" w:rsidRPr="009956CA">
        <w:t>0</w:t>
      </w:r>
      <w:proofErr w:type="spellEnd"/>
      <w:r w:rsidR="00F07A14" w:rsidRPr="009956CA">
        <w:t xml:space="preserve"> sati, a ročište na kojem će se na temelju izvješća stečajnog upravitelja odlučiti o daljnjem tijeku stečajnog postupka – izvještajno roči</w:t>
      </w:r>
      <w:r w:rsidR="00C379DD" w:rsidRPr="009956CA">
        <w:t>šte određu</w:t>
      </w:r>
      <w:r w:rsidR="002E6F46">
        <w:t xml:space="preserve">je se za isti dan u </w:t>
      </w:r>
      <w:proofErr w:type="spellStart"/>
      <w:r w:rsidR="002E6F46">
        <w:t>10</w:t>
      </w:r>
      <w:proofErr w:type="spellEnd"/>
      <w:r w:rsidR="002E6F46">
        <w:t>,</w:t>
      </w:r>
      <w:proofErr w:type="spellStart"/>
      <w:r w:rsidR="00CB7C06">
        <w:t>15</w:t>
      </w:r>
      <w:proofErr w:type="spellEnd"/>
      <w:r w:rsidR="00F07A14" w:rsidRPr="009956CA">
        <w:t xml:space="preserve"> sati u prostorijama Trgovačkog suda u Zagrebu, </w:t>
      </w:r>
      <w:proofErr w:type="spellStart"/>
      <w:r w:rsidR="00F07A14" w:rsidRPr="009956CA">
        <w:t>Amruševa</w:t>
      </w:r>
      <w:proofErr w:type="spellEnd"/>
      <w:r w:rsidR="00F07A14" w:rsidRPr="009956CA">
        <w:t xml:space="preserve"> 2/ II, DZ soba broj 55/III.</w:t>
      </w:r>
    </w:p>
    <w:p w:rsidRDefault="00F07A14" w:rsidP="00F07A14" w:rsidR="00F07A14" w:rsidRPr="009956CA">
      <w:pPr>
        <w:jc w:val="both"/>
      </w:pPr>
    </w:p>
    <w:p w:rsidRDefault="00F07A14" w:rsidP="00F07A14" w:rsidR="00F07A14" w:rsidRPr="009956CA">
      <w:pPr>
        <w:jc w:val="center"/>
      </w:pPr>
      <w:r w:rsidRPr="009956CA">
        <w:t>Obrazloženje</w:t>
      </w:r>
    </w:p>
    <w:p w:rsidRDefault="00F07A14" w:rsidP="00F07A14" w:rsidR="00F07A14" w:rsidRPr="009956CA">
      <w:pPr>
        <w:jc w:val="center"/>
      </w:pPr>
    </w:p>
    <w:p w:rsidRDefault="004414A7" w:rsidP="00B878FF" w:rsidR="00B878FF" w:rsidRPr="00467C09">
      <w:pPr>
        <w:pStyle w:val="Uvuenotijeloteksta"/>
      </w:pPr>
      <w:r w:rsidRPr="00467C09">
        <w:t xml:space="preserve">Rješenjem ovog suda, </w:t>
      </w:r>
      <w:r w:rsidR="00B878FF" w:rsidRPr="00467C09">
        <w:t>broj gornji</w:t>
      </w:r>
      <w:r w:rsidR="001F2D50" w:rsidRPr="00467C09">
        <w:t xml:space="preserve"> od </w:t>
      </w:r>
      <w:proofErr w:type="spellStart"/>
      <w:r w:rsidR="0049269C">
        <w:t>21</w:t>
      </w:r>
      <w:proofErr w:type="spellEnd"/>
      <w:r w:rsidR="00B878FF" w:rsidRPr="00467C09">
        <w:t xml:space="preserve">. </w:t>
      </w:r>
      <w:r w:rsidR="0049269C">
        <w:t>prosinca</w:t>
      </w:r>
      <w:r w:rsidR="00B878FF" w:rsidRPr="00467C09">
        <w:t xml:space="preserve"> </w:t>
      </w:r>
      <w:proofErr w:type="spellStart"/>
      <w:r w:rsidR="00B878FF" w:rsidRPr="00467C09">
        <w:t>2017</w:t>
      </w:r>
      <w:proofErr w:type="spellEnd"/>
      <w:r w:rsidR="00B878FF" w:rsidRPr="00467C09">
        <w:t>.,</w:t>
      </w:r>
      <w:r w:rsidR="001F2D50" w:rsidRPr="00467C09">
        <w:t xml:space="preserve"> otvoren je </w:t>
      </w:r>
      <w:r w:rsidR="00B878FF" w:rsidRPr="00467C09">
        <w:t xml:space="preserve"> stečajni postupak nad uvodno navedenim dužnikom i određeno je ročište za dan </w:t>
      </w:r>
      <w:proofErr w:type="spellStart"/>
      <w:r w:rsidR="00EC322A">
        <w:t>22</w:t>
      </w:r>
      <w:proofErr w:type="spellEnd"/>
      <w:r w:rsidR="00467C09" w:rsidRPr="00467C09">
        <w:t xml:space="preserve">. </w:t>
      </w:r>
      <w:r w:rsidR="00EC322A">
        <w:t>ožujka</w:t>
      </w:r>
      <w:r w:rsidR="00467C09" w:rsidRPr="00467C09">
        <w:t xml:space="preserve"> </w:t>
      </w:r>
      <w:proofErr w:type="spellStart"/>
      <w:r w:rsidR="00467C09" w:rsidRPr="00467C09">
        <w:t>2018</w:t>
      </w:r>
      <w:proofErr w:type="spellEnd"/>
      <w:r w:rsidR="00B878FF" w:rsidRPr="00467C09">
        <w:t xml:space="preserve">. godine koje je odgođeno, pa je temeljem čl. 129. SZ-a (NN 71/15 i 104/17) valjalo riješiti kao u izreci. </w:t>
      </w:r>
    </w:p>
    <w:p w:rsidRDefault="00B878FF" w:rsidP="00B878FF" w:rsidR="00B878FF" w:rsidRPr="00DD350B"/>
    <w:p w:rsidRDefault="00F07A14" w:rsidP="00B878FF" w:rsidR="00F07A14" w:rsidRPr="009956CA">
      <w:pPr>
        <w:pStyle w:val="Uvuenotijeloteksta"/>
      </w:pPr>
    </w:p>
    <w:p w:rsidRDefault="006E70B2" w:rsidP="006E70B2" w:rsidR="006E70B2" w:rsidRPr="009956CA">
      <w:pPr>
        <w:jc w:val="center"/>
      </w:pPr>
      <w:r w:rsidRPr="009956CA">
        <w:t xml:space="preserve">U Zagrebu, </w:t>
      </w:r>
      <w:r w:rsidR="00BD38E1">
        <w:t>14</w:t>
      </w:r>
      <w:r w:rsidR="000D20BE">
        <w:t xml:space="preserve">. </w:t>
      </w:r>
      <w:r w:rsidR="00BD38E1">
        <w:t>lipnja</w:t>
      </w:r>
      <w:r w:rsidR="009E6A4B" w:rsidRPr="009956CA">
        <w:t xml:space="preserve"> 2018. godine</w:t>
      </w:r>
      <w:r w:rsidRPr="009956CA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5B7E0B" w:rsidR="006E70B2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357C2E">
        <w:t>, v.r.</w:t>
      </w:r>
    </w:p>
    <w:p w:rsidRDefault="00357C2E" w:rsidP="005B7E0B" w:rsidR="00357C2E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57C2E" w:rsidP="005B7E0B" w:rsidR="00357C2E" w:rsidRPr="00DD350B">
      <w:pPr>
        <w:pStyle w:val="Uvuenotijeloteksta"/>
        <w:ind w:firstLine="141" w:left="1983"/>
        <w:jc w:val="right"/>
      </w:pPr>
      <w:r>
        <w:t>Greta Jurišić</w:t>
      </w:r>
    </w:p>
    <w:p w:rsidRDefault="006E70B2" w:rsidP="006E70B2" w:rsidR="006E70B2" w:rsidRPr="00DD350B">
      <w:pPr>
        <w:jc w:val="right"/>
      </w:pPr>
    </w:p>
    <w:p w:rsidRDefault="009956CA" w:rsidP="00357C2E" w:rsidR="009956CA" w:rsidRPr="00DD350B">
      <w:pPr>
        <w:pStyle w:val="Odlomakpopisa"/>
      </w:pPr>
    </w:p>
    <w:sectPr w:rsidSect="00E12739" w:rsidR="009956CA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8BB" w:rsidP="00E12739" w:rsidR="008408BB">
      <w:r>
        <w:separator/>
      </w:r>
    </w:p>
  </w:endnote>
  <w:endnote w:id="0" w:type="continuationSeparator">
    <w:p w:rsidRDefault="008408BB" w:rsidP="00E12739" w:rsidR="00840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8BB" w:rsidP="00E12739" w:rsidR="008408BB">
      <w:r>
        <w:separator/>
      </w:r>
    </w:p>
  </w:footnote>
  <w:footnote w:id="0" w:type="continuationSeparator">
    <w:p w:rsidRDefault="008408BB" w:rsidP="00E12739" w:rsidR="008408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0BE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FA5B99">
      <w:t>1494</w:t>
    </w:r>
    <w:proofErr w:type="spellEnd"/>
    <w:r w:rsidR="00FA5B99">
      <w:t>/</w:t>
    </w:r>
    <w:proofErr w:type="spellStart"/>
    <w:r w:rsidR="00FA5B99">
      <w:t>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A3A4B"/>
    <w:rsid w:val="000B1511"/>
    <w:rsid w:val="000C4796"/>
    <w:rsid w:val="000C4885"/>
    <w:rsid w:val="000D20BE"/>
    <w:rsid w:val="000D24C1"/>
    <w:rsid w:val="000D55F1"/>
    <w:rsid w:val="000E1746"/>
    <w:rsid w:val="0010229D"/>
    <w:rsid w:val="001354A5"/>
    <w:rsid w:val="001B0A00"/>
    <w:rsid w:val="001F087F"/>
    <w:rsid w:val="001F2D50"/>
    <w:rsid w:val="00203C44"/>
    <w:rsid w:val="00222B22"/>
    <w:rsid w:val="002417D5"/>
    <w:rsid w:val="002660D4"/>
    <w:rsid w:val="00296112"/>
    <w:rsid w:val="002C7F47"/>
    <w:rsid w:val="002D0DFE"/>
    <w:rsid w:val="002D50B7"/>
    <w:rsid w:val="002E3130"/>
    <w:rsid w:val="002E455B"/>
    <w:rsid w:val="002E6F46"/>
    <w:rsid w:val="00301F07"/>
    <w:rsid w:val="00332E44"/>
    <w:rsid w:val="00353957"/>
    <w:rsid w:val="00357C2E"/>
    <w:rsid w:val="003625C7"/>
    <w:rsid w:val="003774AE"/>
    <w:rsid w:val="0038091D"/>
    <w:rsid w:val="003B229E"/>
    <w:rsid w:val="003E3D7A"/>
    <w:rsid w:val="004414A7"/>
    <w:rsid w:val="004641E2"/>
    <w:rsid w:val="00467C09"/>
    <w:rsid w:val="0049269C"/>
    <w:rsid w:val="004D20AD"/>
    <w:rsid w:val="004E4F0B"/>
    <w:rsid w:val="005078EC"/>
    <w:rsid w:val="00512A26"/>
    <w:rsid w:val="00514573"/>
    <w:rsid w:val="00536319"/>
    <w:rsid w:val="00543975"/>
    <w:rsid w:val="00570B72"/>
    <w:rsid w:val="005724BF"/>
    <w:rsid w:val="005B7E0B"/>
    <w:rsid w:val="005C5F13"/>
    <w:rsid w:val="005E4244"/>
    <w:rsid w:val="005F4A7A"/>
    <w:rsid w:val="00600052"/>
    <w:rsid w:val="00606862"/>
    <w:rsid w:val="00640C72"/>
    <w:rsid w:val="0067336B"/>
    <w:rsid w:val="00675A08"/>
    <w:rsid w:val="00676C72"/>
    <w:rsid w:val="006A5CEE"/>
    <w:rsid w:val="006A6E69"/>
    <w:rsid w:val="006B1284"/>
    <w:rsid w:val="006E70B2"/>
    <w:rsid w:val="006F46C8"/>
    <w:rsid w:val="007014D1"/>
    <w:rsid w:val="00702EE0"/>
    <w:rsid w:val="00740D4B"/>
    <w:rsid w:val="0074167B"/>
    <w:rsid w:val="00783F07"/>
    <w:rsid w:val="0078404A"/>
    <w:rsid w:val="00786A29"/>
    <w:rsid w:val="0079200E"/>
    <w:rsid w:val="007A4A53"/>
    <w:rsid w:val="007C290F"/>
    <w:rsid w:val="007C519E"/>
    <w:rsid w:val="007E3FD8"/>
    <w:rsid w:val="008100B5"/>
    <w:rsid w:val="008408BB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956CA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8437E"/>
    <w:rsid w:val="00B878FF"/>
    <w:rsid w:val="00BB1078"/>
    <w:rsid w:val="00BB44A0"/>
    <w:rsid w:val="00BC7999"/>
    <w:rsid w:val="00BD38E1"/>
    <w:rsid w:val="00BF0A67"/>
    <w:rsid w:val="00C03FF0"/>
    <w:rsid w:val="00C379DD"/>
    <w:rsid w:val="00C41771"/>
    <w:rsid w:val="00C51477"/>
    <w:rsid w:val="00C74DBE"/>
    <w:rsid w:val="00C75E0E"/>
    <w:rsid w:val="00C9485A"/>
    <w:rsid w:val="00CA1A46"/>
    <w:rsid w:val="00CB23CE"/>
    <w:rsid w:val="00CB4950"/>
    <w:rsid w:val="00CB7C06"/>
    <w:rsid w:val="00CE4AD2"/>
    <w:rsid w:val="00CF0CE1"/>
    <w:rsid w:val="00D108B9"/>
    <w:rsid w:val="00D22462"/>
    <w:rsid w:val="00D316C3"/>
    <w:rsid w:val="00D342F9"/>
    <w:rsid w:val="00D35737"/>
    <w:rsid w:val="00DB0EB0"/>
    <w:rsid w:val="00DC3E0C"/>
    <w:rsid w:val="00DD0ADC"/>
    <w:rsid w:val="00DD350B"/>
    <w:rsid w:val="00DE5049"/>
    <w:rsid w:val="00DF4FE7"/>
    <w:rsid w:val="00E12739"/>
    <w:rsid w:val="00E33DDA"/>
    <w:rsid w:val="00E35999"/>
    <w:rsid w:val="00EC322A"/>
    <w:rsid w:val="00ED2011"/>
    <w:rsid w:val="00F07A14"/>
    <w:rsid w:val="00F15017"/>
    <w:rsid w:val="00F15C16"/>
    <w:rsid w:val="00F206FD"/>
    <w:rsid w:val="00F26245"/>
    <w:rsid w:val="00F34BA5"/>
    <w:rsid w:val="00F454F5"/>
    <w:rsid w:val="00F64967"/>
    <w:rsid w:val="00F65230"/>
    <w:rsid w:val="00F87DAE"/>
    <w:rsid w:val="00FA1E7B"/>
    <w:rsid w:val="00FA5B99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C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C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C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C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C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C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C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C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St-1494/2018</izvorni_sadrzaj>
    <derivirana_varijabla naziv="DomainObject.Predmet.OznakaBroj_1">St-1494/2018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DOMUZIN d.o.o.</izvorni_sadrzaj>
    <derivirana_varijabla naziv="DomainObject.Predmet.ProtustrankaFormated_1">  DOMUZIN d.o.o.</derivirana_varijabla>
  </DomainObject.Predmet.ProtustrankaFormated>
  <DomainObject.Predmet.ProtustrankaFormatedOIB>
    <izvorni_sadrzaj>  DOMUZIN d.o.o., OIB 75782116816</izvorni_sadrzaj>
    <derivirana_varijabla naziv="DomainObject.Predmet.ProtustrankaFormatedOIB_1">  DOMUZIN d.o.o., OIB 75782116816</derivirana_varijabla>
  </DomainObject.Predmet.ProtustrankaFormatedOIB>
  <DomainObject.Predmet.ProtustrankaFormatedWithAdress>
    <izvorni_sadrzaj> DOMUZIN d.o.o., Crnatkova 16, 10000 Zagreb</izvorni_sadrzaj>
    <derivirana_varijabla naziv="DomainObject.Predmet.ProtustrankaFormatedWithAdress_1"> DOMUZIN d.o.o., Crnatkova 16, 10000 Zagreb</derivirana_varijabla>
  </DomainObject.Predmet.ProtustrankaFormatedWithAdress>
  <DomainObject.Predmet.ProtustrankaFormatedWithAdressOIB>
    <izvorni_sadrzaj> DOMUZIN d.o.o., OIB 75782116816, Crnatkova 16, 10000 Zagreb</izvorni_sadrzaj>
    <derivirana_varijabla naziv="DomainObject.Predmet.ProtustrankaFormatedWithAdressOIB_1"> DOMUZIN d.o.o., OIB 75782116816, Crnatkova 16, 10000 Zagreb</derivirana_varijabla>
  </DomainObject.Predmet.ProtustrankaFormatedWithAdressOIB>
  <DomainObject.Predmet.ProtustrankaWithAdress>
    <izvorni_sadrzaj>DOMUZIN d.o.o. Crnatkova 16, 10000 Zagreb</izvorni_sadrzaj>
    <derivirana_varijabla naziv="DomainObject.Predmet.ProtustrankaWithAdress_1">DOMUZIN d.o.o. Crnatkova 16, 10000 Zagreb</derivirana_varijabla>
  </DomainObject.Predmet.ProtustrankaWithAdress>
  <DomainObject.Predmet.ProtustrankaWithAdressOIB>
    <izvorni_sadrzaj>DOMUZIN d.o.o., OIB 75782116816, Crnatkova 16, 10000 Zagreb</izvorni_sadrzaj>
    <derivirana_varijabla naziv="DomainObject.Predmet.ProtustrankaWithAdressOIB_1">DOMUZIN d.o.o., OIB 75782116816, Crnatkova 16, 10000 Zagreb</derivirana_varijabla>
  </DomainObject.Predmet.ProtustrankaWithAdressOIB>
  <DomainObject.Predmet.ProtustrankaNazivFormated>
    <izvorni_sadrzaj>DOMUZIN d.o.o.</izvorni_sadrzaj>
    <derivirana_varijabla naziv="DomainObject.Predmet.ProtustrankaNazivFormated_1">DOMUZIN d.o.o.</derivirana_varijabla>
  </DomainObject.Predmet.ProtustrankaNazivFormated>
  <DomainObject.Predmet.ProtustrankaNazivFormatedOIB>
    <izvorni_sadrzaj>DOMUZIN d.o.o., OIB 75782116816</izvorni_sadrzaj>
    <derivirana_varijabla naziv="DomainObject.Predmet.ProtustrankaNazivFormatedOIB_1">DOMUZIN d.o.o., OIB 75782116816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DOMUZIN d.o.o.</item>
    </izvorni_sadrzaj>
    <derivirana_varijabla naziv="DomainObject.Predmet.ProtuStrankaListFormated_1">
      <item>DOMUZIN d.o.o.</item>
    </derivirana_varijabla>
  </DomainObject.Predmet.ProtuStrankaListFormated>
  <DomainObject.Predmet.ProtuStrankaListFormatedOIB>
    <izvorni_sadrzaj>
      <item>DOMUZIN d.o.o., OIB 75782116816</item>
    </izvorni_sadrzaj>
    <derivirana_varijabla naziv="DomainObject.Predmet.ProtuStrankaListFormatedOIB_1">
      <item>DOMUZIN d.o.o., OIB 75782116816</item>
    </derivirana_varijabla>
  </DomainObject.Predmet.ProtuStrankaListFormatedOIB>
  <DomainObject.Predmet.ProtuStrankaListFormatedWithAdress>
    <izvorni_sadrzaj>
      <item>DOMUZIN d.o.o., Crnatkova 16, 10000 Zagreb</item>
    </izvorni_sadrzaj>
    <derivirana_varijabla naziv="DomainObject.Predmet.ProtuStrankaListFormatedWithAdress_1">
      <item>DOMUZIN d.o.o., Crnatkova 16, 10000 Zagreb</item>
    </derivirana_varijabla>
  </DomainObject.Predmet.ProtuStrankaListFormatedWithAdress>
  <DomainObject.Predmet.ProtuStrankaListFormatedWithAdressOIB>
    <izvorni_sadrzaj>
      <item>DOMUZIN d.o.o., OIB 75782116816, Crnatkova 16, 10000 Zagreb</item>
    </izvorni_sadrzaj>
    <derivirana_varijabla naziv="DomainObject.Predmet.ProtuStrankaListFormatedWithAdressOIB_1">
      <item>DOMUZIN d.o.o., OIB 75782116816, Crnatkova 16, 10000 Zagreb</item>
    </derivirana_varijabla>
  </DomainObject.Predmet.ProtuStrankaListFormatedWithAdressOIB>
  <DomainObject.Predmet.ProtuStrankaListNazivFormated>
    <izvorni_sadrzaj>
      <item>DOMUZIN d.o.o.</item>
    </izvorni_sadrzaj>
    <derivirana_varijabla naziv="DomainObject.Predmet.ProtuStrankaListNazivFormated_1">
      <item>DOMUZIN d.o.o.</item>
    </derivirana_varijabla>
  </DomainObject.Predmet.ProtuStrankaListNazivFormated>
  <DomainObject.Predmet.ProtuStrankaListNazivFormatedOIB>
    <izvorni_sadrzaj>
      <item>DOMUZIN d.o.o., OIB 75782116816</item>
    </izvorni_sadrzaj>
    <derivirana_varijabla naziv="DomainObject.Predmet.ProtuStrankaListNazivFormatedOIB_1">
      <item>DOMUZIN d.o.o., OIB 75782116816</item>
    </derivirana_varijabla>
  </DomainObject.Predmet.ProtuStrankaListNazivFormatedOIB>
  <DomainObject.Predmet.OstaliListFormated>
    <izvorni_sadrzaj>
      <item>ĐORĐE DOMUZIN</item>
    </izvorni_sadrzaj>
    <derivirana_varijabla naziv="DomainObject.Predmet.OstaliListFormated_1">
      <item>ĐORĐE DOMUZIN</item>
    </derivirana_varijabla>
  </DomainObject.Predmet.OstaliListFormated>
  <DomainObject.Predmet.OstaliListFormatedOIB>
    <izvorni_sadrzaj>
      <item>ĐORĐE DOMUZIN, OIB 61424912063</item>
    </izvorni_sadrzaj>
    <derivirana_varijabla naziv="DomainObject.Predmet.OstaliListFormatedOIB_1">
      <item>ĐORĐE DOMUZIN, OIB 61424912063</item>
    </derivirana_varijabla>
  </DomainObject.Predmet.OstaliListFormatedOIB>
  <DomainObject.Predmet.OstaliListFormatedWithAdress>
    <izvorni_sadrzaj>
      <item>ĐORĐE DOMUZIN, Maksimirska cesta 51, 10000 Zagreb</item>
    </izvorni_sadrzaj>
    <derivirana_varijabla naziv="DomainObject.Predmet.OstaliListFormatedWithAdress_1">
      <item>ĐORĐE DOMUZIN, Maksimirska cesta 51, 10000 Zagreb</item>
    </derivirana_varijabla>
  </DomainObject.Predmet.OstaliListFormatedWithAdress>
  <DomainObject.Predmet.OstaliListFormatedWithAdressOIB>
    <izvorni_sadrzaj>
      <item>ĐORĐE DOMUZIN, OIB 61424912063, Maksimirska cesta 51, 10000 Zagreb</item>
    </izvorni_sadrzaj>
    <derivirana_varijabla naziv="DomainObject.Predmet.OstaliListFormatedWithAdressOIB_1">
      <item>ĐORĐE DOMUZIN, OIB 61424912063, Maksimirska cesta 51, 10000 Zagreb</item>
    </derivirana_varijabla>
  </DomainObject.Predmet.OstaliListFormatedWithAdressOIB>
  <DomainObject.Predmet.OstaliListNazivFormated>
    <izvorni_sadrzaj>
      <item>ĐORĐE DOMUZIN</item>
    </izvorni_sadrzaj>
    <derivirana_varijabla naziv="DomainObject.Predmet.OstaliListNazivFormated_1">
      <item>ĐORĐE DOMUZIN</item>
    </derivirana_varijabla>
  </DomainObject.Predmet.OstaliListNazivFormated>
  <DomainObject.Predmet.OstaliListNazivFormatedOIB>
    <izvorni_sadrzaj>
      <item>ĐORĐE DOMUZIN, OIB 61424912063</item>
    </izvorni_sadrzaj>
    <derivirana_varijabla naziv="DomainObject.Predmet.OstaliListNazivFormatedOIB_1">
      <item>ĐORĐE DOMUZIN, OIB 61424912063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DOMUZIN d.o.o.</izvorni_sadrzaj>
    <derivirana_varijabla naziv="DomainObject.Predmet.ProtustrankaIDrugi_1">DOMUZIN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DOMUZIN d.o.o., OIB 75782116816, Crnatkova 16, 10000 Zagreb</izvorni_sadrzaj>
    <derivirana_varijabla naziv="DomainObject.Predmet.ProtustrankaIDrugiAdressOIB_1">DOMUZIN d.o.o., OIB 75782116816, Crnatkova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DOMUZIN d.o.o.</item>
      <item>FINA Regionalni centar Zagreb</item>
      <item>ĐORĐE DOMUZIN</item>
    </izvorni_sadrzaj>
    <derivirana_varijabla naziv="DomainObject.Predmet.SudioniciListNaziv_1">
      <item>DOMUZIN d.o.o.</item>
      <item>FINA Regionalni centar Zagreb</item>
      <item>ĐORĐE DOMUZIN</item>
    </derivirana_varijabla>
  </DomainObject.Predmet.SudioniciListNaziv>
  <DomainObject.Predmet.SudioniciListAdressOIB>
    <izvorni_sadrzaj>
      <item>DOMUZIN d.o.o., OIB 75782116816, Crnatkova 16,10000 Zagreb</item>
      <item>FINA Regionalni centar Zagreb, OIB 85821130368, Trg svibanjskih žrtava 1995. 1,10000 Zagreb</item>
      <item>ĐORĐE DOMUZIN, OIB 61424912063, Maksimirska cesta 51,10000 Zagreb</item>
    </izvorni_sadrzaj>
    <derivirana_varijabla naziv="DomainObject.Predmet.SudioniciListAdressOIB_1">
      <item>DOMUZIN d.o.o., OIB 75782116816, Crnatkova 16,10000 Zagreb</item>
      <item>FINA Regionalni centar Zagreb, OIB 85821130368, Trg svibanjskih žrtava 1995. 1,10000 Zagreb</item>
      <item>ĐORĐE DOMUZIN, OIB 61424912063, Maksimirska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75782116816</item>
      <item>, OIB 85821130368</item>
      <item>, OIB 61424912063</item>
    </izvorni_sadrzaj>
    <derivirana_varijabla naziv="DomainObject.Predmet.SudioniciListNazivOIB_1">
      <item>, OIB 75782116816</item>
      <item>, OIB 85821130368</item>
      <item>, OIB 61424912063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924</properties:Characters>
  <properties:Lines>34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2018-06-14T12:05:00Z</dcterms:created>
  <dc:creator>Matea Bizjak</dc:creator>
  <cp:lastModifiedBy>Greta Jurišić</cp:lastModifiedBy>
  <cp:lastPrinted>2018-06-14T12:23:00Z</cp:lastPrinted>
  <dcterms:modified xmlns:xsi="http://www.w3.org/2001/XMLSchema-instance" xsi:type="dcterms:W3CDTF">2018-06-14T12:24:00Z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(St-1494-18-rješenje-zakazivanje -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