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9d37" w14:paraId="ae79d37" w:rsidRDefault="0001726C" w:rsidP="0001726C" w:rsidR="0001726C">
      <w:pPr>
        <w:jc w:val="right"/>
        <w15:collapsed w:val="false"/>
      </w:pPr>
      <w:r>
        <w:t>6 St-</w:t>
      </w:r>
      <w:r w:rsidR="00D7472F">
        <w:t>68/</w:t>
      </w:r>
      <w:r w:rsidR="00795208">
        <w:t>18-</w:t>
      </w:r>
      <w:r w:rsidR="00D7472F">
        <w:t>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D7472F">
        <w:t xml:space="preserve">FINA RC Osijek Podružnica Osijek za otvaranje stečajnog postupka nad dužnikom </w:t>
      </w:r>
      <w:r w:rsidR="00D7472F">
        <w:rPr>
          <w:b/>
        </w:rPr>
        <w:t>SPORTSKA URUGA AMATERA LJUBITELJA PIKADA NOVI GRAD, Osijek, M. Divalta 52, OIB: 71747851057, reg. broj 14004480</w:t>
      </w:r>
      <w:r>
        <w:t xml:space="preserve">, dana </w:t>
      </w:r>
      <w:r w:rsidR="00D7472F">
        <w:t>10</w:t>
      </w:r>
      <w:r w:rsidR="00795208">
        <w:t>. travnja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r w:rsidR="00D7472F">
        <w:t>predsjedniku udruge Ivani Svalina, Osijek, Biševska 15, OIB: 59334994788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D7472F">
        <w:rPr>
          <w:b/>
        </w:rPr>
        <w:t>68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dužnika,</w:t>
      </w:r>
      <w:r w:rsidR="00D7472F">
        <w:t xml:space="preserve"> predsjednik udruge</w:t>
      </w:r>
      <w:r w:rsidR="004F7E28">
        <w:t xml:space="preserve"> </w:t>
      </w:r>
      <w:r w:rsidR="00D7472F">
        <w:t>Ivana Svalina, Osijek, Biševska 15, OIB: 59334994788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D7472F">
        <w:rPr>
          <w:b/>
        </w:rPr>
        <w:t>68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D7472F">
        <w:t>predsjedniku udruge Ivani Svalina, Osijek, Biševska 15, OIB: 59334994788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D7472F">
        <w:t>predsjednik udruge Ivana Svalina, Osijek, Biševska 15, OIB: 59334994788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207DAD" w:rsidP="00207DAD" w:rsidR="00207DAD">
      <w:pPr>
        <w:jc w:val="right"/>
      </w:pPr>
      <w:r>
        <w:t>6 St-68/18-5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D7472F">
        <w:rPr>
          <w:bCs/>
        </w:rPr>
        <w:t>22. siječnja</w:t>
      </w:r>
      <w:r w:rsidR="0093698F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D7472F">
        <w:t xml:space="preserve">FINA RC Osijek Podružnica Osijek za otvaranje stečajnog postupka nad dužnikom </w:t>
      </w:r>
      <w:r w:rsidR="00D7472F">
        <w:rPr>
          <w:b/>
        </w:rPr>
        <w:t>SPORTSKA URUGA AMATERA LJUBITELJA PIKADA NOVI GRAD, Osijek, M. Divalta 52, OIB: 71747851057, reg. broj 14004480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D7472F">
        <w:rPr>
          <w:b/>
        </w:rPr>
        <w:t>22</w:t>
      </w:r>
      <w:r w:rsidR="0093698F">
        <w:rPr>
          <w:b/>
        </w:rPr>
        <w:t>. siječnja 2018. g.</w:t>
      </w:r>
      <w:r>
        <w:t xml:space="preserve">  (čl. 110 st. 1 SZ</w:t>
      </w:r>
      <w:r w:rsidR="00D7472F">
        <w:t>).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D7472F">
        <w:t>68</w:t>
      </w:r>
      <w:r w:rsidR="009D4F4C">
        <w:t>/18</w:t>
      </w:r>
      <w:r w:rsidR="00065E57">
        <w:t xml:space="preserve"> od </w:t>
      </w:r>
      <w:r w:rsidR="00D7472F">
        <w:t>22</w:t>
      </w:r>
      <w:r w:rsidR="00065E57">
        <w:t>. ožujka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D7472F">
        <w:t>Šimo Bošnjak iz Osijeka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z.z.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D7472F">
        <w:rPr>
          <w:b/>
        </w:rPr>
        <w:t>22</w:t>
      </w:r>
      <w:r w:rsidR="0093698F">
        <w:rPr>
          <w:b/>
        </w:rPr>
        <w:t>. siječnja 2018. g.</w:t>
      </w:r>
      <w:r>
        <w:t xml:space="preserve"> utvrdio da visina blokade žiro računa dužnika iznosi </w:t>
      </w:r>
      <w:r w:rsidR="00D7472F">
        <w:t>33.863,52</w:t>
      </w:r>
      <w:r w:rsidR="00FC6F35">
        <w:t xml:space="preserve"> kn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95208" w:rsidP="00FC6F35" w:rsidR="0079520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207DAD" w:rsidP="00207DAD" w:rsidR="00207DAD">
      <w:pPr>
        <w:jc w:val="right"/>
      </w:pPr>
      <w:r>
        <w:lastRenderedPageBreak/>
        <w:t>6 St-68/18-5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207DAD">
        <w:t>10</w:t>
      </w:r>
      <w:r w:rsidR="00795208">
        <w:t>. travnja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207DAD">
      <w:pPr>
        <w:numPr>
          <w:ilvl w:val="0"/>
          <w:numId w:val="13"/>
        </w:numPr>
      </w:pPr>
      <w:r>
        <w:t>z.z. dužnika</w:t>
      </w:r>
      <w:r w:rsidR="00207DAD">
        <w:t xml:space="preserve"> Ivana Svalina, Osijek, Biševska 15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 xml:space="preserve">e-ogl.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207DAD">
        <w:t>26.4.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C314F1" w:rsidR="007E6D1A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483" w:rsidP="00C06AA6" w:rsidR="00467483">
      <w:r>
        <w:separator/>
      </w:r>
    </w:p>
  </w:endnote>
  <w:endnote w:id="0" w:type="continuationSeparator">
    <w:p w:rsidRDefault="00467483" w:rsidP="00C06AA6" w:rsidR="00467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483" w:rsidP="00C06AA6" w:rsidR="00467483">
      <w:r>
        <w:separator/>
      </w:r>
    </w:p>
  </w:footnote>
  <w:footnote w:id="0" w:type="continuationSeparator">
    <w:p w:rsidRDefault="00467483" w:rsidP="00C06AA6" w:rsidR="004674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14F1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67483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14F1"/>
    <w:rsid w:val="00C35DB4"/>
    <w:rsid w:val="00C81C0A"/>
    <w:rsid w:val="00CA01EF"/>
    <w:rsid w:val="00CE4CFB"/>
    <w:rsid w:val="00D022CE"/>
    <w:rsid w:val="00D231AE"/>
    <w:rsid w:val="00D24D2F"/>
    <w:rsid w:val="00D747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14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1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4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14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14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4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4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4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UDRUGA AMATERA LJUBITELJA PIKADA „NOVI GRAD“</izvorni_sadrzaj>
    <derivirana_varijabla naziv="DomainObject.Predmet.ProtustrankaFormated_1">  SPORTSKA UDRUGA AMATERA LJUBITELJA PIKADA „NOVI GRAD“</derivirana_varijabla>
  </DomainObject.Predmet.ProtustrankaFormated>
  <DomainObject.Predmet.ProtustrankaFormatedOIB>
    <izvorni_sadrzaj>  SPORTSKA UDRUGA AMATERA LJUBITELJA PIKADA „NOVI GRAD“, OIB 71747851057</izvorni_sadrzaj>
    <derivirana_varijabla naziv="DomainObject.Predmet.ProtustrankaFormatedOIB_1">  SPORTSKA UDRUGA AMATERA LJUBITELJA PIKADA „NOVI GRAD“, OIB 71747851057</derivirana_varijabla>
  </DomainObject.Predmet.ProtustrankaFormatedOIB>
  <DomainObject.Predmet.ProtustrankaFormatedWithAdress>
    <izvorni_sadrzaj> SPORTSKA UDRUGA AMATERA LJUBITELJA PIKADA „NOVI GRAD“, Martina Divalta 52, 31000 Osijek</izvorni_sadrzaj>
    <derivirana_varijabla naziv="DomainObject.Predmet.ProtustrankaFormatedWithAdress_1"> SPORTSKA UDRUGA AMATERA LJUBITELJA PIKADA „NOVI GRAD“, Martina Divalta 52, 31000 Osijek</derivirana_varijabla>
  </DomainObject.Predmet.ProtustrankaFormatedWithAdress>
  <DomainObject.Predmet.ProtustrankaFormatedWithAdressOIB>
    <izvorni_sadrzaj> SPORTSKA UDRUGA AMATERA LJUBITELJA PIKADA „NOVI GRAD“, OIB 71747851057, Martina Divalta 52, 31000 Osijek</izvorni_sadrzaj>
    <derivirana_varijabla naziv="DomainObject.Predmet.ProtustrankaFormatedWithAdressOIB_1"> SPORTSKA UDRUGA AMATERA LJUBITELJA PIKADA „NOVI GRAD“, OIB 71747851057, Martina Divalta 52, 31000 Osijek</derivirana_varijabla>
  </DomainObject.Predmet.ProtustrankaFormatedWithAdressOIB>
  <DomainObject.Predmet.ProtustrankaWithAdress>
    <izvorni_sadrzaj>SPORTSKA UDRUGA AMATERA LJUBITELJA PIKADA „NOVI GRAD“ Martina Divalta 52, 31000 Osijek</izvorni_sadrzaj>
    <derivirana_varijabla naziv="DomainObject.Predmet.ProtustrankaWithAdress_1">SPORTSKA UDRUGA AMATERA LJUBITELJA PIKADA „NOVI GRAD“ Martina Divalta 52, 31000 Osijek</derivirana_varijabla>
  </DomainObject.Predmet.ProtustrankaWithAdress>
  <DomainObject.Predmet.ProtustrankaWithAdressOIB>
    <izvorni_sadrzaj>SPORTSKA UDRUGA AMATERA LJUBITELJA PIKADA „NOVI GRAD“, OIB 71747851057, Martina Divalta 52, 31000 Osijek</izvorni_sadrzaj>
    <derivirana_varijabla naziv="DomainObject.Predmet.ProtustrankaWithAdressOIB_1">SPORTSKA UDRUGA AMATERA LJUBITELJA PIKADA „NOVI GRAD“, OIB 71747851057, Martina Divalta 52, 31000 Osijek</derivirana_varijabla>
  </DomainObject.Predmet.ProtustrankaWithAdressOIB>
  <DomainObject.Predmet.ProtustrankaNazivFormated>
    <izvorni_sadrzaj>SPORTSKA UDRUGA AMATERA LJUBITELJA PIKADA „NOVI GRAD“</izvorni_sadrzaj>
    <derivirana_varijabla naziv="DomainObject.Predmet.ProtustrankaNazivFormated_1">SPORTSKA UDRUGA AMATERA LJUBITELJA PIKADA „NOVI GRAD“</derivirana_varijabla>
  </DomainObject.Predmet.ProtustrankaNazivFormated>
  <DomainObject.Predmet.ProtustrankaNazivFormatedOIB>
    <izvorni_sadrzaj>SPORTSKA UDRUGA AMATERA LJUBITELJA PIKADA „NOVI GRAD“, OIB 71747851057</izvorni_sadrzaj>
    <derivirana_varijabla naziv="DomainObject.Predmet.ProtustrankaNazivFormatedOIB_1">SPORTSKA UDRUGA AMATERA LJUBITELJA PIKADA „NOVI GRAD“, OIB 71747851057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SPORTSKA UDRUGA AMATERA LJUBITELJA PIKADA „NOVI GRAD“</item>
    </izvorni_sadrzaj>
    <derivirana_varijabla naziv="DomainObject.Predmet.ProtuStrankaListFormated_1">
      <item>SPORTSKA UDRUGA AMATERA LJUBITELJA PIKADA „NOVI GRAD“</item>
    </derivirana_varijabla>
  </DomainObject.Predmet.ProtuStrankaListFormated>
  <DomainObject.Predmet.ProtuStrankaListFormatedOIB>
    <izvorni_sadrzaj>
      <item>SPORTSKA UDRUGA AMATERA LJUBITELJA PIKADA „NOVI GRAD“, OIB 71747851057</item>
    </izvorni_sadrzaj>
    <derivirana_varijabla naziv="DomainObject.Predmet.ProtuStrankaListFormatedOIB_1">
      <item>SPORTSKA UDRUGA AMATERA LJUBITELJA PIKADA „NOVI GRAD“, OIB 71747851057</item>
    </derivirana_varijabla>
  </DomainObject.Predmet.ProtuStrankaListFormatedOIB>
  <DomainObject.Predmet.ProtuStrankaListFormatedWithAdress>
    <izvorni_sadrzaj>
      <item>SPORTSKA UDRUGA AMATERA LJUBITELJA PIKADA „NOVI GRAD“, Martina Divalta 52, 31000 Osijek</item>
    </izvorni_sadrzaj>
    <derivirana_varijabla naziv="DomainObject.Predmet.ProtuStrankaListFormatedWithAdress_1">
      <item>SPORTSKA UDRUGA AMATERA LJUBITELJA PIKADA „NOVI GRAD“, Martina Divalta 52, 31000 Osijek</item>
    </derivirana_varijabla>
  </DomainObject.Predmet.ProtuStrankaListFormatedWithAdress>
  <DomainObject.Predmet.ProtuStrankaListFormatedWithAdressOIB>
    <izvorni_sadrzaj>
      <item>SPORTSKA UDRUGA AMATERA LJUBITELJA PIKADA „NOVI GRAD“, OIB 71747851057, Martina Divalta 52, 31000 Osijek</item>
    </izvorni_sadrzaj>
    <derivirana_varijabla naziv="DomainObject.Predmet.ProtuStrankaListFormatedWithAdressOIB_1">
      <item>SPORTSKA UDRUGA AMATERA LJUBITELJA PIKADA „NOVI GRAD“, OIB 71747851057, Martina Divalta 52, 31000 Osijek</item>
    </derivirana_varijabla>
  </DomainObject.Predmet.ProtuStrankaListFormatedWithAdressOIB>
  <DomainObject.Predmet.ProtuStrankaListNazivFormated>
    <izvorni_sadrzaj>
      <item>SPORTSKA UDRUGA AMATERA LJUBITELJA PIKADA „NOVI GRAD“</item>
    </izvorni_sadrzaj>
    <derivirana_varijabla naziv="DomainObject.Predmet.ProtuStrankaListNazivFormated_1">
      <item>SPORTSKA UDRUGA AMATERA LJUBITELJA PIKADA „NOVI GRAD“</item>
    </derivirana_varijabla>
  </DomainObject.Predmet.ProtuStrankaListNazivFormated>
  <DomainObject.Predmet.ProtuStrankaListNazivFormatedOIB>
    <izvorni_sadrzaj>
      <item>SPORTSKA UDRUGA AMATERA LJUBITELJA PIKADA „NOVI GRAD“, OIB 71747851057</item>
    </izvorni_sadrzaj>
    <derivirana_varijabla naziv="DomainObject.Predmet.ProtuStrankaListNazivFormatedOIB_1">
      <item>SPORTSKA UDRUGA AMATERA LJUBITELJA PIKADA „NOVI GRAD“, OIB 71747851057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SPORTSKA UDRUGA AMATERA LJUBITELJA PIKADA „NOVI GRAD“</izvorni_sadrzaj>
    <derivirana_varijabla naziv="DomainObject.Predmet.ProtustrankaIDrugi_1">SPORTSKA UDRUGA AMATERA LJUBITELJA PIKADA „NOVI GRAD“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SPORTSKA UDRUGA AMATERA LJUBITELJA PIKADA „NOVI GRAD“, OIB 71747851057, Martina Divalta 52, 31000 Osijek</izvorni_sadrzaj>
    <derivirana_varijabla naziv="DomainObject.Predmet.ProtustrankaIDrugiAdressOIB_1">SPORTSKA UDRUGA AMATERA LJUBITELJA PIKADA „NOVI GRAD“, OIB 71747851057, Martina Divalta 52,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SPORTSKA UDRUGA AMATERA LJUBITELJA PIKADA „NOVI GRAD“</item>
    </izvorni_sadrzaj>
    <derivirana_varijabla naziv="DomainObject.Predmet.SudioniciListNaziv_1">
      <item>FINA RC OSIJEK</item>
      <item>SPORTSKA UDRUGA AMATERA LJUBITELJA PIKADA „NOVI GRAD“</item>
    </derivirana_varijabla>
  </DomainObject.Predmet.SudioniciListNaziv>
  <DomainObject.Predmet.SudioniciListAdressOIB>
    <izvorni_sadrzaj>
      <item>FINA RC OSIJEK, OIB 85821130368</item>
      <item>SPORTSKA UDRUGA AMATERA LJUBITELJA PIKADA „NOVI GRAD“, OIB 71747851057, Martina Divalta 52,31000 Osijek</item>
    </izvorni_sadrzaj>
    <derivirana_varijabla naziv="DomainObject.Predmet.SudioniciListAdressOIB_1">
      <item>FINA RC OSIJEK, OIB 85821130368</item>
      <item>SPORTSKA UDRUGA AMATERA LJUBITELJA PIKADA „NOVI GRAD“, OIB 71747851057, Martina Divalta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71747851057</item>
    </izvorni_sadrzaj>
    <derivirana_varijabla naziv="DomainObject.Predmet.SudioniciListNazivOIB_1">
      <item>, OIB 85821130368</item>
      <item>, OIB 71747851057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8C41B-148D-4E5C-81DB-05322FD7C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872</properties:Words>
  <properties:Characters>4610</properties:Characters>
  <properties:Lines>154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2018-04-10T08:01:00Z</cp:lastPrinted>
  <dcterms:modified xmlns:xsi="http://www.w3.org/2001/XMLSchema-instance" xsi:type="dcterms:W3CDTF">2018-04-10T08:03:00Z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