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6654" w14:paraId="4ba665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6B5AEE">
        <w:t>2078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2315D">
        <w:t>04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6B5AEE">
        <w:t xml:space="preserve">Ženska nogometna škola za djecu i mladež PHOENIX, </w:t>
      </w:r>
      <w:r w:rsidR="00180D7A">
        <w:t>Zagreb</w:t>
      </w:r>
      <w:r w:rsidR="00313A40">
        <w:t xml:space="preserve">, </w:t>
      </w:r>
      <w:r w:rsidR="006B5AEE">
        <w:t>Aleja Blaža Jurišića 2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6B5AEE">
        <w:t>93144134553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B5AEE">
        <w:t>19.786,55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92315D">
        <w:t>04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B5AEE">
      <w:rPr>
        <w:b/>
      </w:rPr>
      <w:t>2078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079C8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6B5AEE"/>
    <w:rsid w:val="006B5C33"/>
    <w:rsid w:val="007B5AFD"/>
    <w:rsid w:val="007D5A5D"/>
    <w:rsid w:val="008155EE"/>
    <w:rsid w:val="008613BD"/>
    <w:rsid w:val="00863025"/>
    <w:rsid w:val="00871F01"/>
    <w:rsid w:val="008A2814"/>
    <w:rsid w:val="00920CA0"/>
    <w:rsid w:val="0092315D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9C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9C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9C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9C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9C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9C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9C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9C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St-2078/2015</izvorni_sadrzaj>
    <derivirana_varijabla naziv="DomainObject.Predmet.OznakaBroj_1">St-2078/2015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Ženska nogometna škola za djecu i mladež PHOENIX</izvorni_sadrzaj>
    <derivirana_varijabla naziv="DomainObject.Predmet.ProtustrankaFormated_1">  Ženska nogometna škola za djecu i mladež PHOENIX</derivirana_varijabla>
  </DomainObject.Predmet.ProtustrankaFormated>
  <DomainObject.Predmet.ProtustrankaFormatedOIB>
    <izvorni_sadrzaj>  Ženska nogometna škola za djecu i mladež PHOENIX, OIB 93144134553</izvorni_sadrzaj>
    <derivirana_varijabla naziv="DomainObject.Predmet.ProtustrankaFormatedOIB_1">  Ženska nogometna škola za djecu i mladež PHOENIX, OIB 93144134553</derivirana_varijabla>
  </DomainObject.Predmet.ProtustrankaFormatedOIB>
  <DomainObject.Predmet.ProtustrankaFormatedWithAdress>
    <izvorni_sadrzaj> Ženska nogometna škola za djecu i mladež PHOENIX, Aleja Blaža Jurišića 2, 10000 Zagreb</izvorni_sadrzaj>
    <derivirana_varijabla naziv="DomainObject.Predmet.ProtustrankaFormatedWithAdress_1"> Ženska nogometna škola za djecu i mladež PHOENIX, Aleja Blaža Jurišića 2, 10000 Zagreb</derivirana_varijabla>
  </DomainObject.Predmet.ProtustrankaFormatedWithAdress>
  <DomainObject.Predmet.ProtustrankaFormatedWithAdressOIB>
    <izvorni_sadrzaj> Ženska nogometna škola za djecu i mladež PHOENIX, OIB 93144134553, Aleja Blaža Jurišića 2, 10000 Zagreb</izvorni_sadrzaj>
    <derivirana_varijabla naziv="DomainObject.Predmet.ProtustrankaFormatedWithAdressOIB_1"> Ženska nogometna škola za djecu i mladež PHOENIX, OIB 93144134553, Aleja Blaža Jurišića 2, 10000 Zagreb</derivirana_varijabla>
  </DomainObject.Predmet.ProtustrankaFormatedWithAdressOIB>
  <DomainObject.Predmet.ProtustrankaWithAdress>
    <izvorni_sadrzaj>Ženska nogometna škola za djecu i mladež PHOENIX Aleja Blaža Jurišića 2, 10000 Zagreb</izvorni_sadrzaj>
    <derivirana_varijabla naziv="DomainObject.Predmet.ProtustrankaWithAdress_1">Ženska nogometna škola za djecu i mladež PHOENIX Aleja Blaža Jurišića 2, 10000 Zagreb</derivirana_varijabla>
  </DomainObject.Predmet.ProtustrankaWithAdress>
  <DomainObject.Predmet.ProtustrankaWithAdressOIB>
    <izvorni_sadrzaj>Ženska nogometna škola za djecu i mladež PHOENIX, OIB 93144134553, Aleja Blaža Jurišića 2, 10000 Zagreb</izvorni_sadrzaj>
    <derivirana_varijabla naziv="DomainObject.Predmet.ProtustrankaWithAdressOIB_1">Ženska nogometna škola za djecu i mladež PHOENIX, OIB 93144134553, Aleja Blaža Jurišića 2, 10000 Zagreb</derivirana_varijabla>
  </DomainObject.Predmet.ProtustrankaWithAdressOIB>
  <DomainObject.Predmet.ProtustrankaNazivFormated>
    <izvorni_sadrzaj>Ženska nogometna škola za djecu i mladež PHOENIX</izvorni_sadrzaj>
    <derivirana_varijabla naziv="DomainObject.Predmet.ProtustrankaNazivFormated_1">Ženska nogometna škola za djecu i mladež PHOENIX</derivirana_varijabla>
  </DomainObject.Predmet.ProtustrankaNazivFormated>
  <DomainObject.Predmet.ProtustrankaNazivFormatedOIB>
    <izvorni_sadrzaj>Ženska nogometna škola za djecu i mladež PHOENIX, OIB 93144134553</izvorni_sadrzaj>
    <derivirana_varijabla naziv="DomainObject.Predmet.ProtustrankaNazivFormatedOIB_1">Ženska nogometna škola za djecu i mladež PHOENIX, OIB 93144134553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Ženska nogometna škola za djecu i mladež PHOENIX</item>
    </izvorni_sadrzaj>
    <derivirana_varijabla naziv="DomainObject.Predmet.ProtuStrankaListFormated_1">
      <item>Ženska nogometna škola za djecu i mladež PHOENIX</item>
    </derivirana_varijabla>
  </DomainObject.Predmet.ProtuStrankaListFormated>
  <DomainObject.Predmet.ProtuStrankaListFormatedOIB>
    <izvorni_sadrzaj>
      <item>Ženska nogometna škola za djecu i mladež PHOENIX, OIB 93144134553</item>
    </izvorni_sadrzaj>
    <derivirana_varijabla naziv="DomainObject.Predmet.ProtuStrankaListFormatedOIB_1">
      <item>Ženska nogometna škola za djecu i mladež PHOENIX, OIB 93144134553</item>
    </derivirana_varijabla>
  </DomainObject.Predmet.ProtuStrankaListFormatedOIB>
  <DomainObject.Predmet.ProtuStrankaListFormatedWithAdress>
    <izvorni_sadrzaj>
      <item>Ženska nogometna škola za djecu i mladež PHOENIX, Aleja Blaža Jurišića 2, 10000 Zagreb</item>
    </izvorni_sadrzaj>
    <derivirana_varijabla naziv="DomainObject.Predmet.ProtuStrankaListFormatedWithAdress_1">
      <item>Ženska nogometna škola za djecu i mladež PHOENIX, Aleja Blaža Jurišića 2, 10000 Zagreb</item>
    </derivirana_varijabla>
  </DomainObject.Predmet.ProtuStrankaListFormatedWithAdress>
  <DomainObject.Predmet.ProtuStrankaListFormatedWithAdressOIB>
    <izvorni_sadrzaj>
      <item>Ženska nogometna škola za djecu i mladež PHOENIX, OIB 93144134553, Aleja Blaža Jurišića 2, 10000 Zagreb</item>
    </izvorni_sadrzaj>
    <derivirana_varijabla naziv="DomainObject.Predmet.ProtuStrankaListFormatedWithAdressOIB_1">
      <item>Ženska nogometna škola za djecu i mladež PHOENIX, OIB 93144134553, Aleja Blaža Jurišića 2, 10000 Zagreb</item>
    </derivirana_varijabla>
  </DomainObject.Predmet.ProtuStrankaListFormatedWithAdressOIB>
  <DomainObject.Predmet.ProtuStrankaListNazivFormated>
    <izvorni_sadrzaj>
      <item>Ženska nogometna škola za djecu i mladež PHOENIX</item>
    </izvorni_sadrzaj>
    <derivirana_varijabla naziv="DomainObject.Predmet.ProtuStrankaListNazivFormated_1">
      <item>Ženska nogometna škola za djecu i mladež PHOENIX</item>
    </derivirana_varijabla>
  </DomainObject.Predmet.ProtuStrankaListNazivFormated>
  <DomainObject.Predmet.ProtuStrankaListNazivFormatedOIB>
    <izvorni_sadrzaj>
      <item>Ženska nogometna škola za djecu i mladež PHOENIX, OIB 93144134553</item>
    </izvorni_sadrzaj>
    <derivirana_varijabla naziv="DomainObject.Predmet.ProtuStrankaListNazivFormatedOIB_1">
      <item>Ženska nogometna škola za djecu i mladež PHOENIX, OIB 93144134553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Ženska nogometna škola za djecu i mladež PHOENIX</izvorni_sadrzaj>
    <derivirana_varijabla naziv="DomainObject.Predmet.ProtustrankaIDrugi_1">Ženska nogometna škola za djecu i mladež PHOENIX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Ženska nogometna škola za djecu i mladež PHOENIX, OIB 93144134553, Aleja Blaža Jurišića 2, 10000 Zagreb</izvorni_sadrzaj>
    <derivirana_varijabla naziv="DomainObject.Predmet.ProtustrankaIDrugiAdressOIB_1">Ženska nogometna škola za djecu i mladež PHOENIX, OIB 93144134553, Aleja Blaža Jurišića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Ženska nogometna škola za djecu i mladež PHOENIX</item>
      <item>FINA Regionalni centar Zagreb</item>
    </izvorni_sadrzaj>
    <derivirana_varijabla naziv="DomainObject.Predmet.SudioniciListNaziv_1">
      <item>Ženska nogometna škola za djecu i mladež PHOENIX</item>
      <item>FINA Regionalni centar Zagreb</item>
    </derivirana_varijabla>
  </DomainObject.Predmet.SudioniciListNaziv>
  <DomainObject.Predmet.SudioniciListAdressOIB>
    <izvorni_sadrzaj>
      <item>Ženska nogometna škola za djecu i mladež PHOENIX, OIB 93144134553, Aleja Blaža Jurišića 2,10000 Zagreb</item>
      <item>FINA Regionalni centar Zagreb, OIB 85821130368, Trg Svibanjskih žrtava 1995. br. 1,10000 Zagreb</item>
    </izvorni_sadrzaj>
    <derivirana_varijabla naziv="DomainObject.Predmet.SudioniciListAdressOIB_1">
      <item>Ženska nogometna škola za djecu i mladež PHOENIX, OIB 93144134553, Aleja Blaža Jurišića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93144134553</item>
      <item>, OIB 85821130368</item>
    </izvorni_sadrzaj>
    <derivirana_varijabla naziv="DomainObject.Predmet.SudioniciListNazivOIB_1">
      <item>, OIB 93144134553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1431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2016-01-07T09:07:00Z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