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5bab" w14:paraId="2175bab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B41EAF">
        <w:t>6349</w:t>
      </w:r>
      <w:r w:rsidR="003547F9">
        <w:t>/2015</w:t>
      </w:r>
      <w:r w:rsidR="002F7380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41EAF">
        <w:t>6349</w:t>
      </w:r>
      <w:r w:rsidR="003547F9">
        <w:t>/2015</w:t>
      </w:r>
      <w:r>
        <w:t xml:space="preserve">, temeljem odredbe članka 430. Stečajnog zakona (N.N. br. 71/15.), dana </w:t>
      </w:r>
      <w:r w:rsidR="0098192A">
        <w:t>2</w:t>
      </w:r>
      <w:r w:rsidR="002F7380">
        <w:t>2</w:t>
      </w:r>
      <w:r w:rsidR="0098192A">
        <w:t xml:space="preserve">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630CF7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41EAF">
        <w:t>STOLNOTENISKI KLUB "INDUSTROGRADNJA", OIB 25042215123, Zagreb, Savska cesta 66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41EAF">
        <w:t>336.004,80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</w:t>
      </w:r>
      <w:r w:rsidR="002F7380">
        <w:t>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2F7380"/>
    <w:rsid w:val="003142D7"/>
    <w:rsid w:val="00347DCD"/>
    <w:rsid w:val="003547F9"/>
    <w:rsid w:val="00423AEA"/>
    <w:rsid w:val="0044280E"/>
    <w:rsid w:val="00445BB9"/>
    <w:rsid w:val="004A0F1D"/>
    <w:rsid w:val="004B4B7E"/>
    <w:rsid w:val="00524D3D"/>
    <w:rsid w:val="005449A6"/>
    <w:rsid w:val="006156D0"/>
    <w:rsid w:val="00630CF7"/>
    <w:rsid w:val="0064498B"/>
    <w:rsid w:val="00694221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00BB3"/>
    <w:rsid w:val="00B41EAF"/>
    <w:rsid w:val="00B670B9"/>
    <w:rsid w:val="00B81B46"/>
    <w:rsid w:val="00B9021B"/>
    <w:rsid w:val="00BC1743"/>
    <w:rsid w:val="00BE6AA0"/>
    <w:rsid w:val="00C24F58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6349</izvorni_sadrzaj>
    <derivirana_varijabla naziv="DomainObject.Predmet.Broj_1">6349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St-6349/2015</izvorni_sadrzaj>
    <derivirana_varijabla naziv="DomainObject.Predmet.OznakaBroj_1">St-6349/2015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STOLNOTENISKI KLUB INDUSTROGRADNJA</izvorni_sadrzaj>
    <derivirana_varijabla naziv="DomainObject.Predmet.ProtustrankaFormated_1">  STOLNOTENISKI KLUB INDUSTROGRADNJA</derivirana_varijabla>
  </DomainObject.Predmet.ProtustrankaFormated>
  <DomainObject.Predmet.ProtustrankaFormatedOIB>
    <izvorni_sadrzaj>  STOLNOTENISKI KLUB INDUSTROGRADNJA, OIB 25042215123</izvorni_sadrzaj>
    <derivirana_varijabla naziv="DomainObject.Predmet.ProtustrankaFormatedOIB_1">  STOLNOTENISKI KLUB INDUSTROGRADNJA, OIB 25042215123</derivirana_varijabla>
  </DomainObject.Predmet.ProtustrankaFormatedOIB>
  <DomainObject.Predmet.ProtustrankaFormatedWithAdress>
    <izvorni_sadrzaj> STOLNOTENISKI KLUB INDUSTROGRADNJA, SAVSKA C.66, 10000 Zagreb</izvorni_sadrzaj>
    <derivirana_varijabla naziv="DomainObject.Predmet.ProtustrankaFormatedWithAdress_1"> STOLNOTENISKI KLUB INDUSTROGRADNJA, SAVSKA C.66, 10000 Zagreb</derivirana_varijabla>
  </DomainObject.Predmet.ProtustrankaFormatedWithAdress>
  <DomainObject.Predmet.ProtustrankaFormatedWithAdressOIB>
    <izvorni_sadrzaj> STOLNOTENISKI KLUB INDUSTROGRADNJA, OIB 25042215123, SAVSKA C.66, 10000 Zagreb</izvorni_sadrzaj>
    <derivirana_varijabla naziv="DomainObject.Predmet.ProtustrankaFormatedWithAdressOIB_1"> STOLNOTENISKI KLUB INDUSTROGRADNJA, OIB 25042215123, SAVSKA C.66, 10000 Zagreb</derivirana_varijabla>
  </DomainObject.Predmet.ProtustrankaFormatedWithAdressOIB>
  <DomainObject.Predmet.ProtustrankaWithAdress>
    <izvorni_sadrzaj>STOLNOTENISKI KLUB INDUSTROGRADNJA SAVSKA C.66, 10000 Zagreb</izvorni_sadrzaj>
    <derivirana_varijabla naziv="DomainObject.Predmet.ProtustrankaWithAdress_1">STOLNOTENISKI KLUB INDUSTROGRADNJA SAVSKA C.66, 10000 Zagreb</derivirana_varijabla>
  </DomainObject.Predmet.ProtustrankaWithAdress>
  <DomainObject.Predmet.ProtustrankaWithAdressOIB>
    <izvorni_sadrzaj>STOLNOTENISKI KLUB INDUSTROGRADNJA, OIB 25042215123, SAVSKA C.66, 10000 Zagreb</izvorni_sadrzaj>
    <derivirana_varijabla naziv="DomainObject.Predmet.ProtustrankaWithAdressOIB_1">STOLNOTENISKI KLUB INDUSTROGRADNJA, OIB 25042215123, SAVSKA C.66, 10000 Zagreb</derivirana_varijabla>
  </DomainObject.Predmet.ProtustrankaWithAdressOIB>
  <DomainObject.Predmet.ProtustrankaNazivFormated>
    <izvorni_sadrzaj>STOLNOTENISKI KLUB INDUSTROGRADNJA</izvorni_sadrzaj>
    <derivirana_varijabla naziv="DomainObject.Predmet.ProtustrankaNazivFormated_1">STOLNOTENISKI KLUB INDUSTROGRADNJA</derivirana_varijabla>
  </DomainObject.Predmet.ProtustrankaNazivFormated>
  <DomainObject.Predmet.ProtustrankaNazivFormatedOIB>
    <izvorni_sadrzaj>STOLNOTENISKI KLUB INDUSTROGRADNJA, OIB 25042215123</izvorni_sadrzaj>
    <derivirana_varijabla naziv="DomainObject.Predmet.ProtustrankaNazivFormatedOIB_1">STOLNOTENISKI KLUB INDUSTROGRADNJA, OIB 25042215123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STOLNOTENISKI KLUB INDUSTROGRADNJA</item>
    </izvorni_sadrzaj>
    <derivirana_varijabla naziv="DomainObject.Predmet.ProtuStrankaListFormated_1">
      <item>STOLNOTENISKI KLUB INDUSTROGRADNJA</item>
    </derivirana_varijabla>
  </DomainObject.Predmet.ProtuStrankaListFormated>
  <DomainObject.Predmet.ProtuStrankaListFormatedOIB>
    <izvorni_sadrzaj>
      <item>STOLNOTENISKI KLUB INDUSTROGRADNJA, OIB 25042215123</item>
    </izvorni_sadrzaj>
    <derivirana_varijabla naziv="DomainObject.Predmet.ProtuStrankaListFormatedOIB_1">
      <item>STOLNOTENISKI KLUB INDUSTROGRADNJA, OIB 25042215123</item>
    </derivirana_varijabla>
  </DomainObject.Predmet.ProtuStrankaListFormatedOIB>
  <DomainObject.Predmet.ProtuStrankaListFormatedWithAdress>
    <izvorni_sadrzaj>
      <item>STOLNOTENISKI KLUB INDUSTROGRADNJA, SAVSKA C.66, 10000 Zagreb</item>
    </izvorni_sadrzaj>
    <derivirana_varijabla naziv="DomainObject.Predmet.ProtuStrankaListFormatedWithAdress_1">
      <item>STOLNOTENISKI KLUB INDUSTROGRADNJA, SAVSKA C.66, 10000 Zagreb</item>
    </derivirana_varijabla>
  </DomainObject.Predmet.ProtuStrankaListFormatedWithAdress>
  <DomainObject.Predmet.ProtuStrankaListFormatedWithAdressOIB>
    <izvorni_sadrzaj>
      <item>STOLNOTENISKI KLUB INDUSTROGRADNJA, OIB 25042215123, SAVSKA C.66, 10000 Zagreb</item>
    </izvorni_sadrzaj>
    <derivirana_varijabla naziv="DomainObject.Predmet.ProtuStrankaListFormatedWithAdressOIB_1">
      <item>STOLNOTENISKI KLUB INDUSTROGRADNJA, OIB 25042215123, SAVSKA C.66, 10000 Zagreb</item>
    </derivirana_varijabla>
  </DomainObject.Predmet.ProtuStrankaListFormatedWithAdressOIB>
  <DomainObject.Predmet.ProtuStrankaListNazivFormated>
    <izvorni_sadrzaj>
      <item>STOLNOTENISKI KLUB INDUSTROGRADNJA</item>
    </izvorni_sadrzaj>
    <derivirana_varijabla naziv="DomainObject.Predmet.ProtuStrankaListNazivFormated_1">
      <item>STOLNOTENISKI KLUB INDUSTROGRADNJA</item>
    </derivirana_varijabla>
  </DomainObject.Predmet.ProtuStrankaListNazivFormated>
  <DomainObject.Predmet.ProtuStrankaListNazivFormatedOIB>
    <izvorni_sadrzaj>
      <item>STOLNOTENISKI KLUB INDUSTROGRADNJA, OIB 25042215123</item>
    </izvorni_sadrzaj>
    <derivirana_varijabla naziv="DomainObject.Predmet.ProtuStrankaListNazivFormatedOIB_1">
      <item>STOLNOTENISKI KLUB INDUSTROGRADNJA, OIB 25042215123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STOLNOTENISKI KLUB INDUSTROGRADNJA</izvorni_sadrzaj>
    <derivirana_varijabla naziv="DomainObject.Predmet.ProtustrankaIDrugi_1">STOLNOTENISKI KLUB INDUSTROGRADNJA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STOLNOTENISKI KLUB INDUSTROGRADNJA, OIB 25042215123, SAVSKA C.66, 10000 Zagreb</izvorni_sadrzaj>
    <derivirana_varijabla naziv="DomainObject.Predmet.ProtustrankaIDrugiAdressOIB_1">STOLNOTENISKI KLUB INDUSTROGRADNJA, OIB 25042215123, SAVSKA C.66,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STOLNOTENISKI KLUB INDUSTROGRADNJA</item>
    </izvorni_sadrzaj>
    <derivirana_varijabla naziv="DomainObject.Predmet.SudioniciListNaziv_1">
      <item>FINA Regionalni centar Zagreb</item>
      <item>STOLNOTENISKI KLUB INDUSTROGRADNJA</item>
    </derivirana_varijabla>
  </DomainObject.Predmet.SudioniciListNaziv>
  <DomainObject.Predmet.SudioniciListAdressOIB>
    <izvorni_sadrzaj>
      <item>FINA Regionalni centar Zagreb, OIB 85821130368, Trg svibanjskih žrtava 1995. 1,10000 Zagreb</item>
      <item>STOLNOTENISKI KLUB INDUSTROGRADNJA, OIB 25042215123, SAVSKA C.66,10000 Zagreb</item>
    </izvorni_sadrzaj>
    <derivirana_varijabla naziv="DomainObject.Predmet.SudioniciListAdressOIB_1">
      <item>FINA Regionalni centar Zagreb, OIB 85821130368, Trg svibanjskih žrtava 1995. 1,10000 Zagreb</item>
      <item>STOLNOTENISKI KLUB INDUSTROGRADNJA, OIB 25042215123, SAVSKA C.66,10000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25042215123</item>
    </izvorni_sadrzaj>
    <derivirana_varijabla naziv="DomainObject.Predmet.SudioniciListNazivOIB_1">
      <item>, OIB 85821130368</item>
      <item>, OIB 25042215123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EA9ED-A663-440F-BC71-FABF86E50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1343</properties:Characters>
  <properties:Lines>49</properties:Lines>
  <properties:Paragraphs>18</properties:Paragraphs>
  <properties:TotalTime>19</properties:TotalTime>
  <properties:ScaleCrop>false</properties:ScaleCrop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2016-01-21T14:04:00Z</cp:lastPrinted>
  <dcterms:modified xmlns:xsi="http://www.w3.org/2001/XMLSchema-instance" xsi:type="dcterms:W3CDTF">2016-01-22T07:03:00Z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