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c428c" w14:paraId="88c428c" w:rsidRDefault="00915E1E" w:rsidP="00915E1E" w:rsidR="00C43CDA">
      <w:pPr>
        <w:pStyle w:val="Zaglavlje"/>
        <w:jc w:val="right"/>
        <w15:collapsed w:val="false"/>
      </w:pPr>
      <w:bookmarkStart w:name="_GoBack" w:id="0"/>
      <w:bookmarkEnd w:id="0"/>
      <w:r>
        <w:t xml:space="preserve">       </w:t>
      </w:r>
      <w:r>
        <w:tab/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</w:r>
      <w:r w:rsidR="00915E1E">
        <w:tab/>
        <w:t xml:space="preserve">        </w:t>
      </w:r>
      <w:r w:rsidR="00A66D5D">
        <w:t>19</w:t>
      </w:r>
      <w:r w:rsidR="00915E1E">
        <w:t xml:space="preserve"> St-</w:t>
      </w:r>
      <w:r w:rsidR="00A75730">
        <w:t>564</w:t>
      </w:r>
      <w:r w:rsidR="00915E1E">
        <w:t>/17-3</w:t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A37D78">
        <w:rPr>
          <w:sz w:val="22"/>
          <w:szCs w:val="22"/>
        </w:rPr>
        <w:t xml:space="preserve"> </w:t>
      </w:r>
      <w:r w:rsidR="002D79EC">
        <w:rPr>
          <w:sz w:val="22"/>
          <w:szCs w:val="22"/>
        </w:rPr>
        <w:t xml:space="preserve"> 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 xml:space="preserve">ački sud u Osijeku, </w:t>
      </w:r>
      <w:r w:rsidR="00A75730">
        <w:t>po</w:t>
      </w:r>
      <w:r w:rsidR="00013C5E">
        <w:t xml:space="preserve"> sudsk</w:t>
      </w:r>
      <w:r w:rsidR="00A75730">
        <w:t>oj</w:t>
      </w:r>
      <w:r w:rsidR="00013C5E">
        <w:t xml:space="preserve"> savjetnic</w:t>
      </w:r>
      <w:r w:rsidR="00A75730">
        <w:t>i</w:t>
      </w:r>
      <w:r w:rsidR="00013C5E">
        <w:t xml:space="preserve"> Marin</w:t>
      </w:r>
      <w:r w:rsidR="00A75730">
        <w:t>i</w:t>
      </w:r>
      <w:r w:rsidR="00013C5E">
        <w:t xml:space="preserve"> Ljubičić Knežević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 xml:space="preserve">OIB: 85821130368 RC </w:t>
      </w:r>
      <w:r w:rsidR="00915E1E">
        <w:t>Osijek</w:t>
      </w:r>
      <w:r w:rsidR="00454056">
        <w:t xml:space="preserve">, Podružnica </w:t>
      </w:r>
      <w:r w:rsidR="00915E1E">
        <w:t>Osijek, L.Jagera 3, z</w:t>
      </w:r>
      <w:r w:rsidR="004A0D7B">
        <w:t xml:space="preserve">a pokretanje skraćenog stečajnog postupka  nad dužnikom </w:t>
      </w:r>
      <w:r w:rsidR="00A75730" w:rsidRPr="00A75730">
        <w:t>TOMISLAV TRANSPORTI j.d.o.o. za ugostiteljstvo, trgovinu i usluge</w:t>
      </w:r>
      <w:r w:rsidR="00915E1E">
        <w:t xml:space="preserve">, </w:t>
      </w:r>
      <w:r w:rsidR="004A0D7B">
        <w:t xml:space="preserve">MBS </w:t>
      </w:r>
      <w:r w:rsidR="00A75730" w:rsidRPr="00A75730">
        <w:t>030160937</w:t>
      </w:r>
      <w:r w:rsidR="004A0D7B">
        <w:t xml:space="preserve">, OIB </w:t>
      </w:r>
      <w:r w:rsidR="00A75730" w:rsidRPr="00A75730">
        <w:t>59946435652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A75730">
        <w:t>26</w:t>
      </w:r>
      <w:r w:rsidR="00224AFF">
        <w:t xml:space="preserve">. </w:t>
      </w:r>
      <w:r w:rsidR="00915E1E">
        <w:t>svibnja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A75730" w:rsidRPr="00A75730">
        <w:t>TOMISLAV TRANSPORTI j.d.o.o. za ugostiteljstvo, trgovinu i usluge</w:t>
      </w:r>
      <w:r w:rsidR="00A75730">
        <w:t xml:space="preserve">, MBS </w:t>
      </w:r>
      <w:r w:rsidR="00A75730" w:rsidRPr="00A75730">
        <w:t>030160937</w:t>
      </w:r>
      <w:r w:rsidR="00A75730">
        <w:t xml:space="preserve">, OIB </w:t>
      </w:r>
      <w:r w:rsidR="00A75730" w:rsidRPr="00A75730">
        <w:t>59946435652</w:t>
      </w:r>
      <w:r w:rsidR="00A75730">
        <w:t>,</w:t>
      </w:r>
      <w:r>
        <w:t xml:space="preserve"> iznosi </w:t>
      </w:r>
      <w:r w:rsidR="00A75730">
        <w:t>1</w:t>
      </w:r>
      <w:r w:rsidR="00915E1E">
        <w:t>0.</w:t>
      </w:r>
      <w:r w:rsidR="00A75730">
        <w:t>819</w:t>
      </w:r>
      <w:r w:rsidR="00915E1E">
        <w:t>,</w:t>
      </w:r>
      <w:r w:rsidR="00A75730">
        <w:t>90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A75730">
        <w:t>Tomislav Zlatko, Josipovac, Kralja Petra Svačića 7/A,</w:t>
      </w:r>
      <w:r w:rsidR="00915E1E">
        <w:t xml:space="preserve"> </w:t>
      </w:r>
      <w:r w:rsidR="00905F6B">
        <w:t xml:space="preserve">OIB: </w:t>
      </w:r>
      <w:r w:rsidR="00A75730">
        <w:t>65845250694</w:t>
      </w:r>
      <w:r w:rsidR="0093687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A75730">
        <w:t>564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A75730">
        <w:t>26</w:t>
      </w:r>
      <w:r>
        <w:t xml:space="preserve">. </w:t>
      </w:r>
      <w:r w:rsidR="00915E1E">
        <w:t>svibnja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A75730" w:rsidR="00F2165F">
      <w:pPr>
        <w:ind w:left="6372"/>
        <w:jc w:val="both"/>
        <w:rPr>
          <w:bCs/>
        </w:rPr>
      </w:pPr>
      <w:r>
        <w:rPr>
          <w:bCs/>
        </w:rPr>
        <w:t xml:space="preserve"> </w:t>
      </w:r>
    </w:p>
    <w:p w:rsidRDefault="007C1A99" w:rsidP="00454056" w:rsidR="007C1A99">
      <w:pPr>
        <w:ind w:left="6372"/>
        <w:jc w:val="both"/>
        <w:rPr>
          <w:bCs/>
        </w:rPr>
      </w:pPr>
    </w:p>
    <w:p w:rsidRDefault="00915E1E" w:rsidP="00454056" w:rsidR="00915E1E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915E1E" w:rsidP="00454056" w:rsidR="00915E1E" w:rsidRPr="00F2165F">
      <w:pPr>
        <w:ind w:left="6372"/>
        <w:jc w:val="both"/>
        <w:rPr>
          <w:bCs/>
        </w:rPr>
      </w:pPr>
      <w:r>
        <w:t>Marina Ljubičić Knežević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A75730">
        <w:t>13</w:t>
      </w:r>
      <w:r w:rsidR="00915E1E">
        <w:t>/</w:t>
      </w:r>
      <w:r w:rsidR="00A75730">
        <w:t>7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1E01" w:rsidR="00B31E01">
      <w:r>
        <w:separator/>
      </w:r>
    </w:p>
  </w:endnote>
  <w:endnote w:id="0" w:type="continuationSeparator">
    <w:p w:rsidRDefault="00B31E01" w:rsidR="00B31E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1E01" w:rsidR="00B31E01">
      <w:r>
        <w:separator/>
      </w:r>
    </w:p>
  </w:footnote>
  <w:footnote w:id="0" w:type="continuationSeparator">
    <w:p w:rsidRDefault="00B31E01" w:rsidR="00B31E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C1A99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5E1E"/>
    <w:rsid w:val="00921614"/>
    <w:rsid w:val="00930B0A"/>
    <w:rsid w:val="00936874"/>
    <w:rsid w:val="00937840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A6B6E"/>
    <w:rsid w:val="00AB7B53"/>
    <w:rsid w:val="00B24B41"/>
    <w:rsid w:val="00B31E01"/>
    <w:rsid w:val="00B32948"/>
    <w:rsid w:val="00B67389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4AEA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AE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4A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A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A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A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44AE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4A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A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A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A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St-564/2017</izvorni_sadrzaj>
    <derivirana_varijabla naziv="DomainObject.Predmet.OznakaBroj_1">St-564/2017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TOMISLAV TRANSPORTI j.d.o.o. za ugostiteljstvo, trgovinu i usluge</izvorni_sadrzaj>
    <derivirana_varijabla naziv="DomainObject.Predmet.ProtustrankaFormated_1">  TOMISLAV TRANSPORTI j.d.o.o. za ugostiteljstvo, trgovinu i usluge</derivirana_varijabla>
  </DomainObject.Predmet.ProtustrankaFormated>
  <DomainObject.Predmet.ProtustrankaFormatedOIB>
    <izvorni_sadrzaj>  TOMISLAV TRANSPORTI j.d.o.o. za ugostiteljstvo, trgovinu i usluge, OIB 59946435652</izvorni_sadrzaj>
    <derivirana_varijabla naziv="DomainObject.Predmet.ProtustrankaFormatedOIB_1">  TOMISLAV TRANSPORTI j.d.o.o. za ugostiteljstvo, trgovinu i usluge, OIB 59946435652</derivirana_varijabla>
  </DomainObject.Predmet.ProtustrankaFormatedOIB>
  <DomainObject.Predmet.ProtustrankaFormatedWithAdress>
    <izvorni_sadrzaj> TOMISLAV TRANSPORTI j.d.o.o. za ugostiteljstvo, trgovinu i usluge, Ulica kralja Petra Svačića 7A, 31220 Josipovac</izvorni_sadrzaj>
    <derivirana_varijabla naziv="DomainObject.Predmet.ProtustrankaFormatedWithAdress_1"> TOMISLAV TRANSPORTI j.d.o.o. za ugostiteljstvo, trgovinu i usluge, Ulica kralja Petra Svačića 7A, 31220 Josipovac</derivirana_varijabla>
  </DomainObject.Predmet.ProtustrankaFormatedWithAdress>
  <DomainObject.Predmet.ProtustrankaFormatedWithAdressOIB>
    <izvorni_sadrzaj> TOMISLAV TRANSPORTI j.d.o.o. za ugostiteljstvo, trgovinu i usluge, OIB 59946435652, Ulica kralja Petra Svačića 7A, 31220 Josipovac</izvorni_sadrzaj>
    <derivirana_varijabla naziv="DomainObject.Predmet.ProtustrankaFormatedWithAdressOIB_1"> TOMISLAV TRANSPORTI j.d.o.o. za ugostiteljstvo, trgovinu i usluge, OIB 59946435652, Ulica kralja Petra Svačića 7A, 31220 Josipovac</derivirana_varijabla>
  </DomainObject.Predmet.ProtustrankaFormatedWithAdressOIB>
  <DomainObject.Predmet.ProtustrankaWithAdress>
    <izvorni_sadrzaj>TOMISLAV TRANSPORTI j.d.o.o. za ugostiteljstvo, trgovinu i usluge Ulica kralja Petra Svačića 7A, 31220 Josipovac</izvorni_sadrzaj>
    <derivirana_varijabla naziv="DomainObject.Predmet.ProtustrankaWithAdress_1">TOMISLAV TRANSPORTI j.d.o.o. za ugostiteljstvo, trgovinu i usluge Ulica kralja Petra Svačića 7A, 31220 Josipovac</derivirana_varijabla>
  </DomainObject.Predmet.ProtustrankaWithAdress>
  <DomainObject.Predmet.ProtustrankaWithAdressOIB>
    <izvorni_sadrzaj>TOMISLAV TRANSPORTI j.d.o.o. za ugostiteljstvo, trgovinu i usluge, OIB 59946435652, Ulica kralja Petra Svačića 7A, 31220 Josipovac</izvorni_sadrzaj>
    <derivirana_varijabla naziv="DomainObject.Predmet.ProtustrankaWithAdressOIB_1">TOMISLAV TRANSPORTI j.d.o.o. za ugostiteljstvo, trgovinu i usluge, OIB 59946435652, Ulica kralja Petra Svačića 7A, 31220 Josipovac</derivirana_varijabla>
  </DomainObject.Predmet.ProtustrankaWithAdressOIB>
  <DomainObject.Predmet.ProtustrankaNazivFormated>
    <izvorni_sadrzaj>TOMISLAV TRANSPORTI j.d.o.o. za ugostiteljstvo, trgovinu i usluge</izvorni_sadrzaj>
    <derivirana_varijabla naziv="DomainObject.Predmet.ProtustrankaNazivFormated_1">TOMISLAV TRANSPORTI j.d.o.o. za ugostiteljstvo, trgovinu i usluge</derivirana_varijabla>
  </DomainObject.Predmet.ProtustrankaNazivFormated>
  <DomainObject.Predmet.ProtustrankaNazivFormatedOIB>
    <izvorni_sadrzaj>TOMISLAV TRANSPORTI j.d.o.o. za ugostiteljstvo, trgovinu i usluge, OIB 59946435652</izvorni_sadrzaj>
    <derivirana_varijabla naziv="DomainObject.Predmet.ProtustrankaNazivFormatedOIB_1">TOMISLAV TRANSPORTI j.d.o.o. za ugostiteljstvo, trgovinu i usluge, OIB 59946435652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TOMISLAV TRANSPORTI j.d.o.o. za ugostiteljstvo, trgovinu i usluge</item>
    </izvorni_sadrzaj>
    <derivirana_varijabla naziv="DomainObject.Predmet.ProtuStrankaListFormated_1">
      <item>TOMISLAV TRANSPORTI j.d.o.o. za ugostiteljstvo, trgovinu i usluge</item>
    </derivirana_varijabla>
  </DomainObject.Predmet.ProtuStrankaListFormated>
  <DomainObject.Predmet.ProtuStrankaListFormatedOIB>
    <izvorni_sadrzaj>
      <item>TOMISLAV TRANSPORTI j.d.o.o. za ugostiteljstvo, trgovinu i usluge, OIB 59946435652</item>
    </izvorni_sadrzaj>
    <derivirana_varijabla naziv="DomainObject.Predmet.ProtuStrankaListFormatedOIB_1">
      <item>TOMISLAV TRANSPORTI j.d.o.o. za ugostiteljstvo, trgovinu i usluge, OIB 59946435652</item>
    </derivirana_varijabla>
  </DomainObject.Predmet.ProtuStrankaListFormatedOIB>
  <DomainObject.Predmet.ProtuStrankaListFormatedWithAdress>
    <izvorni_sadrzaj>
      <item>TOMISLAV TRANSPORTI j.d.o.o. za ugostiteljstvo, trgovinu i usluge, Ulica kralja Petra Svačića 7A, 31220 Josipovac</item>
    </izvorni_sadrzaj>
    <derivirana_varijabla naziv="DomainObject.Predmet.ProtuStrankaListFormatedWithAdress_1">
      <item>TOMISLAV TRANSPORTI j.d.o.o. za ugostiteljstvo, trgovinu i usluge, Ulica kralja Petra Svačića 7A, 31220 Josipovac</item>
    </derivirana_varijabla>
  </DomainObject.Predmet.ProtuStrankaListFormatedWithAdress>
  <DomainObject.Predmet.ProtuStrankaListFormatedWithAdressOIB>
    <izvorni_sadrzaj>
      <item>TOMISLAV TRANSPORTI j.d.o.o. za ugostiteljstvo, trgovinu i usluge, OIB 59946435652, Ulica kralja Petra Svačića 7A, 31220 Josipovac</item>
    </izvorni_sadrzaj>
    <derivirana_varijabla naziv="DomainObject.Predmet.ProtuStrankaListFormatedWithAdressOIB_1">
      <item>TOMISLAV TRANSPORTI j.d.o.o. za ugostiteljstvo, trgovinu i usluge, OIB 59946435652, Ulica kralja Petra Svačića 7A, 31220 Josipovac</item>
    </derivirana_varijabla>
  </DomainObject.Predmet.ProtuStrankaListFormatedWithAdressOIB>
  <DomainObject.Predmet.ProtuStrankaListNazivFormated>
    <izvorni_sadrzaj>
      <item>TOMISLAV TRANSPORTI j.d.o.o. za ugostiteljstvo, trgovinu i usluge</item>
    </izvorni_sadrzaj>
    <derivirana_varijabla naziv="DomainObject.Predmet.ProtuStrankaListNazivFormated_1">
      <item>TOMISLAV TRANSPORTI j.d.o.o. za ugostiteljstvo, trgovinu i usluge</item>
    </derivirana_varijabla>
  </DomainObject.Predmet.ProtuStrankaListNazivFormated>
  <DomainObject.Predmet.ProtuStrankaListNazivFormatedOIB>
    <izvorni_sadrzaj>
      <item>TOMISLAV TRANSPORTI j.d.o.o. za ugostiteljstvo, trgovinu i usluge, OIB 59946435652</item>
    </izvorni_sadrzaj>
    <derivirana_varijabla naziv="DomainObject.Predmet.ProtuStrankaListNazivFormatedOIB_1">
      <item>TOMISLAV TRANSPORTI j.d.o.o. za ugostiteljstvo, trgovinu i usluge, OIB 59946435652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TOMISLAV TRANSPORTI j.d.o.o. za ugostiteljstvo, trgovinu i usluge</izvorni_sadrzaj>
    <derivirana_varijabla naziv="DomainObject.Predmet.ProtustrankaIDrugi_1">TOMISLAV TRANSPORTI j.d.o.o.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TOMISLAV TRANSPORTI j.d.o.o. za ugostiteljstvo, trgovinu i usluge, OIB 59946435652, Ulica kralja Petra Svačića 7A, 31220 Josipovac</izvorni_sadrzaj>
    <derivirana_varijabla naziv="DomainObject.Predmet.ProtustrankaIDrugiAdressOIB_1">TOMISLAV TRANSPORTI j.d.o.o. za ugostiteljstvo, trgovinu i usluge, OIB 59946435652, Ulica kralja Petra Svačića 7A,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TOMISLAV TRANSPORTI j.d.o.o. za ugostiteljstvo, trgovinu i usluge</item>
    </izvorni_sadrzaj>
    <derivirana_varijabla naziv="DomainObject.Predmet.SudioniciListNaziv_1">
      <item>FINA RC OSIJEK</item>
      <item>TOMISLAV TRANSPORTI j.d.o.o. za ugostiteljstvo, trgovinu i usluge</item>
    </derivirana_varijabla>
  </DomainObject.Predmet.SudioniciListNaziv>
  <DomainObject.Predmet.SudioniciListAdressOIB>
    <izvorni_sadrzaj>
      <item>FINA RC OSIJEK, OIB 85821130368</item>
      <item>TOMISLAV TRANSPORTI j.d.o.o. za ugostiteljstvo, trgovinu i usluge, OIB 59946435652, Ulica kralja Petra Svačića 7A,31220 Josipovac</item>
    </izvorni_sadrzaj>
    <derivirana_varijabla naziv="DomainObject.Predmet.SudioniciListAdressOIB_1">
      <item>FINA RC OSIJEK, OIB 85821130368</item>
      <item>TOMISLAV TRANSPORTI j.d.o.o. za ugostiteljstvo, trgovinu i usluge, OIB 59946435652, Ulica kralja Petra Svačića 7A,31220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59946435652</item>
    </izvorni_sadrzaj>
    <derivirana_varijabla naziv="DomainObject.Predmet.SudioniciListNazivOIB_1">
      <item>, OIB 85821130368</item>
      <item>, OIB 59946435652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1973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2017-05-26T12:29:00Z</dcterms:created>
  <dc:creator>Korisnik</dc:creator>
  <cp:lastModifiedBy>Snježana Markotić Jurić</cp:lastModifiedBy>
  <cp:lastPrinted>2017-05-26T12:28:00Z</cp:lastPrinted>
  <dcterms:modified xmlns:xsi="http://www.w3.org/2001/XMLSchema-instance" xsi:type="dcterms:W3CDTF">2017-05-26T12:29:00Z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