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c75a" w14:paraId="653c75a" w:rsidRDefault="00822163" w:rsidR="00B163E7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69620" cx="61722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5259" w:rsidR="00C65259" w:rsidRPr="00C65259"/>
    <w:p w:rsidRDefault="00C65259" w:rsidP="00C65259" w:rsidR="00C65259">
      <w:r>
        <w:t>REPUBLIKA HRVATSKA</w:t>
      </w:r>
    </w:p>
    <w:p w:rsidRDefault="00C65259" w:rsidP="00C65259" w:rsidR="00C65259">
      <w:r>
        <w:t>TRGOVAČKI SUD U ZAGREBU</w:t>
      </w:r>
    </w:p>
    <w:p w:rsidRDefault="00C65259" w:rsidP="00C65259" w:rsidR="00B163E7" w:rsidRPr="00C65259">
      <w:r>
        <w:t>Zagreb, Amruševa 2/II</w:t>
      </w:r>
    </w:p>
    <w:p w:rsidRDefault="00B163E7" w:rsidP="00C65259" w:rsidR="00B163E7" w:rsidRPr="00C65259"/>
    <w:p w:rsidRDefault="00B163E7" w:rsidP="00B163E7" w:rsidR="00B163E7" w:rsidRPr="00C65259">
      <w:pPr>
        <w:jc w:val="center"/>
      </w:pPr>
      <w:r w:rsidRPr="00C65259">
        <w:t>R J E Š E N J E</w:t>
      </w:r>
    </w:p>
    <w:p w:rsidRDefault="00B163E7" w:rsidP="00B163E7" w:rsidR="00B163E7" w:rsidRPr="00C65259">
      <w:pPr>
        <w:jc w:val="center"/>
      </w:pPr>
    </w:p>
    <w:p w:rsidRDefault="00B163E7" w:rsidP="00B163E7" w:rsidR="00B163E7" w:rsidRPr="00C65259">
      <w:pPr>
        <w:jc w:val="center"/>
      </w:pPr>
    </w:p>
    <w:p w:rsidRDefault="00B163E7" w:rsidP="00B163E7" w:rsidR="00D00A79" w:rsidRPr="00C65259">
      <w:pPr>
        <w:jc w:val="both"/>
      </w:pPr>
      <w:r w:rsidRPr="00C65259">
        <w:tab/>
      </w:r>
      <w:r w:rsidR="00C65259" w:rsidRPr="00C65259">
        <w:rPr>
          <w:color w:val="000000"/>
        </w:rPr>
        <w:t>TRGOVAČKI SUD U ZAGREBU, po stečajnom sucu Ivanu Vladiću, u stečajnom postupku nad dužnikom</w:t>
      </w:r>
      <w:r w:rsidR="000A7689">
        <w:rPr>
          <w:color w:val="000000"/>
        </w:rPr>
        <w:t xml:space="preserve"> </w:t>
      </w:r>
      <w:r w:rsidR="00032DB9">
        <w:rPr>
          <w:color w:val="000000"/>
        </w:rPr>
        <w:t>Poljoprivredna zadruga POSAVINA, Sunja, Bobovac 259, OIB 89899232523, dana 03. srpnja</w:t>
      </w:r>
      <w:r w:rsidR="00C65259">
        <w:rPr>
          <w:color w:val="000000"/>
        </w:rPr>
        <w:t xml:space="preserve"> 2017.</w:t>
      </w:r>
    </w:p>
    <w:p w:rsidRDefault="00D00A79" w:rsidP="00B163E7" w:rsidR="00D00A79" w:rsidRPr="00C65259">
      <w:pPr>
        <w:jc w:val="both"/>
      </w:pPr>
    </w:p>
    <w:p w:rsidRDefault="00D00A79" w:rsidP="00D00A79" w:rsidR="00D00A79" w:rsidRPr="00C65259">
      <w:pPr>
        <w:jc w:val="center"/>
      </w:pPr>
      <w:r w:rsidRPr="00C65259">
        <w:t>r i j e š i o   j e</w:t>
      </w:r>
    </w:p>
    <w:p w:rsidRDefault="00D00A79" w:rsidP="00D00A79" w:rsidR="00D00A79" w:rsidRPr="00C65259">
      <w:pPr>
        <w:jc w:val="center"/>
      </w:pPr>
    </w:p>
    <w:p w:rsidRDefault="00D00A79" w:rsidP="00D00A79" w:rsidR="00D00A79" w:rsidRPr="00C65259">
      <w:pPr>
        <w:jc w:val="center"/>
      </w:pPr>
    </w:p>
    <w:p w:rsidRDefault="00C65259" w:rsidP="00D00A79" w:rsidR="005C38CF">
      <w:pPr>
        <w:jc w:val="both"/>
        <w:rPr>
          <w:color w:val="000000"/>
        </w:rPr>
      </w:pPr>
      <w:r>
        <w:tab/>
        <w:t>Saziva se</w:t>
      </w:r>
      <w:r w:rsidR="00D00A79" w:rsidRPr="00C65259">
        <w:t xml:space="preserve"> Skupšti</w:t>
      </w:r>
      <w:r>
        <w:t>na</w:t>
      </w:r>
      <w:r w:rsidR="00235441" w:rsidRPr="00C65259">
        <w:t xml:space="preserve"> vje</w:t>
      </w:r>
      <w:r w:rsidR="00522A01" w:rsidRPr="00C65259">
        <w:t xml:space="preserve">rovnika stečajnog </w:t>
      </w:r>
      <w:r w:rsidR="00032DB9">
        <w:rPr>
          <w:color w:val="000000"/>
        </w:rPr>
        <w:t>Poljoprivredna zadruga POSAVINA, Sunja, Bobovac 259, OIB 89899232523</w:t>
      </w:r>
      <w:r>
        <w:rPr>
          <w:color w:val="000000"/>
        </w:rPr>
        <w:t>,</w:t>
      </w:r>
    </w:p>
    <w:p w:rsidRDefault="00C65259" w:rsidP="00D00A79" w:rsidR="00C65259" w:rsidRPr="00C65259">
      <w:pPr>
        <w:jc w:val="both"/>
      </w:pPr>
    </w:p>
    <w:p w:rsidRDefault="00522A01" w:rsidP="005C38CF" w:rsidR="005C38CF" w:rsidRPr="00C65259">
      <w:pPr>
        <w:jc w:val="center"/>
        <w:rPr>
          <w:u w:val="single"/>
        </w:rPr>
      </w:pPr>
      <w:r w:rsidRPr="00C65259">
        <w:rPr>
          <w:u w:val="single"/>
        </w:rPr>
        <w:t xml:space="preserve">za dan </w:t>
      </w:r>
      <w:r w:rsidR="00032DB9">
        <w:rPr>
          <w:u w:val="single"/>
        </w:rPr>
        <w:t>18. srpnja</w:t>
      </w:r>
      <w:r w:rsidR="000A7689">
        <w:rPr>
          <w:u w:val="single"/>
        </w:rPr>
        <w:t xml:space="preserve"> 2017</w:t>
      </w:r>
      <w:r w:rsidR="00032DB9">
        <w:rPr>
          <w:u w:val="single"/>
        </w:rPr>
        <w:t>.  u 09,00</w:t>
      </w:r>
      <w:r w:rsidR="005C38CF" w:rsidRPr="00C65259">
        <w:rPr>
          <w:u w:val="single"/>
        </w:rPr>
        <w:t xml:space="preserve"> sati</w:t>
      </w:r>
    </w:p>
    <w:p w:rsidRDefault="005C38CF" w:rsidP="005C38CF" w:rsidR="005C38CF" w:rsidRPr="00C65259">
      <w:pPr>
        <w:jc w:val="center"/>
        <w:rPr>
          <w:u w:val="single"/>
        </w:rPr>
      </w:pPr>
    </w:p>
    <w:p w:rsidRDefault="005C38CF" w:rsidP="005C38CF" w:rsidR="005C38CF" w:rsidRPr="00C65259">
      <w:pPr>
        <w:jc w:val="both"/>
      </w:pPr>
      <w:r w:rsidRPr="00C65259">
        <w:tab/>
        <w:t>u Trgovačkom sudu u Zag</w:t>
      </w:r>
      <w:r w:rsidR="00235441" w:rsidRPr="00C65259">
        <w:t>rebu, Petrinjska 8, soba broj 24/</w:t>
      </w:r>
      <w:r w:rsidRPr="00C65259">
        <w:t>I</w:t>
      </w:r>
      <w:r w:rsidR="00235441" w:rsidRPr="00C65259">
        <w:t>,</w:t>
      </w:r>
    </w:p>
    <w:p w:rsidRDefault="005C38CF" w:rsidP="005C38CF" w:rsidR="005C38CF" w:rsidRPr="00C65259">
      <w:pPr>
        <w:jc w:val="both"/>
      </w:pPr>
    </w:p>
    <w:p w:rsidRDefault="005C38CF" w:rsidP="005C38CF" w:rsidR="005C38CF" w:rsidRPr="00C65259">
      <w:pPr>
        <w:ind w:firstLine="708"/>
        <w:jc w:val="both"/>
      </w:pPr>
      <w:r w:rsidRPr="00C65259">
        <w:t>sa dnevnim redom:</w:t>
      </w:r>
    </w:p>
    <w:p w:rsidRDefault="005C38CF" w:rsidP="005C38CF" w:rsidR="005C38CF" w:rsidRPr="00C65259">
      <w:pPr>
        <w:ind w:firstLine="708"/>
        <w:jc w:val="both"/>
      </w:pPr>
    </w:p>
    <w:p w:rsidRDefault="000A7689" w:rsidP="000A7689" w:rsidR="00C65259">
      <w:pPr>
        <w:numPr>
          <w:ilvl w:val="0"/>
          <w:numId w:val="3"/>
        </w:numPr>
        <w:jc w:val="both"/>
      </w:pPr>
      <w:r>
        <w:t>Izvještaj stečajne upraviteljice o dosadašnjem tijeku postupka</w:t>
      </w:r>
    </w:p>
    <w:p w:rsidRDefault="00032DB9" w:rsidP="000A7689" w:rsidR="000A7689">
      <w:pPr>
        <w:numPr>
          <w:ilvl w:val="0"/>
          <w:numId w:val="3"/>
        </w:numPr>
        <w:jc w:val="both"/>
      </w:pPr>
      <w:r>
        <w:t>Očitovanje i d</w:t>
      </w:r>
      <w:r w:rsidR="000A7689">
        <w:t>onošenje odluke od strane skupštine o</w:t>
      </w:r>
      <w:r>
        <w:t xml:space="preserve"> obustavi i zaključenju stečajnog postupka. </w:t>
      </w:r>
    </w:p>
    <w:p w:rsidRDefault="000A7689" w:rsidP="000A7689" w:rsidR="000A7689" w:rsidRPr="00C65259">
      <w:pPr>
        <w:numPr>
          <w:ilvl w:val="0"/>
          <w:numId w:val="3"/>
        </w:numPr>
        <w:jc w:val="both"/>
      </w:pPr>
      <w:r>
        <w:t>Razno.</w:t>
      </w:r>
    </w:p>
    <w:p w:rsidRDefault="005C38CF" w:rsidP="005C38CF" w:rsidR="005C38CF" w:rsidRPr="00C65259">
      <w:pPr>
        <w:jc w:val="both"/>
      </w:pPr>
    </w:p>
    <w:p w:rsidRDefault="005C38CF" w:rsidP="005C38CF" w:rsidR="005C38CF" w:rsidRPr="00C65259">
      <w:pPr>
        <w:jc w:val="both"/>
      </w:pPr>
    </w:p>
    <w:p w:rsidRDefault="00235441" w:rsidP="005C38CF" w:rsidR="00235441" w:rsidRPr="00C65259">
      <w:pPr>
        <w:jc w:val="both"/>
      </w:pPr>
    </w:p>
    <w:p w:rsidRDefault="00032DB9" w:rsidP="005C38CF" w:rsidR="005C38CF" w:rsidRPr="00C65259">
      <w:pPr>
        <w:jc w:val="center"/>
      </w:pPr>
      <w:r>
        <w:t>U Zagrebu, 03. srpnja</w:t>
      </w:r>
      <w:r w:rsidR="00C65259">
        <w:t xml:space="preserve"> 2017.</w:t>
      </w:r>
      <w:r w:rsidR="005C38CF" w:rsidRPr="00C65259">
        <w:t xml:space="preserve"> </w:t>
      </w:r>
    </w:p>
    <w:p w:rsidRDefault="005C38CF" w:rsidP="005C38CF" w:rsidR="005C38CF" w:rsidRPr="00C65259">
      <w:pPr>
        <w:jc w:val="center"/>
      </w:pPr>
    </w:p>
    <w:p w:rsidRDefault="005C38CF" w:rsidP="005C38CF" w:rsidR="005C38CF" w:rsidRPr="00C65259">
      <w:pPr>
        <w:jc w:val="center"/>
      </w:pPr>
    </w:p>
    <w:p w:rsidRDefault="00C65259" w:rsidP="005C38CF" w:rsidR="005C38CF" w:rsidRPr="00C6525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8CF" w:rsidRPr="00C65259">
        <w:t>SUDAC</w:t>
      </w:r>
    </w:p>
    <w:p w:rsidRDefault="005C38CF" w:rsidP="00846D7C" w:rsidR="0086123F">
      <w:pPr>
        <w:jc w:val="center"/>
      </w:pPr>
      <w:r w:rsidRPr="00C65259">
        <w:tab/>
      </w:r>
      <w:r w:rsidRPr="00C65259">
        <w:tab/>
      </w:r>
      <w:r w:rsidRPr="00C65259">
        <w:tab/>
      </w:r>
      <w:r w:rsidRPr="00C65259">
        <w:tab/>
      </w:r>
      <w:r w:rsidRPr="00C65259">
        <w:tab/>
      </w:r>
      <w:r w:rsidRPr="00C65259">
        <w:tab/>
        <w:t>Ivan Vladić</w:t>
      </w:r>
      <w:r w:rsidR="00846D7C">
        <w:t>, v.r.</w:t>
      </w:r>
    </w:p>
    <w:p w:rsidRDefault="00846D7C" w:rsidP="00846D7C" w:rsidR="00846D7C">
      <w:pPr>
        <w:jc w:val="center"/>
      </w:pPr>
    </w:p>
    <w:p w:rsidRDefault="00846D7C" w:rsidP="00846D7C" w:rsidR="00846D7C">
      <w:pPr>
        <w:jc w:val="center"/>
      </w:pPr>
    </w:p>
    <w:p w:rsidRDefault="00846D7C" w:rsidP="00E82D09" w:rsidR="00846D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846D7C" w:rsidP="00E82D09" w:rsidR="00846D7C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846D7C" w:rsidP="00846D7C" w:rsidR="00846D7C" w:rsidRPr="00C65259">
      <w:pPr>
        <w:jc w:val="center"/>
      </w:pPr>
    </w:p>
    <w:sectPr w:rsidR="00846D7C" w:rsidRPr="00C6525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259" w:rsidP="00C65259" w:rsidR="00C65259">
      <w:r>
        <w:separator/>
      </w:r>
    </w:p>
  </w:endnote>
  <w:endnote w:id="0" w:type="continuationSeparator">
    <w:p w:rsidRDefault="00C65259" w:rsidP="00C65259" w:rsidR="00C65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259" w:rsidP="00C65259" w:rsidR="00C65259">
      <w:r>
        <w:separator/>
      </w:r>
    </w:p>
  </w:footnote>
  <w:footnote w:id="0" w:type="continuationSeparator">
    <w:p w:rsidRDefault="00C65259" w:rsidP="00C65259" w:rsidR="00C65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259" w:rsidR="00C6525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1B19">
      <w:rPr>
        <w:noProof/>
      </w:rPr>
      <w:t>1</w:t>
    </w:r>
    <w:r>
      <w:fldChar w:fldCharType="end"/>
    </w:r>
  </w:p>
  <w:p w:rsidRDefault="00032DB9" w:rsidP="00C65259" w:rsidR="00C65259" w:rsidRPr="00C65259">
    <w:pPr>
      <w:pStyle w:val="Zaglavlje"/>
      <w:jc w:val="right"/>
      <w:rPr>
        <w:b/>
      </w:rPr>
    </w:pPr>
    <w:r>
      <w:rPr>
        <w:b/>
      </w:rPr>
      <w:t>28. St-4496</w:t>
    </w:r>
    <w:r w:rsidR="00C65259">
      <w:rPr>
        <w:b/>
      </w:rPr>
      <w:t>/16</w:t>
    </w:r>
  </w:p>
  <w:p w:rsidRDefault="00C65259" w:rsidR="00C652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03982"/>
    <w:multiLevelType w:val="hybridMultilevel"/>
    <w:tmpl w:val="F3EC701E"/>
    <w:lvl w:tplc="9D30E7D8" w:ilvl="0">
      <w:start w:val="28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3F5B4BF7"/>
    <w:multiLevelType w:val="hybridMultilevel"/>
    <w:tmpl w:val="5E02D2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80462B6"/>
    <w:multiLevelType w:val="hybridMultilevel"/>
    <w:tmpl w:val="7B7245C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182"/>
    <w:rsid w:val="000000BD"/>
    <w:rsid w:val="00001260"/>
    <w:rsid w:val="00002ECE"/>
    <w:rsid w:val="00003792"/>
    <w:rsid w:val="00003D2D"/>
    <w:rsid w:val="00004B21"/>
    <w:rsid w:val="00004E08"/>
    <w:rsid w:val="00004F8E"/>
    <w:rsid w:val="00007C9F"/>
    <w:rsid w:val="00010260"/>
    <w:rsid w:val="00011159"/>
    <w:rsid w:val="000117A3"/>
    <w:rsid w:val="00012B76"/>
    <w:rsid w:val="00012EB4"/>
    <w:rsid w:val="00013385"/>
    <w:rsid w:val="000133FE"/>
    <w:rsid w:val="000162CD"/>
    <w:rsid w:val="00016772"/>
    <w:rsid w:val="0001688B"/>
    <w:rsid w:val="00017032"/>
    <w:rsid w:val="000203A9"/>
    <w:rsid w:val="0002102E"/>
    <w:rsid w:val="000216CA"/>
    <w:rsid w:val="00021C72"/>
    <w:rsid w:val="000220C0"/>
    <w:rsid w:val="000220C7"/>
    <w:rsid w:val="0002318F"/>
    <w:rsid w:val="00023A5E"/>
    <w:rsid w:val="00023C45"/>
    <w:rsid w:val="00025054"/>
    <w:rsid w:val="00025630"/>
    <w:rsid w:val="00026034"/>
    <w:rsid w:val="000267D8"/>
    <w:rsid w:val="00030F85"/>
    <w:rsid w:val="000312F7"/>
    <w:rsid w:val="00032DB9"/>
    <w:rsid w:val="00032ED7"/>
    <w:rsid w:val="00037803"/>
    <w:rsid w:val="000408BB"/>
    <w:rsid w:val="000419D9"/>
    <w:rsid w:val="00041F01"/>
    <w:rsid w:val="00042CCE"/>
    <w:rsid w:val="0004317F"/>
    <w:rsid w:val="00043E81"/>
    <w:rsid w:val="00043F97"/>
    <w:rsid w:val="0004550D"/>
    <w:rsid w:val="00047D2E"/>
    <w:rsid w:val="00052951"/>
    <w:rsid w:val="0005312C"/>
    <w:rsid w:val="000532A3"/>
    <w:rsid w:val="0005443C"/>
    <w:rsid w:val="00055348"/>
    <w:rsid w:val="000561A0"/>
    <w:rsid w:val="000574F2"/>
    <w:rsid w:val="0006051C"/>
    <w:rsid w:val="000607CA"/>
    <w:rsid w:val="00060E5E"/>
    <w:rsid w:val="00060FCD"/>
    <w:rsid w:val="00061DB7"/>
    <w:rsid w:val="00063DDD"/>
    <w:rsid w:val="000648C7"/>
    <w:rsid w:val="00065090"/>
    <w:rsid w:val="00065646"/>
    <w:rsid w:val="0006598C"/>
    <w:rsid w:val="000677B9"/>
    <w:rsid w:val="00067831"/>
    <w:rsid w:val="00067A9A"/>
    <w:rsid w:val="00067CCD"/>
    <w:rsid w:val="0007125C"/>
    <w:rsid w:val="00071CEE"/>
    <w:rsid w:val="00071F66"/>
    <w:rsid w:val="00072448"/>
    <w:rsid w:val="0007274C"/>
    <w:rsid w:val="000728CA"/>
    <w:rsid w:val="00072AA2"/>
    <w:rsid w:val="00072F5E"/>
    <w:rsid w:val="000742EE"/>
    <w:rsid w:val="000749C8"/>
    <w:rsid w:val="00075276"/>
    <w:rsid w:val="00077A0F"/>
    <w:rsid w:val="000808EA"/>
    <w:rsid w:val="00080AF1"/>
    <w:rsid w:val="00082105"/>
    <w:rsid w:val="00087BDA"/>
    <w:rsid w:val="00090615"/>
    <w:rsid w:val="000911CE"/>
    <w:rsid w:val="000917D0"/>
    <w:rsid w:val="00092318"/>
    <w:rsid w:val="00093D82"/>
    <w:rsid w:val="00093DAC"/>
    <w:rsid w:val="00094C61"/>
    <w:rsid w:val="00095258"/>
    <w:rsid w:val="00096522"/>
    <w:rsid w:val="000966C7"/>
    <w:rsid w:val="000A0F4E"/>
    <w:rsid w:val="000A1B7B"/>
    <w:rsid w:val="000A2049"/>
    <w:rsid w:val="000A2C23"/>
    <w:rsid w:val="000A2F6F"/>
    <w:rsid w:val="000A3AD7"/>
    <w:rsid w:val="000A4135"/>
    <w:rsid w:val="000A5626"/>
    <w:rsid w:val="000A57A4"/>
    <w:rsid w:val="000A706D"/>
    <w:rsid w:val="000A7689"/>
    <w:rsid w:val="000A76AC"/>
    <w:rsid w:val="000A7808"/>
    <w:rsid w:val="000B0081"/>
    <w:rsid w:val="000B065E"/>
    <w:rsid w:val="000B262E"/>
    <w:rsid w:val="000B2A35"/>
    <w:rsid w:val="000B32A8"/>
    <w:rsid w:val="000B336C"/>
    <w:rsid w:val="000B5656"/>
    <w:rsid w:val="000B63B1"/>
    <w:rsid w:val="000B6B06"/>
    <w:rsid w:val="000B7B55"/>
    <w:rsid w:val="000C1A2B"/>
    <w:rsid w:val="000C3AA2"/>
    <w:rsid w:val="000C3E09"/>
    <w:rsid w:val="000C4CEA"/>
    <w:rsid w:val="000C53C5"/>
    <w:rsid w:val="000C63FA"/>
    <w:rsid w:val="000C6A77"/>
    <w:rsid w:val="000C6F2C"/>
    <w:rsid w:val="000C718C"/>
    <w:rsid w:val="000C76EB"/>
    <w:rsid w:val="000C779B"/>
    <w:rsid w:val="000D0B53"/>
    <w:rsid w:val="000D1BED"/>
    <w:rsid w:val="000D1F3B"/>
    <w:rsid w:val="000D254D"/>
    <w:rsid w:val="000D2560"/>
    <w:rsid w:val="000D2B56"/>
    <w:rsid w:val="000D2D78"/>
    <w:rsid w:val="000D37FB"/>
    <w:rsid w:val="000D4AB1"/>
    <w:rsid w:val="000D690E"/>
    <w:rsid w:val="000D75A1"/>
    <w:rsid w:val="000D7C4E"/>
    <w:rsid w:val="000E47B9"/>
    <w:rsid w:val="000E4D95"/>
    <w:rsid w:val="000E50C5"/>
    <w:rsid w:val="000E5356"/>
    <w:rsid w:val="000E6DC2"/>
    <w:rsid w:val="000E712F"/>
    <w:rsid w:val="000E77F5"/>
    <w:rsid w:val="000F0E80"/>
    <w:rsid w:val="000F1A90"/>
    <w:rsid w:val="000F1FC4"/>
    <w:rsid w:val="000F22ED"/>
    <w:rsid w:val="000F31A1"/>
    <w:rsid w:val="000F3F27"/>
    <w:rsid w:val="000F4C96"/>
    <w:rsid w:val="000F50B0"/>
    <w:rsid w:val="000F55A3"/>
    <w:rsid w:val="000F5D73"/>
    <w:rsid w:val="000F5FA9"/>
    <w:rsid w:val="000F60BC"/>
    <w:rsid w:val="000F6E2D"/>
    <w:rsid w:val="000F7419"/>
    <w:rsid w:val="000F7824"/>
    <w:rsid w:val="001004FB"/>
    <w:rsid w:val="001005C5"/>
    <w:rsid w:val="001014A1"/>
    <w:rsid w:val="0010387E"/>
    <w:rsid w:val="00103FED"/>
    <w:rsid w:val="00106076"/>
    <w:rsid w:val="0010611B"/>
    <w:rsid w:val="0010650A"/>
    <w:rsid w:val="00107CA7"/>
    <w:rsid w:val="00107CF9"/>
    <w:rsid w:val="00113AAF"/>
    <w:rsid w:val="001142B0"/>
    <w:rsid w:val="00114821"/>
    <w:rsid w:val="0011495C"/>
    <w:rsid w:val="00117189"/>
    <w:rsid w:val="0011747D"/>
    <w:rsid w:val="00120752"/>
    <w:rsid w:val="00121609"/>
    <w:rsid w:val="0012189C"/>
    <w:rsid w:val="001225A6"/>
    <w:rsid w:val="001227AA"/>
    <w:rsid w:val="0012331C"/>
    <w:rsid w:val="00123538"/>
    <w:rsid w:val="00123CA0"/>
    <w:rsid w:val="00124429"/>
    <w:rsid w:val="00124A0F"/>
    <w:rsid w:val="00125E39"/>
    <w:rsid w:val="00127795"/>
    <w:rsid w:val="001315F8"/>
    <w:rsid w:val="00131D08"/>
    <w:rsid w:val="00132042"/>
    <w:rsid w:val="00133E1B"/>
    <w:rsid w:val="00134389"/>
    <w:rsid w:val="00135D5D"/>
    <w:rsid w:val="001368DF"/>
    <w:rsid w:val="00136B76"/>
    <w:rsid w:val="00142148"/>
    <w:rsid w:val="0014256D"/>
    <w:rsid w:val="00143C93"/>
    <w:rsid w:val="00143F02"/>
    <w:rsid w:val="00145C2C"/>
    <w:rsid w:val="00150634"/>
    <w:rsid w:val="0015075E"/>
    <w:rsid w:val="00150B91"/>
    <w:rsid w:val="00150E2F"/>
    <w:rsid w:val="001517A1"/>
    <w:rsid w:val="0015264A"/>
    <w:rsid w:val="0015333A"/>
    <w:rsid w:val="00153726"/>
    <w:rsid w:val="00153BFB"/>
    <w:rsid w:val="001540C2"/>
    <w:rsid w:val="00154E92"/>
    <w:rsid w:val="0015557A"/>
    <w:rsid w:val="0015704C"/>
    <w:rsid w:val="00160CD8"/>
    <w:rsid w:val="00161D76"/>
    <w:rsid w:val="001623F0"/>
    <w:rsid w:val="001636C9"/>
    <w:rsid w:val="00164DC6"/>
    <w:rsid w:val="001655B4"/>
    <w:rsid w:val="00166368"/>
    <w:rsid w:val="001673A4"/>
    <w:rsid w:val="0017037A"/>
    <w:rsid w:val="00171891"/>
    <w:rsid w:val="00173F00"/>
    <w:rsid w:val="00174FD6"/>
    <w:rsid w:val="00177CCA"/>
    <w:rsid w:val="00181081"/>
    <w:rsid w:val="001811AB"/>
    <w:rsid w:val="00181620"/>
    <w:rsid w:val="001834C2"/>
    <w:rsid w:val="0018420B"/>
    <w:rsid w:val="0018592D"/>
    <w:rsid w:val="00186B42"/>
    <w:rsid w:val="00186F58"/>
    <w:rsid w:val="001915CE"/>
    <w:rsid w:val="0019193D"/>
    <w:rsid w:val="00192CD8"/>
    <w:rsid w:val="00193115"/>
    <w:rsid w:val="00195182"/>
    <w:rsid w:val="00196770"/>
    <w:rsid w:val="00196E5D"/>
    <w:rsid w:val="0019744D"/>
    <w:rsid w:val="001A03E0"/>
    <w:rsid w:val="001A07DA"/>
    <w:rsid w:val="001A0961"/>
    <w:rsid w:val="001A104F"/>
    <w:rsid w:val="001A5343"/>
    <w:rsid w:val="001A6D87"/>
    <w:rsid w:val="001B0877"/>
    <w:rsid w:val="001B0A5E"/>
    <w:rsid w:val="001B0DB5"/>
    <w:rsid w:val="001B2033"/>
    <w:rsid w:val="001B337D"/>
    <w:rsid w:val="001B4DE5"/>
    <w:rsid w:val="001B55C0"/>
    <w:rsid w:val="001B7932"/>
    <w:rsid w:val="001C020B"/>
    <w:rsid w:val="001C03D9"/>
    <w:rsid w:val="001C1F27"/>
    <w:rsid w:val="001C3157"/>
    <w:rsid w:val="001C3187"/>
    <w:rsid w:val="001C54E6"/>
    <w:rsid w:val="001C5CC4"/>
    <w:rsid w:val="001C6D0F"/>
    <w:rsid w:val="001C6F29"/>
    <w:rsid w:val="001C7DA0"/>
    <w:rsid w:val="001D14CC"/>
    <w:rsid w:val="001D22D3"/>
    <w:rsid w:val="001D36EB"/>
    <w:rsid w:val="001D4810"/>
    <w:rsid w:val="001D4A4D"/>
    <w:rsid w:val="001D588B"/>
    <w:rsid w:val="001D6BB7"/>
    <w:rsid w:val="001D70C4"/>
    <w:rsid w:val="001D726C"/>
    <w:rsid w:val="001D7828"/>
    <w:rsid w:val="001E0DB0"/>
    <w:rsid w:val="001E247C"/>
    <w:rsid w:val="001E3910"/>
    <w:rsid w:val="001E535C"/>
    <w:rsid w:val="001F02A4"/>
    <w:rsid w:val="001F0A40"/>
    <w:rsid w:val="001F3347"/>
    <w:rsid w:val="001F3C8E"/>
    <w:rsid w:val="001F40B7"/>
    <w:rsid w:val="001F5CCD"/>
    <w:rsid w:val="001F647C"/>
    <w:rsid w:val="002001C8"/>
    <w:rsid w:val="00200481"/>
    <w:rsid w:val="002013F6"/>
    <w:rsid w:val="00201E52"/>
    <w:rsid w:val="00201FD6"/>
    <w:rsid w:val="00202727"/>
    <w:rsid w:val="00202B10"/>
    <w:rsid w:val="00202DEC"/>
    <w:rsid w:val="00203D6B"/>
    <w:rsid w:val="00204269"/>
    <w:rsid w:val="00204732"/>
    <w:rsid w:val="00206EDC"/>
    <w:rsid w:val="00207A09"/>
    <w:rsid w:val="00207D82"/>
    <w:rsid w:val="00210D6B"/>
    <w:rsid w:val="00212388"/>
    <w:rsid w:val="002139F2"/>
    <w:rsid w:val="0021568B"/>
    <w:rsid w:val="00216AD9"/>
    <w:rsid w:val="00217576"/>
    <w:rsid w:val="00220E4D"/>
    <w:rsid w:val="002238FB"/>
    <w:rsid w:val="00225DB5"/>
    <w:rsid w:val="00225FCC"/>
    <w:rsid w:val="00227007"/>
    <w:rsid w:val="0022744B"/>
    <w:rsid w:val="00227CD3"/>
    <w:rsid w:val="00227DF3"/>
    <w:rsid w:val="00230608"/>
    <w:rsid w:val="00231C9C"/>
    <w:rsid w:val="0023208D"/>
    <w:rsid w:val="002324FE"/>
    <w:rsid w:val="00232BC5"/>
    <w:rsid w:val="002341F0"/>
    <w:rsid w:val="00235441"/>
    <w:rsid w:val="00237049"/>
    <w:rsid w:val="00240A95"/>
    <w:rsid w:val="00241D36"/>
    <w:rsid w:val="002453C9"/>
    <w:rsid w:val="00247721"/>
    <w:rsid w:val="002477AA"/>
    <w:rsid w:val="0025014D"/>
    <w:rsid w:val="00251F31"/>
    <w:rsid w:val="0025234D"/>
    <w:rsid w:val="00252406"/>
    <w:rsid w:val="00252BDB"/>
    <w:rsid w:val="00252F18"/>
    <w:rsid w:val="002551AD"/>
    <w:rsid w:val="00256231"/>
    <w:rsid w:val="002579BB"/>
    <w:rsid w:val="00257C90"/>
    <w:rsid w:val="00257DDA"/>
    <w:rsid w:val="00261538"/>
    <w:rsid w:val="0026396C"/>
    <w:rsid w:val="0026453D"/>
    <w:rsid w:val="002648FB"/>
    <w:rsid w:val="002650F5"/>
    <w:rsid w:val="00265166"/>
    <w:rsid w:val="00266810"/>
    <w:rsid w:val="00267B4B"/>
    <w:rsid w:val="00270803"/>
    <w:rsid w:val="00270D89"/>
    <w:rsid w:val="0027228A"/>
    <w:rsid w:val="002728D0"/>
    <w:rsid w:val="00272FEF"/>
    <w:rsid w:val="002732C0"/>
    <w:rsid w:val="0027413D"/>
    <w:rsid w:val="00275964"/>
    <w:rsid w:val="00276F95"/>
    <w:rsid w:val="00277C47"/>
    <w:rsid w:val="00280C90"/>
    <w:rsid w:val="00281484"/>
    <w:rsid w:val="002835A2"/>
    <w:rsid w:val="00283FFB"/>
    <w:rsid w:val="00287645"/>
    <w:rsid w:val="00287C1D"/>
    <w:rsid w:val="00287DF7"/>
    <w:rsid w:val="00291620"/>
    <w:rsid w:val="002926FF"/>
    <w:rsid w:val="00292844"/>
    <w:rsid w:val="00292F61"/>
    <w:rsid w:val="002932AD"/>
    <w:rsid w:val="002946DD"/>
    <w:rsid w:val="00295B76"/>
    <w:rsid w:val="00296B2E"/>
    <w:rsid w:val="00296B38"/>
    <w:rsid w:val="002977EB"/>
    <w:rsid w:val="00297C7F"/>
    <w:rsid w:val="002A094D"/>
    <w:rsid w:val="002A102D"/>
    <w:rsid w:val="002A2611"/>
    <w:rsid w:val="002A2AF5"/>
    <w:rsid w:val="002A2C15"/>
    <w:rsid w:val="002A314A"/>
    <w:rsid w:val="002A3D90"/>
    <w:rsid w:val="002A47F0"/>
    <w:rsid w:val="002A61ED"/>
    <w:rsid w:val="002A7C09"/>
    <w:rsid w:val="002B053E"/>
    <w:rsid w:val="002B0EE5"/>
    <w:rsid w:val="002B149F"/>
    <w:rsid w:val="002B16B3"/>
    <w:rsid w:val="002B326E"/>
    <w:rsid w:val="002B4524"/>
    <w:rsid w:val="002B5B0E"/>
    <w:rsid w:val="002B6240"/>
    <w:rsid w:val="002B6B1B"/>
    <w:rsid w:val="002B7688"/>
    <w:rsid w:val="002C039F"/>
    <w:rsid w:val="002C1524"/>
    <w:rsid w:val="002C2CC1"/>
    <w:rsid w:val="002C3431"/>
    <w:rsid w:val="002C38A9"/>
    <w:rsid w:val="002C414C"/>
    <w:rsid w:val="002C52AD"/>
    <w:rsid w:val="002C5707"/>
    <w:rsid w:val="002C5C6C"/>
    <w:rsid w:val="002C64AD"/>
    <w:rsid w:val="002C7EA6"/>
    <w:rsid w:val="002D1A88"/>
    <w:rsid w:val="002D1BA7"/>
    <w:rsid w:val="002D2134"/>
    <w:rsid w:val="002D335F"/>
    <w:rsid w:val="002D3E27"/>
    <w:rsid w:val="002D502E"/>
    <w:rsid w:val="002D5A9D"/>
    <w:rsid w:val="002D6567"/>
    <w:rsid w:val="002D6AB7"/>
    <w:rsid w:val="002D711F"/>
    <w:rsid w:val="002D7531"/>
    <w:rsid w:val="002D7B43"/>
    <w:rsid w:val="002E01FF"/>
    <w:rsid w:val="002E02E9"/>
    <w:rsid w:val="002E1A9D"/>
    <w:rsid w:val="002E2570"/>
    <w:rsid w:val="002E381E"/>
    <w:rsid w:val="002E3A93"/>
    <w:rsid w:val="002E682C"/>
    <w:rsid w:val="002E7151"/>
    <w:rsid w:val="002F11B0"/>
    <w:rsid w:val="002F11F4"/>
    <w:rsid w:val="002F20A3"/>
    <w:rsid w:val="002F2DD9"/>
    <w:rsid w:val="002F32B4"/>
    <w:rsid w:val="002F484F"/>
    <w:rsid w:val="002F48FA"/>
    <w:rsid w:val="002F7024"/>
    <w:rsid w:val="00300062"/>
    <w:rsid w:val="003005FA"/>
    <w:rsid w:val="00301972"/>
    <w:rsid w:val="00302CBF"/>
    <w:rsid w:val="00306A57"/>
    <w:rsid w:val="00307FDA"/>
    <w:rsid w:val="0031012B"/>
    <w:rsid w:val="00310DF2"/>
    <w:rsid w:val="0031110C"/>
    <w:rsid w:val="00311167"/>
    <w:rsid w:val="0031124F"/>
    <w:rsid w:val="003118E0"/>
    <w:rsid w:val="00311B19"/>
    <w:rsid w:val="00311FF9"/>
    <w:rsid w:val="00312819"/>
    <w:rsid w:val="00313916"/>
    <w:rsid w:val="003140D8"/>
    <w:rsid w:val="00314D9C"/>
    <w:rsid w:val="00314E16"/>
    <w:rsid w:val="00316301"/>
    <w:rsid w:val="00316373"/>
    <w:rsid w:val="0031664B"/>
    <w:rsid w:val="00316B77"/>
    <w:rsid w:val="00317C4A"/>
    <w:rsid w:val="00321D23"/>
    <w:rsid w:val="00322524"/>
    <w:rsid w:val="00323E13"/>
    <w:rsid w:val="003267BB"/>
    <w:rsid w:val="00326C25"/>
    <w:rsid w:val="00326EA6"/>
    <w:rsid w:val="00327038"/>
    <w:rsid w:val="00327B7D"/>
    <w:rsid w:val="0033051A"/>
    <w:rsid w:val="00331DBE"/>
    <w:rsid w:val="00331FDA"/>
    <w:rsid w:val="00332089"/>
    <w:rsid w:val="0033223D"/>
    <w:rsid w:val="00332A98"/>
    <w:rsid w:val="00332B1A"/>
    <w:rsid w:val="00333B42"/>
    <w:rsid w:val="00335343"/>
    <w:rsid w:val="00336F03"/>
    <w:rsid w:val="00341676"/>
    <w:rsid w:val="00341E89"/>
    <w:rsid w:val="00341FF9"/>
    <w:rsid w:val="00342594"/>
    <w:rsid w:val="0034260D"/>
    <w:rsid w:val="00343E61"/>
    <w:rsid w:val="0034710E"/>
    <w:rsid w:val="00347992"/>
    <w:rsid w:val="00347A86"/>
    <w:rsid w:val="00347CD4"/>
    <w:rsid w:val="00347E84"/>
    <w:rsid w:val="00350DF3"/>
    <w:rsid w:val="0035264B"/>
    <w:rsid w:val="003527F1"/>
    <w:rsid w:val="00352EFE"/>
    <w:rsid w:val="0035310F"/>
    <w:rsid w:val="00355045"/>
    <w:rsid w:val="00355FBF"/>
    <w:rsid w:val="00356F26"/>
    <w:rsid w:val="003607B3"/>
    <w:rsid w:val="00360AF5"/>
    <w:rsid w:val="00361821"/>
    <w:rsid w:val="00361A22"/>
    <w:rsid w:val="003625B7"/>
    <w:rsid w:val="003637D6"/>
    <w:rsid w:val="00363E2F"/>
    <w:rsid w:val="00365308"/>
    <w:rsid w:val="003654FC"/>
    <w:rsid w:val="003655A6"/>
    <w:rsid w:val="00365878"/>
    <w:rsid w:val="00365D1D"/>
    <w:rsid w:val="003666EF"/>
    <w:rsid w:val="00367224"/>
    <w:rsid w:val="00367FBC"/>
    <w:rsid w:val="00370104"/>
    <w:rsid w:val="003707DE"/>
    <w:rsid w:val="00370E91"/>
    <w:rsid w:val="0037186E"/>
    <w:rsid w:val="00371E17"/>
    <w:rsid w:val="00372372"/>
    <w:rsid w:val="00372A6E"/>
    <w:rsid w:val="00372D05"/>
    <w:rsid w:val="003742A9"/>
    <w:rsid w:val="0037510F"/>
    <w:rsid w:val="0037557B"/>
    <w:rsid w:val="003762F3"/>
    <w:rsid w:val="00376B86"/>
    <w:rsid w:val="003776B0"/>
    <w:rsid w:val="00377B65"/>
    <w:rsid w:val="00377C7A"/>
    <w:rsid w:val="00380ACF"/>
    <w:rsid w:val="00380CAF"/>
    <w:rsid w:val="00380CE9"/>
    <w:rsid w:val="00381121"/>
    <w:rsid w:val="00381592"/>
    <w:rsid w:val="00386A20"/>
    <w:rsid w:val="00386B33"/>
    <w:rsid w:val="00387B0C"/>
    <w:rsid w:val="00390A7A"/>
    <w:rsid w:val="00390B02"/>
    <w:rsid w:val="003915EE"/>
    <w:rsid w:val="00393BE7"/>
    <w:rsid w:val="00394F5C"/>
    <w:rsid w:val="003958F1"/>
    <w:rsid w:val="00395AE3"/>
    <w:rsid w:val="003A0B5A"/>
    <w:rsid w:val="003A2C1E"/>
    <w:rsid w:val="003A2CC7"/>
    <w:rsid w:val="003A3FC4"/>
    <w:rsid w:val="003A4FEC"/>
    <w:rsid w:val="003A5527"/>
    <w:rsid w:val="003B076A"/>
    <w:rsid w:val="003B1A87"/>
    <w:rsid w:val="003B375A"/>
    <w:rsid w:val="003B44E2"/>
    <w:rsid w:val="003B544F"/>
    <w:rsid w:val="003B6DBB"/>
    <w:rsid w:val="003B72BF"/>
    <w:rsid w:val="003C0353"/>
    <w:rsid w:val="003C17CC"/>
    <w:rsid w:val="003C2597"/>
    <w:rsid w:val="003C2B02"/>
    <w:rsid w:val="003C32C0"/>
    <w:rsid w:val="003C510E"/>
    <w:rsid w:val="003C648A"/>
    <w:rsid w:val="003D1E39"/>
    <w:rsid w:val="003D3D9B"/>
    <w:rsid w:val="003D5A2E"/>
    <w:rsid w:val="003D624A"/>
    <w:rsid w:val="003D64A6"/>
    <w:rsid w:val="003D72E5"/>
    <w:rsid w:val="003D7698"/>
    <w:rsid w:val="003E04CE"/>
    <w:rsid w:val="003E0BE0"/>
    <w:rsid w:val="003E4118"/>
    <w:rsid w:val="003E41C9"/>
    <w:rsid w:val="003E4A0E"/>
    <w:rsid w:val="003E5571"/>
    <w:rsid w:val="003E6DB0"/>
    <w:rsid w:val="003E791F"/>
    <w:rsid w:val="003F03C2"/>
    <w:rsid w:val="003F2291"/>
    <w:rsid w:val="003F43A8"/>
    <w:rsid w:val="003F6320"/>
    <w:rsid w:val="003F6416"/>
    <w:rsid w:val="00400276"/>
    <w:rsid w:val="00400331"/>
    <w:rsid w:val="00400D0F"/>
    <w:rsid w:val="004017B7"/>
    <w:rsid w:val="00402396"/>
    <w:rsid w:val="004031D0"/>
    <w:rsid w:val="004031F8"/>
    <w:rsid w:val="004035D5"/>
    <w:rsid w:val="0040376A"/>
    <w:rsid w:val="0040393B"/>
    <w:rsid w:val="00404FD3"/>
    <w:rsid w:val="00405CF3"/>
    <w:rsid w:val="00406334"/>
    <w:rsid w:val="0040639B"/>
    <w:rsid w:val="004069BD"/>
    <w:rsid w:val="00407D13"/>
    <w:rsid w:val="004116DA"/>
    <w:rsid w:val="00412A1E"/>
    <w:rsid w:val="004134F0"/>
    <w:rsid w:val="004139FA"/>
    <w:rsid w:val="00414656"/>
    <w:rsid w:val="0041607D"/>
    <w:rsid w:val="00416145"/>
    <w:rsid w:val="00416A9D"/>
    <w:rsid w:val="00416C68"/>
    <w:rsid w:val="004178C1"/>
    <w:rsid w:val="00420C48"/>
    <w:rsid w:val="00421AF5"/>
    <w:rsid w:val="00422A8F"/>
    <w:rsid w:val="004239D1"/>
    <w:rsid w:val="00423D41"/>
    <w:rsid w:val="00425CC1"/>
    <w:rsid w:val="0042655C"/>
    <w:rsid w:val="004266AF"/>
    <w:rsid w:val="00427055"/>
    <w:rsid w:val="004271EE"/>
    <w:rsid w:val="0042773E"/>
    <w:rsid w:val="0043008C"/>
    <w:rsid w:val="004301EB"/>
    <w:rsid w:val="0043026B"/>
    <w:rsid w:val="00432699"/>
    <w:rsid w:val="004335E7"/>
    <w:rsid w:val="004341C7"/>
    <w:rsid w:val="0043439F"/>
    <w:rsid w:val="00434416"/>
    <w:rsid w:val="004344E7"/>
    <w:rsid w:val="00435B63"/>
    <w:rsid w:val="00436050"/>
    <w:rsid w:val="00437197"/>
    <w:rsid w:val="00437CC1"/>
    <w:rsid w:val="00440770"/>
    <w:rsid w:val="00440DAF"/>
    <w:rsid w:val="004415CF"/>
    <w:rsid w:val="0044296B"/>
    <w:rsid w:val="00442D60"/>
    <w:rsid w:val="004462BC"/>
    <w:rsid w:val="004465B3"/>
    <w:rsid w:val="0044732B"/>
    <w:rsid w:val="00450090"/>
    <w:rsid w:val="00450939"/>
    <w:rsid w:val="00450982"/>
    <w:rsid w:val="00453A26"/>
    <w:rsid w:val="00456359"/>
    <w:rsid w:val="00460401"/>
    <w:rsid w:val="00460EF2"/>
    <w:rsid w:val="004620F3"/>
    <w:rsid w:val="00463CE8"/>
    <w:rsid w:val="0046531F"/>
    <w:rsid w:val="004656F7"/>
    <w:rsid w:val="00466465"/>
    <w:rsid w:val="00466D00"/>
    <w:rsid w:val="00467759"/>
    <w:rsid w:val="004704E5"/>
    <w:rsid w:val="004716D8"/>
    <w:rsid w:val="00471FE7"/>
    <w:rsid w:val="0047205A"/>
    <w:rsid w:val="004726CB"/>
    <w:rsid w:val="004808D4"/>
    <w:rsid w:val="00481375"/>
    <w:rsid w:val="00482AA4"/>
    <w:rsid w:val="0048310D"/>
    <w:rsid w:val="00484D41"/>
    <w:rsid w:val="0048569B"/>
    <w:rsid w:val="00485A3D"/>
    <w:rsid w:val="00485AEE"/>
    <w:rsid w:val="0048652D"/>
    <w:rsid w:val="00487D96"/>
    <w:rsid w:val="00490789"/>
    <w:rsid w:val="00491880"/>
    <w:rsid w:val="00492030"/>
    <w:rsid w:val="00492C1C"/>
    <w:rsid w:val="00492F25"/>
    <w:rsid w:val="0049337D"/>
    <w:rsid w:val="00497C2B"/>
    <w:rsid w:val="004A053C"/>
    <w:rsid w:val="004A1232"/>
    <w:rsid w:val="004A1CAB"/>
    <w:rsid w:val="004A28F3"/>
    <w:rsid w:val="004A6DBA"/>
    <w:rsid w:val="004A7502"/>
    <w:rsid w:val="004A7F09"/>
    <w:rsid w:val="004B0407"/>
    <w:rsid w:val="004B070F"/>
    <w:rsid w:val="004B0D98"/>
    <w:rsid w:val="004B119C"/>
    <w:rsid w:val="004B19F9"/>
    <w:rsid w:val="004B2AD8"/>
    <w:rsid w:val="004B2B82"/>
    <w:rsid w:val="004B343D"/>
    <w:rsid w:val="004B44D1"/>
    <w:rsid w:val="004B619A"/>
    <w:rsid w:val="004B72EB"/>
    <w:rsid w:val="004B771A"/>
    <w:rsid w:val="004C0112"/>
    <w:rsid w:val="004C09D5"/>
    <w:rsid w:val="004C0F13"/>
    <w:rsid w:val="004C1B9D"/>
    <w:rsid w:val="004C2B16"/>
    <w:rsid w:val="004C34BB"/>
    <w:rsid w:val="004C3912"/>
    <w:rsid w:val="004C6867"/>
    <w:rsid w:val="004D3DF7"/>
    <w:rsid w:val="004D408A"/>
    <w:rsid w:val="004D5218"/>
    <w:rsid w:val="004D6CDB"/>
    <w:rsid w:val="004D6E03"/>
    <w:rsid w:val="004D75B2"/>
    <w:rsid w:val="004E2EA2"/>
    <w:rsid w:val="004E3226"/>
    <w:rsid w:val="004E45EB"/>
    <w:rsid w:val="004E4B2C"/>
    <w:rsid w:val="004E5007"/>
    <w:rsid w:val="004E5B47"/>
    <w:rsid w:val="004E6DE4"/>
    <w:rsid w:val="004E77AD"/>
    <w:rsid w:val="004F13B8"/>
    <w:rsid w:val="004F1408"/>
    <w:rsid w:val="004F40F7"/>
    <w:rsid w:val="004F4438"/>
    <w:rsid w:val="004F4814"/>
    <w:rsid w:val="004F48D8"/>
    <w:rsid w:val="004F5CA0"/>
    <w:rsid w:val="004F775C"/>
    <w:rsid w:val="005001CD"/>
    <w:rsid w:val="005002D8"/>
    <w:rsid w:val="00501C09"/>
    <w:rsid w:val="00502DA0"/>
    <w:rsid w:val="00503198"/>
    <w:rsid w:val="00503E55"/>
    <w:rsid w:val="0050472C"/>
    <w:rsid w:val="00512D40"/>
    <w:rsid w:val="005136E0"/>
    <w:rsid w:val="00513803"/>
    <w:rsid w:val="005141B6"/>
    <w:rsid w:val="00514E9A"/>
    <w:rsid w:val="005152BD"/>
    <w:rsid w:val="00517957"/>
    <w:rsid w:val="00517BF0"/>
    <w:rsid w:val="00520538"/>
    <w:rsid w:val="005205C7"/>
    <w:rsid w:val="005212BB"/>
    <w:rsid w:val="00522A01"/>
    <w:rsid w:val="0052481E"/>
    <w:rsid w:val="00525D2B"/>
    <w:rsid w:val="00525F9F"/>
    <w:rsid w:val="00526034"/>
    <w:rsid w:val="0052665A"/>
    <w:rsid w:val="00526C01"/>
    <w:rsid w:val="00530289"/>
    <w:rsid w:val="005308AF"/>
    <w:rsid w:val="005311F6"/>
    <w:rsid w:val="0053198B"/>
    <w:rsid w:val="00531BF7"/>
    <w:rsid w:val="00532BD5"/>
    <w:rsid w:val="00532F85"/>
    <w:rsid w:val="00533A81"/>
    <w:rsid w:val="005352F1"/>
    <w:rsid w:val="00540430"/>
    <w:rsid w:val="005428A7"/>
    <w:rsid w:val="005455DD"/>
    <w:rsid w:val="0054596E"/>
    <w:rsid w:val="005461F0"/>
    <w:rsid w:val="0054665A"/>
    <w:rsid w:val="00551173"/>
    <w:rsid w:val="005524B8"/>
    <w:rsid w:val="00552783"/>
    <w:rsid w:val="005534A3"/>
    <w:rsid w:val="00554B78"/>
    <w:rsid w:val="005550AB"/>
    <w:rsid w:val="00555576"/>
    <w:rsid w:val="00555ED3"/>
    <w:rsid w:val="005564E6"/>
    <w:rsid w:val="005567A5"/>
    <w:rsid w:val="00556FC6"/>
    <w:rsid w:val="00561FD0"/>
    <w:rsid w:val="00562239"/>
    <w:rsid w:val="00562C9B"/>
    <w:rsid w:val="0056357C"/>
    <w:rsid w:val="00564414"/>
    <w:rsid w:val="00564BF4"/>
    <w:rsid w:val="00565E0C"/>
    <w:rsid w:val="00567694"/>
    <w:rsid w:val="00570FCD"/>
    <w:rsid w:val="0057175A"/>
    <w:rsid w:val="00572081"/>
    <w:rsid w:val="00573516"/>
    <w:rsid w:val="0058199C"/>
    <w:rsid w:val="005828D1"/>
    <w:rsid w:val="005829A4"/>
    <w:rsid w:val="00582F44"/>
    <w:rsid w:val="0058450A"/>
    <w:rsid w:val="00584BA6"/>
    <w:rsid w:val="00584EAD"/>
    <w:rsid w:val="00585236"/>
    <w:rsid w:val="00585DAB"/>
    <w:rsid w:val="00587174"/>
    <w:rsid w:val="0058780A"/>
    <w:rsid w:val="00591F55"/>
    <w:rsid w:val="0059406F"/>
    <w:rsid w:val="00594D86"/>
    <w:rsid w:val="005955F9"/>
    <w:rsid w:val="005A315F"/>
    <w:rsid w:val="005A4154"/>
    <w:rsid w:val="005A477E"/>
    <w:rsid w:val="005A598D"/>
    <w:rsid w:val="005A6F3B"/>
    <w:rsid w:val="005A762A"/>
    <w:rsid w:val="005B0C1C"/>
    <w:rsid w:val="005B1D3E"/>
    <w:rsid w:val="005B2534"/>
    <w:rsid w:val="005B268A"/>
    <w:rsid w:val="005B27E0"/>
    <w:rsid w:val="005B2A8D"/>
    <w:rsid w:val="005B4100"/>
    <w:rsid w:val="005B4973"/>
    <w:rsid w:val="005B4DDE"/>
    <w:rsid w:val="005B6423"/>
    <w:rsid w:val="005B6DC0"/>
    <w:rsid w:val="005B7AF5"/>
    <w:rsid w:val="005B7F80"/>
    <w:rsid w:val="005C0045"/>
    <w:rsid w:val="005C022D"/>
    <w:rsid w:val="005C0700"/>
    <w:rsid w:val="005C0F25"/>
    <w:rsid w:val="005C3208"/>
    <w:rsid w:val="005C38CF"/>
    <w:rsid w:val="005C4C90"/>
    <w:rsid w:val="005C59F8"/>
    <w:rsid w:val="005C5EAC"/>
    <w:rsid w:val="005C6493"/>
    <w:rsid w:val="005C78BA"/>
    <w:rsid w:val="005D34D7"/>
    <w:rsid w:val="005D62CD"/>
    <w:rsid w:val="005D6878"/>
    <w:rsid w:val="005D6AEF"/>
    <w:rsid w:val="005E20EB"/>
    <w:rsid w:val="005E36F6"/>
    <w:rsid w:val="005E4135"/>
    <w:rsid w:val="005E5D1D"/>
    <w:rsid w:val="005E6E88"/>
    <w:rsid w:val="005F03E7"/>
    <w:rsid w:val="005F0B99"/>
    <w:rsid w:val="005F2369"/>
    <w:rsid w:val="005F2C53"/>
    <w:rsid w:val="005F3873"/>
    <w:rsid w:val="005F388A"/>
    <w:rsid w:val="005F665F"/>
    <w:rsid w:val="005F6C64"/>
    <w:rsid w:val="005F7652"/>
    <w:rsid w:val="0060055C"/>
    <w:rsid w:val="00601138"/>
    <w:rsid w:val="0060380F"/>
    <w:rsid w:val="00603940"/>
    <w:rsid w:val="006043E4"/>
    <w:rsid w:val="00604ADD"/>
    <w:rsid w:val="00605C61"/>
    <w:rsid w:val="00610FEE"/>
    <w:rsid w:val="0061228D"/>
    <w:rsid w:val="00612465"/>
    <w:rsid w:val="00612890"/>
    <w:rsid w:val="00612D02"/>
    <w:rsid w:val="00613CB2"/>
    <w:rsid w:val="006150A6"/>
    <w:rsid w:val="006160E2"/>
    <w:rsid w:val="00617AC5"/>
    <w:rsid w:val="00620D15"/>
    <w:rsid w:val="006214D4"/>
    <w:rsid w:val="00621BF2"/>
    <w:rsid w:val="006224E5"/>
    <w:rsid w:val="00622B92"/>
    <w:rsid w:val="00624AF5"/>
    <w:rsid w:val="00627E50"/>
    <w:rsid w:val="00631978"/>
    <w:rsid w:val="00633D7E"/>
    <w:rsid w:val="00633DB1"/>
    <w:rsid w:val="00634622"/>
    <w:rsid w:val="006357AE"/>
    <w:rsid w:val="00636AC6"/>
    <w:rsid w:val="006372FE"/>
    <w:rsid w:val="006402AE"/>
    <w:rsid w:val="006404F7"/>
    <w:rsid w:val="00641E44"/>
    <w:rsid w:val="00641E78"/>
    <w:rsid w:val="006457AF"/>
    <w:rsid w:val="00645A90"/>
    <w:rsid w:val="0064682B"/>
    <w:rsid w:val="006472B7"/>
    <w:rsid w:val="006500CF"/>
    <w:rsid w:val="0065472C"/>
    <w:rsid w:val="006560DE"/>
    <w:rsid w:val="00656CCC"/>
    <w:rsid w:val="00661A04"/>
    <w:rsid w:val="00662649"/>
    <w:rsid w:val="00662F9C"/>
    <w:rsid w:val="00665B76"/>
    <w:rsid w:val="00665CCD"/>
    <w:rsid w:val="00665E99"/>
    <w:rsid w:val="006663E6"/>
    <w:rsid w:val="006666CB"/>
    <w:rsid w:val="00667F07"/>
    <w:rsid w:val="006718E0"/>
    <w:rsid w:val="0067333A"/>
    <w:rsid w:val="006753E6"/>
    <w:rsid w:val="006762BD"/>
    <w:rsid w:val="00680CFC"/>
    <w:rsid w:val="00681656"/>
    <w:rsid w:val="0068187A"/>
    <w:rsid w:val="00681A16"/>
    <w:rsid w:val="00681F44"/>
    <w:rsid w:val="00682A47"/>
    <w:rsid w:val="00683815"/>
    <w:rsid w:val="006848C5"/>
    <w:rsid w:val="00686C7D"/>
    <w:rsid w:val="006874A9"/>
    <w:rsid w:val="0068753A"/>
    <w:rsid w:val="006878FA"/>
    <w:rsid w:val="00690195"/>
    <w:rsid w:val="00690F55"/>
    <w:rsid w:val="006918B4"/>
    <w:rsid w:val="00692643"/>
    <w:rsid w:val="00694F6A"/>
    <w:rsid w:val="00697751"/>
    <w:rsid w:val="00697943"/>
    <w:rsid w:val="006A08A4"/>
    <w:rsid w:val="006A0DB0"/>
    <w:rsid w:val="006A19CD"/>
    <w:rsid w:val="006A252A"/>
    <w:rsid w:val="006A2E36"/>
    <w:rsid w:val="006A3060"/>
    <w:rsid w:val="006A33CD"/>
    <w:rsid w:val="006A42D3"/>
    <w:rsid w:val="006A4D7E"/>
    <w:rsid w:val="006A6ABB"/>
    <w:rsid w:val="006B01F4"/>
    <w:rsid w:val="006B1F3D"/>
    <w:rsid w:val="006B248C"/>
    <w:rsid w:val="006B2EBC"/>
    <w:rsid w:val="006B3011"/>
    <w:rsid w:val="006B3034"/>
    <w:rsid w:val="006B3CF9"/>
    <w:rsid w:val="006B4AD4"/>
    <w:rsid w:val="006B5356"/>
    <w:rsid w:val="006B6502"/>
    <w:rsid w:val="006B673C"/>
    <w:rsid w:val="006B7A99"/>
    <w:rsid w:val="006B7ED3"/>
    <w:rsid w:val="006C0CD1"/>
    <w:rsid w:val="006C1F06"/>
    <w:rsid w:val="006C2414"/>
    <w:rsid w:val="006C25CA"/>
    <w:rsid w:val="006C2758"/>
    <w:rsid w:val="006C481A"/>
    <w:rsid w:val="006C6C00"/>
    <w:rsid w:val="006D1356"/>
    <w:rsid w:val="006D223D"/>
    <w:rsid w:val="006D29AF"/>
    <w:rsid w:val="006D3663"/>
    <w:rsid w:val="006D3AA6"/>
    <w:rsid w:val="006D47F5"/>
    <w:rsid w:val="006D5855"/>
    <w:rsid w:val="006D617F"/>
    <w:rsid w:val="006D6AC4"/>
    <w:rsid w:val="006D6EA2"/>
    <w:rsid w:val="006D7DC8"/>
    <w:rsid w:val="006E08D0"/>
    <w:rsid w:val="006E0F41"/>
    <w:rsid w:val="006E14BA"/>
    <w:rsid w:val="006E2089"/>
    <w:rsid w:val="006E32F0"/>
    <w:rsid w:val="006E3962"/>
    <w:rsid w:val="006E5277"/>
    <w:rsid w:val="006E534F"/>
    <w:rsid w:val="006E584F"/>
    <w:rsid w:val="006F60B5"/>
    <w:rsid w:val="00702C69"/>
    <w:rsid w:val="00704C4A"/>
    <w:rsid w:val="007050AE"/>
    <w:rsid w:val="00705AF0"/>
    <w:rsid w:val="00705BAC"/>
    <w:rsid w:val="00705C97"/>
    <w:rsid w:val="00706380"/>
    <w:rsid w:val="0070682F"/>
    <w:rsid w:val="007106F3"/>
    <w:rsid w:val="00711A68"/>
    <w:rsid w:val="00711C5D"/>
    <w:rsid w:val="00711D03"/>
    <w:rsid w:val="00712E7A"/>
    <w:rsid w:val="0071315E"/>
    <w:rsid w:val="00713B5D"/>
    <w:rsid w:val="00713C74"/>
    <w:rsid w:val="00714C71"/>
    <w:rsid w:val="00714C7D"/>
    <w:rsid w:val="0071602C"/>
    <w:rsid w:val="00716FA7"/>
    <w:rsid w:val="007179E8"/>
    <w:rsid w:val="00721847"/>
    <w:rsid w:val="00721EEB"/>
    <w:rsid w:val="00723A3D"/>
    <w:rsid w:val="0072733A"/>
    <w:rsid w:val="00731686"/>
    <w:rsid w:val="00736470"/>
    <w:rsid w:val="0073776F"/>
    <w:rsid w:val="0074072F"/>
    <w:rsid w:val="00740EE5"/>
    <w:rsid w:val="00741522"/>
    <w:rsid w:val="00741D4B"/>
    <w:rsid w:val="00743528"/>
    <w:rsid w:val="00744227"/>
    <w:rsid w:val="00744764"/>
    <w:rsid w:val="00745D23"/>
    <w:rsid w:val="00746393"/>
    <w:rsid w:val="00747977"/>
    <w:rsid w:val="00747B33"/>
    <w:rsid w:val="0075042B"/>
    <w:rsid w:val="0075175B"/>
    <w:rsid w:val="00751E2C"/>
    <w:rsid w:val="0075273C"/>
    <w:rsid w:val="00752A3E"/>
    <w:rsid w:val="007550AD"/>
    <w:rsid w:val="007553EA"/>
    <w:rsid w:val="007557B8"/>
    <w:rsid w:val="00755C49"/>
    <w:rsid w:val="00755F1E"/>
    <w:rsid w:val="00756EC7"/>
    <w:rsid w:val="007609D5"/>
    <w:rsid w:val="00761B47"/>
    <w:rsid w:val="00761F14"/>
    <w:rsid w:val="00761FBC"/>
    <w:rsid w:val="007631CC"/>
    <w:rsid w:val="007644C7"/>
    <w:rsid w:val="007654AF"/>
    <w:rsid w:val="0076735F"/>
    <w:rsid w:val="0076760B"/>
    <w:rsid w:val="007676C2"/>
    <w:rsid w:val="00767F05"/>
    <w:rsid w:val="0077030A"/>
    <w:rsid w:val="00771BF5"/>
    <w:rsid w:val="00771EA5"/>
    <w:rsid w:val="00772C98"/>
    <w:rsid w:val="00772E9C"/>
    <w:rsid w:val="007758B2"/>
    <w:rsid w:val="00775A2D"/>
    <w:rsid w:val="00775C63"/>
    <w:rsid w:val="007762CA"/>
    <w:rsid w:val="007776F9"/>
    <w:rsid w:val="0078044E"/>
    <w:rsid w:val="00780CD8"/>
    <w:rsid w:val="00781019"/>
    <w:rsid w:val="007813E0"/>
    <w:rsid w:val="007819A7"/>
    <w:rsid w:val="0078209B"/>
    <w:rsid w:val="00782576"/>
    <w:rsid w:val="00784D30"/>
    <w:rsid w:val="0078545C"/>
    <w:rsid w:val="00785ED4"/>
    <w:rsid w:val="007870C4"/>
    <w:rsid w:val="00790ABA"/>
    <w:rsid w:val="0079102F"/>
    <w:rsid w:val="00792977"/>
    <w:rsid w:val="007933F0"/>
    <w:rsid w:val="007936C8"/>
    <w:rsid w:val="0079493A"/>
    <w:rsid w:val="00794B01"/>
    <w:rsid w:val="007960B6"/>
    <w:rsid w:val="007A0B5B"/>
    <w:rsid w:val="007A21BD"/>
    <w:rsid w:val="007A263A"/>
    <w:rsid w:val="007A2BF9"/>
    <w:rsid w:val="007A3822"/>
    <w:rsid w:val="007A3DA1"/>
    <w:rsid w:val="007A4C73"/>
    <w:rsid w:val="007A5862"/>
    <w:rsid w:val="007B19B3"/>
    <w:rsid w:val="007B234F"/>
    <w:rsid w:val="007B31D9"/>
    <w:rsid w:val="007B403E"/>
    <w:rsid w:val="007B64F6"/>
    <w:rsid w:val="007B6E1A"/>
    <w:rsid w:val="007B7702"/>
    <w:rsid w:val="007C0FD6"/>
    <w:rsid w:val="007C118A"/>
    <w:rsid w:val="007C1F24"/>
    <w:rsid w:val="007C1FD5"/>
    <w:rsid w:val="007C26BD"/>
    <w:rsid w:val="007C305B"/>
    <w:rsid w:val="007C44DB"/>
    <w:rsid w:val="007C55D6"/>
    <w:rsid w:val="007C6D22"/>
    <w:rsid w:val="007C7F90"/>
    <w:rsid w:val="007D12CD"/>
    <w:rsid w:val="007D3720"/>
    <w:rsid w:val="007D3906"/>
    <w:rsid w:val="007D3C04"/>
    <w:rsid w:val="007D4D12"/>
    <w:rsid w:val="007D556B"/>
    <w:rsid w:val="007D63AB"/>
    <w:rsid w:val="007D68CE"/>
    <w:rsid w:val="007D7BA8"/>
    <w:rsid w:val="007E21F1"/>
    <w:rsid w:val="007E45FE"/>
    <w:rsid w:val="007E6310"/>
    <w:rsid w:val="007E6AA4"/>
    <w:rsid w:val="007F434A"/>
    <w:rsid w:val="007F4474"/>
    <w:rsid w:val="007F4A28"/>
    <w:rsid w:val="007F694A"/>
    <w:rsid w:val="007F71D1"/>
    <w:rsid w:val="007F78CF"/>
    <w:rsid w:val="007F7DBF"/>
    <w:rsid w:val="007F7DE4"/>
    <w:rsid w:val="00800C76"/>
    <w:rsid w:val="008011E1"/>
    <w:rsid w:val="00802416"/>
    <w:rsid w:val="008025E4"/>
    <w:rsid w:val="0080318D"/>
    <w:rsid w:val="008032CE"/>
    <w:rsid w:val="008043F0"/>
    <w:rsid w:val="008052DE"/>
    <w:rsid w:val="008056CF"/>
    <w:rsid w:val="00805AF2"/>
    <w:rsid w:val="00805E2A"/>
    <w:rsid w:val="008060E2"/>
    <w:rsid w:val="00806696"/>
    <w:rsid w:val="00806AA0"/>
    <w:rsid w:val="00806DE6"/>
    <w:rsid w:val="008076DD"/>
    <w:rsid w:val="00807850"/>
    <w:rsid w:val="00810417"/>
    <w:rsid w:val="0081149C"/>
    <w:rsid w:val="0081177F"/>
    <w:rsid w:val="00811E01"/>
    <w:rsid w:val="00811F0F"/>
    <w:rsid w:val="00812FF1"/>
    <w:rsid w:val="00813572"/>
    <w:rsid w:val="00815B3A"/>
    <w:rsid w:val="00816885"/>
    <w:rsid w:val="00817140"/>
    <w:rsid w:val="008200BA"/>
    <w:rsid w:val="00820344"/>
    <w:rsid w:val="008218F8"/>
    <w:rsid w:val="00822163"/>
    <w:rsid w:val="008234F5"/>
    <w:rsid w:val="00823628"/>
    <w:rsid w:val="0082366E"/>
    <w:rsid w:val="00824137"/>
    <w:rsid w:val="0082454A"/>
    <w:rsid w:val="00824A48"/>
    <w:rsid w:val="00824C4A"/>
    <w:rsid w:val="008255E8"/>
    <w:rsid w:val="00825E4C"/>
    <w:rsid w:val="00826537"/>
    <w:rsid w:val="008269DE"/>
    <w:rsid w:val="00826BE4"/>
    <w:rsid w:val="00826DB3"/>
    <w:rsid w:val="00827279"/>
    <w:rsid w:val="00827760"/>
    <w:rsid w:val="00827BE3"/>
    <w:rsid w:val="008305FE"/>
    <w:rsid w:val="00832A79"/>
    <w:rsid w:val="00833733"/>
    <w:rsid w:val="00834C98"/>
    <w:rsid w:val="00836940"/>
    <w:rsid w:val="00836C21"/>
    <w:rsid w:val="00837154"/>
    <w:rsid w:val="00837322"/>
    <w:rsid w:val="008376EF"/>
    <w:rsid w:val="0083784B"/>
    <w:rsid w:val="00837D25"/>
    <w:rsid w:val="00837F16"/>
    <w:rsid w:val="0084024F"/>
    <w:rsid w:val="0084075D"/>
    <w:rsid w:val="00840DE4"/>
    <w:rsid w:val="00842D66"/>
    <w:rsid w:val="00843A92"/>
    <w:rsid w:val="00844D84"/>
    <w:rsid w:val="0084691C"/>
    <w:rsid w:val="00846D7C"/>
    <w:rsid w:val="0084742B"/>
    <w:rsid w:val="0084748C"/>
    <w:rsid w:val="0084751F"/>
    <w:rsid w:val="00850AB0"/>
    <w:rsid w:val="008517F7"/>
    <w:rsid w:val="00851A04"/>
    <w:rsid w:val="008523CB"/>
    <w:rsid w:val="00853909"/>
    <w:rsid w:val="008552FB"/>
    <w:rsid w:val="00855D5C"/>
    <w:rsid w:val="00856664"/>
    <w:rsid w:val="0086085C"/>
    <w:rsid w:val="0086123F"/>
    <w:rsid w:val="00862174"/>
    <w:rsid w:val="00863010"/>
    <w:rsid w:val="008635A9"/>
    <w:rsid w:val="00863D1D"/>
    <w:rsid w:val="00863E60"/>
    <w:rsid w:val="0086487D"/>
    <w:rsid w:val="00865C9B"/>
    <w:rsid w:val="008664B2"/>
    <w:rsid w:val="008668EF"/>
    <w:rsid w:val="008669B0"/>
    <w:rsid w:val="00866EE0"/>
    <w:rsid w:val="00867758"/>
    <w:rsid w:val="0087103F"/>
    <w:rsid w:val="00872D67"/>
    <w:rsid w:val="00873196"/>
    <w:rsid w:val="00874834"/>
    <w:rsid w:val="0087504C"/>
    <w:rsid w:val="00876DA1"/>
    <w:rsid w:val="00877951"/>
    <w:rsid w:val="00880030"/>
    <w:rsid w:val="00880B24"/>
    <w:rsid w:val="008829E7"/>
    <w:rsid w:val="00882C8F"/>
    <w:rsid w:val="008851F4"/>
    <w:rsid w:val="008874DF"/>
    <w:rsid w:val="00891FE6"/>
    <w:rsid w:val="00892A96"/>
    <w:rsid w:val="008931BD"/>
    <w:rsid w:val="00893B06"/>
    <w:rsid w:val="00896267"/>
    <w:rsid w:val="0089795F"/>
    <w:rsid w:val="008A0B08"/>
    <w:rsid w:val="008A18FC"/>
    <w:rsid w:val="008A2674"/>
    <w:rsid w:val="008A2B5B"/>
    <w:rsid w:val="008A3FE8"/>
    <w:rsid w:val="008A75E5"/>
    <w:rsid w:val="008A7A5A"/>
    <w:rsid w:val="008B2848"/>
    <w:rsid w:val="008B4FCB"/>
    <w:rsid w:val="008B55B3"/>
    <w:rsid w:val="008B5BC8"/>
    <w:rsid w:val="008B743B"/>
    <w:rsid w:val="008C26E8"/>
    <w:rsid w:val="008C3B30"/>
    <w:rsid w:val="008C3E56"/>
    <w:rsid w:val="008C40D4"/>
    <w:rsid w:val="008C4670"/>
    <w:rsid w:val="008C52AB"/>
    <w:rsid w:val="008C64CB"/>
    <w:rsid w:val="008C7D07"/>
    <w:rsid w:val="008D267A"/>
    <w:rsid w:val="008D293D"/>
    <w:rsid w:val="008D3CAC"/>
    <w:rsid w:val="008D6DB0"/>
    <w:rsid w:val="008D7519"/>
    <w:rsid w:val="008E04A2"/>
    <w:rsid w:val="008E2EAB"/>
    <w:rsid w:val="008E3234"/>
    <w:rsid w:val="008E4AC8"/>
    <w:rsid w:val="008E70C9"/>
    <w:rsid w:val="008E779E"/>
    <w:rsid w:val="008F3189"/>
    <w:rsid w:val="008F4AE6"/>
    <w:rsid w:val="008F4DD1"/>
    <w:rsid w:val="008F5C9D"/>
    <w:rsid w:val="008F60E1"/>
    <w:rsid w:val="008F66B5"/>
    <w:rsid w:val="008F784B"/>
    <w:rsid w:val="008F7991"/>
    <w:rsid w:val="009004AD"/>
    <w:rsid w:val="00900542"/>
    <w:rsid w:val="00901069"/>
    <w:rsid w:val="009016D5"/>
    <w:rsid w:val="00902597"/>
    <w:rsid w:val="00902E06"/>
    <w:rsid w:val="00903E98"/>
    <w:rsid w:val="00904C21"/>
    <w:rsid w:val="00905317"/>
    <w:rsid w:val="00907173"/>
    <w:rsid w:val="0090726E"/>
    <w:rsid w:val="00907F25"/>
    <w:rsid w:val="0091417A"/>
    <w:rsid w:val="0091417B"/>
    <w:rsid w:val="009157EA"/>
    <w:rsid w:val="00915F11"/>
    <w:rsid w:val="00920628"/>
    <w:rsid w:val="00921DA3"/>
    <w:rsid w:val="00922217"/>
    <w:rsid w:val="00922B2C"/>
    <w:rsid w:val="009249F7"/>
    <w:rsid w:val="00925122"/>
    <w:rsid w:val="00925B5A"/>
    <w:rsid w:val="0092710F"/>
    <w:rsid w:val="00930B27"/>
    <w:rsid w:val="009318FC"/>
    <w:rsid w:val="00931BD2"/>
    <w:rsid w:val="00932AE8"/>
    <w:rsid w:val="009334F4"/>
    <w:rsid w:val="009344EB"/>
    <w:rsid w:val="00934982"/>
    <w:rsid w:val="009352B0"/>
    <w:rsid w:val="00935615"/>
    <w:rsid w:val="00935665"/>
    <w:rsid w:val="00941531"/>
    <w:rsid w:val="00941E23"/>
    <w:rsid w:val="0094228D"/>
    <w:rsid w:val="009429AD"/>
    <w:rsid w:val="0094377B"/>
    <w:rsid w:val="009445EC"/>
    <w:rsid w:val="009454BC"/>
    <w:rsid w:val="00946F07"/>
    <w:rsid w:val="00947D51"/>
    <w:rsid w:val="00950833"/>
    <w:rsid w:val="00954985"/>
    <w:rsid w:val="00954DFD"/>
    <w:rsid w:val="00955CA3"/>
    <w:rsid w:val="00957F18"/>
    <w:rsid w:val="00957FFD"/>
    <w:rsid w:val="00960510"/>
    <w:rsid w:val="0096115B"/>
    <w:rsid w:val="00961408"/>
    <w:rsid w:val="00961629"/>
    <w:rsid w:val="009626E2"/>
    <w:rsid w:val="009631ED"/>
    <w:rsid w:val="00964B36"/>
    <w:rsid w:val="009653D9"/>
    <w:rsid w:val="00965C27"/>
    <w:rsid w:val="009670B1"/>
    <w:rsid w:val="009674B7"/>
    <w:rsid w:val="00967E05"/>
    <w:rsid w:val="00970AB9"/>
    <w:rsid w:val="00970DE7"/>
    <w:rsid w:val="009711B9"/>
    <w:rsid w:val="00973360"/>
    <w:rsid w:val="0097470E"/>
    <w:rsid w:val="00974E27"/>
    <w:rsid w:val="00975EC6"/>
    <w:rsid w:val="00976ED0"/>
    <w:rsid w:val="0097724B"/>
    <w:rsid w:val="0097730F"/>
    <w:rsid w:val="00977E6B"/>
    <w:rsid w:val="00981B0C"/>
    <w:rsid w:val="00982573"/>
    <w:rsid w:val="00982C06"/>
    <w:rsid w:val="00983463"/>
    <w:rsid w:val="00984FE1"/>
    <w:rsid w:val="0099024A"/>
    <w:rsid w:val="009924A6"/>
    <w:rsid w:val="00992FBF"/>
    <w:rsid w:val="00993F16"/>
    <w:rsid w:val="0099431A"/>
    <w:rsid w:val="00994F7D"/>
    <w:rsid w:val="00996E8C"/>
    <w:rsid w:val="00997758"/>
    <w:rsid w:val="009A0C31"/>
    <w:rsid w:val="009A145C"/>
    <w:rsid w:val="009A1846"/>
    <w:rsid w:val="009A1D25"/>
    <w:rsid w:val="009A2199"/>
    <w:rsid w:val="009A228B"/>
    <w:rsid w:val="009A2302"/>
    <w:rsid w:val="009A3939"/>
    <w:rsid w:val="009A4012"/>
    <w:rsid w:val="009A40A6"/>
    <w:rsid w:val="009A43FC"/>
    <w:rsid w:val="009A714B"/>
    <w:rsid w:val="009B0618"/>
    <w:rsid w:val="009B2659"/>
    <w:rsid w:val="009B27AD"/>
    <w:rsid w:val="009B3963"/>
    <w:rsid w:val="009B3EFF"/>
    <w:rsid w:val="009B42EF"/>
    <w:rsid w:val="009B4896"/>
    <w:rsid w:val="009B4E1C"/>
    <w:rsid w:val="009B53C9"/>
    <w:rsid w:val="009B7085"/>
    <w:rsid w:val="009C18AA"/>
    <w:rsid w:val="009C30D5"/>
    <w:rsid w:val="009C3145"/>
    <w:rsid w:val="009C4B80"/>
    <w:rsid w:val="009C4E1D"/>
    <w:rsid w:val="009C73E9"/>
    <w:rsid w:val="009C7429"/>
    <w:rsid w:val="009C77A9"/>
    <w:rsid w:val="009D0AEE"/>
    <w:rsid w:val="009D0E8B"/>
    <w:rsid w:val="009D1D06"/>
    <w:rsid w:val="009D242B"/>
    <w:rsid w:val="009D30CC"/>
    <w:rsid w:val="009D6B00"/>
    <w:rsid w:val="009E0674"/>
    <w:rsid w:val="009E0D64"/>
    <w:rsid w:val="009E11D5"/>
    <w:rsid w:val="009E177C"/>
    <w:rsid w:val="009E260E"/>
    <w:rsid w:val="009E3E48"/>
    <w:rsid w:val="009E42CE"/>
    <w:rsid w:val="009E6A6A"/>
    <w:rsid w:val="009F1815"/>
    <w:rsid w:val="009F1BE9"/>
    <w:rsid w:val="009F3879"/>
    <w:rsid w:val="009F43E0"/>
    <w:rsid w:val="009F442D"/>
    <w:rsid w:val="009F4A16"/>
    <w:rsid w:val="009F6708"/>
    <w:rsid w:val="009F6801"/>
    <w:rsid w:val="009F76B7"/>
    <w:rsid w:val="00A00143"/>
    <w:rsid w:val="00A0026E"/>
    <w:rsid w:val="00A00389"/>
    <w:rsid w:val="00A007E4"/>
    <w:rsid w:val="00A035A0"/>
    <w:rsid w:val="00A056E1"/>
    <w:rsid w:val="00A06D9F"/>
    <w:rsid w:val="00A071B3"/>
    <w:rsid w:val="00A071BA"/>
    <w:rsid w:val="00A074C2"/>
    <w:rsid w:val="00A07950"/>
    <w:rsid w:val="00A1139F"/>
    <w:rsid w:val="00A11810"/>
    <w:rsid w:val="00A13A70"/>
    <w:rsid w:val="00A13A9C"/>
    <w:rsid w:val="00A13B0C"/>
    <w:rsid w:val="00A14C3F"/>
    <w:rsid w:val="00A162B6"/>
    <w:rsid w:val="00A20625"/>
    <w:rsid w:val="00A20E0B"/>
    <w:rsid w:val="00A221E8"/>
    <w:rsid w:val="00A22964"/>
    <w:rsid w:val="00A2392C"/>
    <w:rsid w:val="00A23B01"/>
    <w:rsid w:val="00A23B58"/>
    <w:rsid w:val="00A2453D"/>
    <w:rsid w:val="00A24EB6"/>
    <w:rsid w:val="00A304D1"/>
    <w:rsid w:val="00A3083D"/>
    <w:rsid w:val="00A30B5D"/>
    <w:rsid w:val="00A317C0"/>
    <w:rsid w:val="00A31B59"/>
    <w:rsid w:val="00A3383C"/>
    <w:rsid w:val="00A34251"/>
    <w:rsid w:val="00A36DEE"/>
    <w:rsid w:val="00A41880"/>
    <w:rsid w:val="00A430C8"/>
    <w:rsid w:val="00A45F40"/>
    <w:rsid w:val="00A4609A"/>
    <w:rsid w:val="00A46345"/>
    <w:rsid w:val="00A466A3"/>
    <w:rsid w:val="00A46AAA"/>
    <w:rsid w:val="00A46E4F"/>
    <w:rsid w:val="00A47EC9"/>
    <w:rsid w:val="00A47FDB"/>
    <w:rsid w:val="00A5110B"/>
    <w:rsid w:val="00A51598"/>
    <w:rsid w:val="00A52423"/>
    <w:rsid w:val="00A53B17"/>
    <w:rsid w:val="00A554A0"/>
    <w:rsid w:val="00A55E24"/>
    <w:rsid w:val="00A575B0"/>
    <w:rsid w:val="00A57DDF"/>
    <w:rsid w:val="00A57E07"/>
    <w:rsid w:val="00A6024C"/>
    <w:rsid w:val="00A614C8"/>
    <w:rsid w:val="00A63A75"/>
    <w:rsid w:val="00A65504"/>
    <w:rsid w:val="00A67234"/>
    <w:rsid w:val="00A707F5"/>
    <w:rsid w:val="00A70C86"/>
    <w:rsid w:val="00A70CA0"/>
    <w:rsid w:val="00A71A5D"/>
    <w:rsid w:val="00A74A36"/>
    <w:rsid w:val="00A75B61"/>
    <w:rsid w:val="00A76167"/>
    <w:rsid w:val="00A77E0A"/>
    <w:rsid w:val="00A809A1"/>
    <w:rsid w:val="00A83897"/>
    <w:rsid w:val="00A84F0A"/>
    <w:rsid w:val="00A85917"/>
    <w:rsid w:val="00A86998"/>
    <w:rsid w:val="00A91A35"/>
    <w:rsid w:val="00A91DEC"/>
    <w:rsid w:val="00A924E9"/>
    <w:rsid w:val="00A92B1C"/>
    <w:rsid w:val="00A93441"/>
    <w:rsid w:val="00A948DF"/>
    <w:rsid w:val="00A951C4"/>
    <w:rsid w:val="00A95564"/>
    <w:rsid w:val="00A95902"/>
    <w:rsid w:val="00A95A3D"/>
    <w:rsid w:val="00A96041"/>
    <w:rsid w:val="00A97B37"/>
    <w:rsid w:val="00A97EFD"/>
    <w:rsid w:val="00AA00CF"/>
    <w:rsid w:val="00AA027F"/>
    <w:rsid w:val="00AA0537"/>
    <w:rsid w:val="00AA1140"/>
    <w:rsid w:val="00AA1ED4"/>
    <w:rsid w:val="00AA2274"/>
    <w:rsid w:val="00AA259C"/>
    <w:rsid w:val="00AA29F2"/>
    <w:rsid w:val="00AA3669"/>
    <w:rsid w:val="00AA3867"/>
    <w:rsid w:val="00AA440F"/>
    <w:rsid w:val="00AA4AEB"/>
    <w:rsid w:val="00AA4F3C"/>
    <w:rsid w:val="00AA6305"/>
    <w:rsid w:val="00AA7370"/>
    <w:rsid w:val="00AA739B"/>
    <w:rsid w:val="00AB3595"/>
    <w:rsid w:val="00AB4B1A"/>
    <w:rsid w:val="00AB4B99"/>
    <w:rsid w:val="00AB4F78"/>
    <w:rsid w:val="00AB60EE"/>
    <w:rsid w:val="00AB6D40"/>
    <w:rsid w:val="00AB7D1E"/>
    <w:rsid w:val="00AC0BC3"/>
    <w:rsid w:val="00AC208F"/>
    <w:rsid w:val="00AC25BC"/>
    <w:rsid w:val="00AC3BD7"/>
    <w:rsid w:val="00AC3D2C"/>
    <w:rsid w:val="00AC43F6"/>
    <w:rsid w:val="00AC493D"/>
    <w:rsid w:val="00AC49FE"/>
    <w:rsid w:val="00AC4B92"/>
    <w:rsid w:val="00AC5094"/>
    <w:rsid w:val="00AC5761"/>
    <w:rsid w:val="00AC725D"/>
    <w:rsid w:val="00AD1309"/>
    <w:rsid w:val="00AD1B25"/>
    <w:rsid w:val="00AD1FFE"/>
    <w:rsid w:val="00AD22CC"/>
    <w:rsid w:val="00AD535C"/>
    <w:rsid w:val="00AD5AFC"/>
    <w:rsid w:val="00AD5BC2"/>
    <w:rsid w:val="00AD6C1A"/>
    <w:rsid w:val="00AD7458"/>
    <w:rsid w:val="00AD75A7"/>
    <w:rsid w:val="00AD76FC"/>
    <w:rsid w:val="00AE03E2"/>
    <w:rsid w:val="00AE1022"/>
    <w:rsid w:val="00AE2C98"/>
    <w:rsid w:val="00AE3660"/>
    <w:rsid w:val="00AE39F8"/>
    <w:rsid w:val="00AE3E08"/>
    <w:rsid w:val="00AE560B"/>
    <w:rsid w:val="00AE5CD5"/>
    <w:rsid w:val="00AE5E05"/>
    <w:rsid w:val="00AF0337"/>
    <w:rsid w:val="00AF0DA4"/>
    <w:rsid w:val="00AF1A43"/>
    <w:rsid w:val="00AF3BDD"/>
    <w:rsid w:val="00AF4833"/>
    <w:rsid w:val="00AF684D"/>
    <w:rsid w:val="00AF6BF1"/>
    <w:rsid w:val="00AF7732"/>
    <w:rsid w:val="00B00D09"/>
    <w:rsid w:val="00B0324E"/>
    <w:rsid w:val="00B03B1E"/>
    <w:rsid w:val="00B04129"/>
    <w:rsid w:val="00B04233"/>
    <w:rsid w:val="00B05B0D"/>
    <w:rsid w:val="00B05D12"/>
    <w:rsid w:val="00B0667A"/>
    <w:rsid w:val="00B0709D"/>
    <w:rsid w:val="00B071BE"/>
    <w:rsid w:val="00B108DB"/>
    <w:rsid w:val="00B1117D"/>
    <w:rsid w:val="00B11D68"/>
    <w:rsid w:val="00B1315F"/>
    <w:rsid w:val="00B14657"/>
    <w:rsid w:val="00B15C33"/>
    <w:rsid w:val="00B163E7"/>
    <w:rsid w:val="00B17635"/>
    <w:rsid w:val="00B17DB8"/>
    <w:rsid w:val="00B21521"/>
    <w:rsid w:val="00B22BB5"/>
    <w:rsid w:val="00B22D5F"/>
    <w:rsid w:val="00B24438"/>
    <w:rsid w:val="00B25692"/>
    <w:rsid w:val="00B25F96"/>
    <w:rsid w:val="00B2658E"/>
    <w:rsid w:val="00B27031"/>
    <w:rsid w:val="00B279D9"/>
    <w:rsid w:val="00B3000C"/>
    <w:rsid w:val="00B30D02"/>
    <w:rsid w:val="00B32950"/>
    <w:rsid w:val="00B365F0"/>
    <w:rsid w:val="00B372BB"/>
    <w:rsid w:val="00B37C95"/>
    <w:rsid w:val="00B37EB2"/>
    <w:rsid w:val="00B4062E"/>
    <w:rsid w:val="00B40E06"/>
    <w:rsid w:val="00B41178"/>
    <w:rsid w:val="00B41B66"/>
    <w:rsid w:val="00B44873"/>
    <w:rsid w:val="00B44A10"/>
    <w:rsid w:val="00B451CB"/>
    <w:rsid w:val="00B46690"/>
    <w:rsid w:val="00B469BC"/>
    <w:rsid w:val="00B46A97"/>
    <w:rsid w:val="00B46D82"/>
    <w:rsid w:val="00B51957"/>
    <w:rsid w:val="00B51D87"/>
    <w:rsid w:val="00B527C5"/>
    <w:rsid w:val="00B5316E"/>
    <w:rsid w:val="00B5639D"/>
    <w:rsid w:val="00B56743"/>
    <w:rsid w:val="00B60430"/>
    <w:rsid w:val="00B608A1"/>
    <w:rsid w:val="00B61534"/>
    <w:rsid w:val="00B6205A"/>
    <w:rsid w:val="00B62B3B"/>
    <w:rsid w:val="00B62DE4"/>
    <w:rsid w:val="00B65909"/>
    <w:rsid w:val="00B6595F"/>
    <w:rsid w:val="00B65A81"/>
    <w:rsid w:val="00B66F37"/>
    <w:rsid w:val="00B67963"/>
    <w:rsid w:val="00B70D3B"/>
    <w:rsid w:val="00B722B7"/>
    <w:rsid w:val="00B72EAF"/>
    <w:rsid w:val="00B73F6C"/>
    <w:rsid w:val="00B748AA"/>
    <w:rsid w:val="00B74D49"/>
    <w:rsid w:val="00B753DC"/>
    <w:rsid w:val="00B75637"/>
    <w:rsid w:val="00B77385"/>
    <w:rsid w:val="00B77D64"/>
    <w:rsid w:val="00B80C24"/>
    <w:rsid w:val="00B81962"/>
    <w:rsid w:val="00B819EB"/>
    <w:rsid w:val="00B81EE4"/>
    <w:rsid w:val="00B821E3"/>
    <w:rsid w:val="00B82322"/>
    <w:rsid w:val="00B82879"/>
    <w:rsid w:val="00B8292D"/>
    <w:rsid w:val="00B83F77"/>
    <w:rsid w:val="00B851F9"/>
    <w:rsid w:val="00B85451"/>
    <w:rsid w:val="00B8586F"/>
    <w:rsid w:val="00B85B3A"/>
    <w:rsid w:val="00B85C12"/>
    <w:rsid w:val="00B86AE5"/>
    <w:rsid w:val="00B87D41"/>
    <w:rsid w:val="00B9012C"/>
    <w:rsid w:val="00B906F9"/>
    <w:rsid w:val="00B911FD"/>
    <w:rsid w:val="00B91D09"/>
    <w:rsid w:val="00B92A8A"/>
    <w:rsid w:val="00B93B14"/>
    <w:rsid w:val="00B940DB"/>
    <w:rsid w:val="00B94C8B"/>
    <w:rsid w:val="00B950A1"/>
    <w:rsid w:val="00B96D36"/>
    <w:rsid w:val="00BA04CD"/>
    <w:rsid w:val="00BA08E0"/>
    <w:rsid w:val="00BA11B8"/>
    <w:rsid w:val="00BA1654"/>
    <w:rsid w:val="00BA1D83"/>
    <w:rsid w:val="00BA20F7"/>
    <w:rsid w:val="00BA2F7D"/>
    <w:rsid w:val="00BA359D"/>
    <w:rsid w:val="00BA4BF3"/>
    <w:rsid w:val="00BA5577"/>
    <w:rsid w:val="00BA63E6"/>
    <w:rsid w:val="00BA688B"/>
    <w:rsid w:val="00BB1932"/>
    <w:rsid w:val="00BB1DB1"/>
    <w:rsid w:val="00BB20BB"/>
    <w:rsid w:val="00BB2FF3"/>
    <w:rsid w:val="00BB30E6"/>
    <w:rsid w:val="00BB3278"/>
    <w:rsid w:val="00BB504B"/>
    <w:rsid w:val="00BB5FAE"/>
    <w:rsid w:val="00BB6087"/>
    <w:rsid w:val="00BC0BAF"/>
    <w:rsid w:val="00BC190C"/>
    <w:rsid w:val="00BC1BD0"/>
    <w:rsid w:val="00BC1F95"/>
    <w:rsid w:val="00BC3FD8"/>
    <w:rsid w:val="00BC604F"/>
    <w:rsid w:val="00BC686D"/>
    <w:rsid w:val="00BD228C"/>
    <w:rsid w:val="00BD3349"/>
    <w:rsid w:val="00BD5656"/>
    <w:rsid w:val="00BE0E3C"/>
    <w:rsid w:val="00BE0EAA"/>
    <w:rsid w:val="00BE183A"/>
    <w:rsid w:val="00BE3BEA"/>
    <w:rsid w:val="00BE47BD"/>
    <w:rsid w:val="00BE5F85"/>
    <w:rsid w:val="00BE608A"/>
    <w:rsid w:val="00BF04E7"/>
    <w:rsid w:val="00BF11BD"/>
    <w:rsid w:val="00BF2140"/>
    <w:rsid w:val="00BF25E4"/>
    <w:rsid w:val="00BF27C3"/>
    <w:rsid w:val="00BF2D16"/>
    <w:rsid w:val="00BF349D"/>
    <w:rsid w:val="00BF413D"/>
    <w:rsid w:val="00BF43A0"/>
    <w:rsid w:val="00BF65D6"/>
    <w:rsid w:val="00BF6927"/>
    <w:rsid w:val="00BF755A"/>
    <w:rsid w:val="00BF7734"/>
    <w:rsid w:val="00C008D0"/>
    <w:rsid w:val="00C00E4A"/>
    <w:rsid w:val="00C0134B"/>
    <w:rsid w:val="00C01AAC"/>
    <w:rsid w:val="00C0254E"/>
    <w:rsid w:val="00C06072"/>
    <w:rsid w:val="00C06192"/>
    <w:rsid w:val="00C12621"/>
    <w:rsid w:val="00C12F0F"/>
    <w:rsid w:val="00C13D06"/>
    <w:rsid w:val="00C13E2B"/>
    <w:rsid w:val="00C13E49"/>
    <w:rsid w:val="00C143E4"/>
    <w:rsid w:val="00C1442C"/>
    <w:rsid w:val="00C14A73"/>
    <w:rsid w:val="00C15CF9"/>
    <w:rsid w:val="00C166F1"/>
    <w:rsid w:val="00C16D70"/>
    <w:rsid w:val="00C16E8C"/>
    <w:rsid w:val="00C1717D"/>
    <w:rsid w:val="00C174BD"/>
    <w:rsid w:val="00C174EE"/>
    <w:rsid w:val="00C17706"/>
    <w:rsid w:val="00C17879"/>
    <w:rsid w:val="00C201B6"/>
    <w:rsid w:val="00C22608"/>
    <w:rsid w:val="00C23C96"/>
    <w:rsid w:val="00C241D2"/>
    <w:rsid w:val="00C241D8"/>
    <w:rsid w:val="00C248B8"/>
    <w:rsid w:val="00C305A7"/>
    <w:rsid w:val="00C31A9E"/>
    <w:rsid w:val="00C31DFA"/>
    <w:rsid w:val="00C31E43"/>
    <w:rsid w:val="00C32BB0"/>
    <w:rsid w:val="00C32D40"/>
    <w:rsid w:val="00C33AE4"/>
    <w:rsid w:val="00C35A84"/>
    <w:rsid w:val="00C35BA0"/>
    <w:rsid w:val="00C36CA1"/>
    <w:rsid w:val="00C37017"/>
    <w:rsid w:val="00C40127"/>
    <w:rsid w:val="00C40A29"/>
    <w:rsid w:val="00C41E5B"/>
    <w:rsid w:val="00C41F18"/>
    <w:rsid w:val="00C4246C"/>
    <w:rsid w:val="00C45A90"/>
    <w:rsid w:val="00C50096"/>
    <w:rsid w:val="00C50FCF"/>
    <w:rsid w:val="00C52894"/>
    <w:rsid w:val="00C52C14"/>
    <w:rsid w:val="00C53815"/>
    <w:rsid w:val="00C54023"/>
    <w:rsid w:val="00C54722"/>
    <w:rsid w:val="00C55560"/>
    <w:rsid w:val="00C56321"/>
    <w:rsid w:val="00C565C9"/>
    <w:rsid w:val="00C56C20"/>
    <w:rsid w:val="00C60170"/>
    <w:rsid w:val="00C60E0B"/>
    <w:rsid w:val="00C62EF5"/>
    <w:rsid w:val="00C65259"/>
    <w:rsid w:val="00C6597B"/>
    <w:rsid w:val="00C670AF"/>
    <w:rsid w:val="00C67A66"/>
    <w:rsid w:val="00C70CFE"/>
    <w:rsid w:val="00C71F6E"/>
    <w:rsid w:val="00C73587"/>
    <w:rsid w:val="00C73CDC"/>
    <w:rsid w:val="00C74083"/>
    <w:rsid w:val="00C75416"/>
    <w:rsid w:val="00C772EE"/>
    <w:rsid w:val="00C774EC"/>
    <w:rsid w:val="00C77938"/>
    <w:rsid w:val="00C8083E"/>
    <w:rsid w:val="00C814CF"/>
    <w:rsid w:val="00C81593"/>
    <w:rsid w:val="00C8175D"/>
    <w:rsid w:val="00C81B23"/>
    <w:rsid w:val="00C83EE0"/>
    <w:rsid w:val="00C83F49"/>
    <w:rsid w:val="00C84494"/>
    <w:rsid w:val="00C84535"/>
    <w:rsid w:val="00C85E7D"/>
    <w:rsid w:val="00C865E4"/>
    <w:rsid w:val="00C870C6"/>
    <w:rsid w:val="00C90521"/>
    <w:rsid w:val="00C909BD"/>
    <w:rsid w:val="00C90CCD"/>
    <w:rsid w:val="00C92BCA"/>
    <w:rsid w:val="00C93032"/>
    <w:rsid w:val="00C94AEF"/>
    <w:rsid w:val="00C95D44"/>
    <w:rsid w:val="00C97C2C"/>
    <w:rsid w:val="00CA01F4"/>
    <w:rsid w:val="00CA2C9C"/>
    <w:rsid w:val="00CA59F5"/>
    <w:rsid w:val="00CA745F"/>
    <w:rsid w:val="00CB0CF0"/>
    <w:rsid w:val="00CB0D77"/>
    <w:rsid w:val="00CB0D97"/>
    <w:rsid w:val="00CB1F09"/>
    <w:rsid w:val="00CB3B41"/>
    <w:rsid w:val="00CB3C14"/>
    <w:rsid w:val="00CB4360"/>
    <w:rsid w:val="00CB6298"/>
    <w:rsid w:val="00CB64E8"/>
    <w:rsid w:val="00CB6D03"/>
    <w:rsid w:val="00CB7460"/>
    <w:rsid w:val="00CB799B"/>
    <w:rsid w:val="00CC23BE"/>
    <w:rsid w:val="00CC2A6A"/>
    <w:rsid w:val="00CC351B"/>
    <w:rsid w:val="00CC404C"/>
    <w:rsid w:val="00CC4264"/>
    <w:rsid w:val="00CC4819"/>
    <w:rsid w:val="00CC4899"/>
    <w:rsid w:val="00CC53A8"/>
    <w:rsid w:val="00CC656B"/>
    <w:rsid w:val="00CC6D80"/>
    <w:rsid w:val="00CD2BE2"/>
    <w:rsid w:val="00CD7A7E"/>
    <w:rsid w:val="00CE2156"/>
    <w:rsid w:val="00CE2BDC"/>
    <w:rsid w:val="00CE4276"/>
    <w:rsid w:val="00CE4974"/>
    <w:rsid w:val="00CE49A4"/>
    <w:rsid w:val="00CE6112"/>
    <w:rsid w:val="00CE6C16"/>
    <w:rsid w:val="00CE760E"/>
    <w:rsid w:val="00CF072C"/>
    <w:rsid w:val="00CF2114"/>
    <w:rsid w:val="00CF2CE8"/>
    <w:rsid w:val="00CF31D1"/>
    <w:rsid w:val="00CF3410"/>
    <w:rsid w:val="00CF408E"/>
    <w:rsid w:val="00CF5B23"/>
    <w:rsid w:val="00CF737C"/>
    <w:rsid w:val="00CF7C1D"/>
    <w:rsid w:val="00CF7CFC"/>
    <w:rsid w:val="00D000EF"/>
    <w:rsid w:val="00D003C7"/>
    <w:rsid w:val="00D00526"/>
    <w:rsid w:val="00D0068D"/>
    <w:rsid w:val="00D00A79"/>
    <w:rsid w:val="00D0209D"/>
    <w:rsid w:val="00D0347A"/>
    <w:rsid w:val="00D04FD5"/>
    <w:rsid w:val="00D05962"/>
    <w:rsid w:val="00D059BE"/>
    <w:rsid w:val="00D05B7A"/>
    <w:rsid w:val="00D06C66"/>
    <w:rsid w:val="00D0713E"/>
    <w:rsid w:val="00D1005B"/>
    <w:rsid w:val="00D11906"/>
    <w:rsid w:val="00D11A2B"/>
    <w:rsid w:val="00D11B73"/>
    <w:rsid w:val="00D11C3E"/>
    <w:rsid w:val="00D125D9"/>
    <w:rsid w:val="00D13974"/>
    <w:rsid w:val="00D145EC"/>
    <w:rsid w:val="00D14756"/>
    <w:rsid w:val="00D14EB5"/>
    <w:rsid w:val="00D14EC4"/>
    <w:rsid w:val="00D17156"/>
    <w:rsid w:val="00D1762E"/>
    <w:rsid w:val="00D17C91"/>
    <w:rsid w:val="00D20197"/>
    <w:rsid w:val="00D21330"/>
    <w:rsid w:val="00D22638"/>
    <w:rsid w:val="00D22BD1"/>
    <w:rsid w:val="00D234DD"/>
    <w:rsid w:val="00D24B0F"/>
    <w:rsid w:val="00D25AB7"/>
    <w:rsid w:val="00D26738"/>
    <w:rsid w:val="00D27012"/>
    <w:rsid w:val="00D27635"/>
    <w:rsid w:val="00D301E5"/>
    <w:rsid w:val="00D30A11"/>
    <w:rsid w:val="00D3183E"/>
    <w:rsid w:val="00D32764"/>
    <w:rsid w:val="00D32D97"/>
    <w:rsid w:val="00D33226"/>
    <w:rsid w:val="00D3681D"/>
    <w:rsid w:val="00D41767"/>
    <w:rsid w:val="00D42961"/>
    <w:rsid w:val="00D42C70"/>
    <w:rsid w:val="00D43A84"/>
    <w:rsid w:val="00D44A3C"/>
    <w:rsid w:val="00D44EB9"/>
    <w:rsid w:val="00D45492"/>
    <w:rsid w:val="00D45BD4"/>
    <w:rsid w:val="00D46692"/>
    <w:rsid w:val="00D508CA"/>
    <w:rsid w:val="00D51313"/>
    <w:rsid w:val="00D514C2"/>
    <w:rsid w:val="00D51EE3"/>
    <w:rsid w:val="00D53743"/>
    <w:rsid w:val="00D53BCC"/>
    <w:rsid w:val="00D54B16"/>
    <w:rsid w:val="00D54DC0"/>
    <w:rsid w:val="00D54F29"/>
    <w:rsid w:val="00D57E96"/>
    <w:rsid w:val="00D60865"/>
    <w:rsid w:val="00D60CBD"/>
    <w:rsid w:val="00D61280"/>
    <w:rsid w:val="00D6183C"/>
    <w:rsid w:val="00D61CB1"/>
    <w:rsid w:val="00D6489A"/>
    <w:rsid w:val="00D64AAE"/>
    <w:rsid w:val="00D65E72"/>
    <w:rsid w:val="00D66CD3"/>
    <w:rsid w:val="00D679CA"/>
    <w:rsid w:val="00D67B61"/>
    <w:rsid w:val="00D72FD2"/>
    <w:rsid w:val="00D73832"/>
    <w:rsid w:val="00D740E9"/>
    <w:rsid w:val="00D7491F"/>
    <w:rsid w:val="00D76B79"/>
    <w:rsid w:val="00D775BF"/>
    <w:rsid w:val="00D779E9"/>
    <w:rsid w:val="00D77CAC"/>
    <w:rsid w:val="00D82764"/>
    <w:rsid w:val="00D85183"/>
    <w:rsid w:val="00D85CB8"/>
    <w:rsid w:val="00D86C06"/>
    <w:rsid w:val="00D916A8"/>
    <w:rsid w:val="00D92727"/>
    <w:rsid w:val="00D92ADE"/>
    <w:rsid w:val="00D92C9E"/>
    <w:rsid w:val="00D94012"/>
    <w:rsid w:val="00D94A11"/>
    <w:rsid w:val="00D94D75"/>
    <w:rsid w:val="00D95678"/>
    <w:rsid w:val="00D95838"/>
    <w:rsid w:val="00D95D9E"/>
    <w:rsid w:val="00D96AF3"/>
    <w:rsid w:val="00D96B4C"/>
    <w:rsid w:val="00D977F8"/>
    <w:rsid w:val="00D97A33"/>
    <w:rsid w:val="00DA0C5A"/>
    <w:rsid w:val="00DA127C"/>
    <w:rsid w:val="00DA1D6C"/>
    <w:rsid w:val="00DA3189"/>
    <w:rsid w:val="00DA3E31"/>
    <w:rsid w:val="00DA49A0"/>
    <w:rsid w:val="00DA4E37"/>
    <w:rsid w:val="00DB0143"/>
    <w:rsid w:val="00DB19FD"/>
    <w:rsid w:val="00DB1F1B"/>
    <w:rsid w:val="00DB3BDC"/>
    <w:rsid w:val="00DB3C55"/>
    <w:rsid w:val="00DB549E"/>
    <w:rsid w:val="00DB57CF"/>
    <w:rsid w:val="00DB61B0"/>
    <w:rsid w:val="00DB61DD"/>
    <w:rsid w:val="00DB65B4"/>
    <w:rsid w:val="00DB6B58"/>
    <w:rsid w:val="00DB74D3"/>
    <w:rsid w:val="00DB7510"/>
    <w:rsid w:val="00DB75CF"/>
    <w:rsid w:val="00DB7CAD"/>
    <w:rsid w:val="00DB7FBC"/>
    <w:rsid w:val="00DC059B"/>
    <w:rsid w:val="00DC095F"/>
    <w:rsid w:val="00DC166B"/>
    <w:rsid w:val="00DC18FF"/>
    <w:rsid w:val="00DC2236"/>
    <w:rsid w:val="00DC3185"/>
    <w:rsid w:val="00DC49E0"/>
    <w:rsid w:val="00DC57E1"/>
    <w:rsid w:val="00DC5D40"/>
    <w:rsid w:val="00DC5FDA"/>
    <w:rsid w:val="00DC67B2"/>
    <w:rsid w:val="00DD01B4"/>
    <w:rsid w:val="00DD0A73"/>
    <w:rsid w:val="00DD1C5D"/>
    <w:rsid w:val="00DD23EB"/>
    <w:rsid w:val="00DD37D3"/>
    <w:rsid w:val="00DD37E7"/>
    <w:rsid w:val="00DD5D9E"/>
    <w:rsid w:val="00DD6B05"/>
    <w:rsid w:val="00DD7B97"/>
    <w:rsid w:val="00DE0A3B"/>
    <w:rsid w:val="00DE1C8A"/>
    <w:rsid w:val="00DE3263"/>
    <w:rsid w:val="00DE3B47"/>
    <w:rsid w:val="00DE48F9"/>
    <w:rsid w:val="00DE5759"/>
    <w:rsid w:val="00DE6089"/>
    <w:rsid w:val="00DE60FE"/>
    <w:rsid w:val="00DE6ABB"/>
    <w:rsid w:val="00DE6CF8"/>
    <w:rsid w:val="00DF1FD9"/>
    <w:rsid w:val="00DF3F22"/>
    <w:rsid w:val="00DF51F0"/>
    <w:rsid w:val="00DF5413"/>
    <w:rsid w:val="00DF5AE9"/>
    <w:rsid w:val="00DF6BF3"/>
    <w:rsid w:val="00DF7BDD"/>
    <w:rsid w:val="00E014FD"/>
    <w:rsid w:val="00E02157"/>
    <w:rsid w:val="00E027F9"/>
    <w:rsid w:val="00E02951"/>
    <w:rsid w:val="00E04991"/>
    <w:rsid w:val="00E04DDF"/>
    <w:rsid w:val="00E06B4E"/>
    <w:rsid w:val="00E06B9A"/>
    <w:rsid w:val="00E07953"/>
    <w:rsid w:val="00E07BF2"/>
    <w:rsid w:val="00E07C05"/>
    <w:rsid w:val="00E104CD"/>
    <w:rsid w:val="00E10E65"/>
    <w:rsid w:val="00E128E4"/>
    <w:rsid w:val="00E157A0"/>
    <w:rsid w:val="00E171FA"/>
    <w:rsid w:val="00E21C99"/>
    <w:rsid w:val="00E21CE4"/>
    <w:rsid w:val="00E22E23"/>
    <w:rsid w:val="00E230BB"/>
    <w:rsid w:val="00E2341A"/>
    <w:rsid w:val="00E25521"/>
    <w:rsid w:val="00E25BF2"/>
    <w:rsid w:val="00E30551"/>
    <w:rsid w:val="00E310CA"/>
    <w:rsid w:val="00E3148D"/>
    <w:rsid w:val="00E31D7E"/>
    <w:rsid w:val="00E3404C"/>
    <w:rsid w:val="00E350CB"/>
    <w:rsid w:val="00E36C46"/>
    <w:rsid w:val="00E37443"/>
    <w:rsid w:val="00E37F93"/>
    <w:rsid w:val="00E4388C"/>
    <w:rsid w:val="00E43E14"/>
    <w:rsid w:val="00E457CE"/>
    <w:rsid w:val="00E45D3B"/>
    <w:rsid w:val="00E4783D"/>
    <w:rsid w:val="00E51070"/>
    <w:rsid w:val="00E51837"/>
    <w:rsid w:val="00E51A77"/>
    <w:rsid w:val="00E51B7C"/>
    <w:rsid w:val="00E52B48"/>
    <w:rsid w:val="00E5327D"/>
    <w:rsid w:val="00E53BAD"/>
    <w:rsid w:val="00E605BA"/>
    <w:rsid w:val="00E61453"/>
    <w:rsid w:val="00E627AE"/>
    <w:rsid w:val="00E62E44"/>
    <w:rsid w:val="00E6555D"/>
    <w:rsid w:val="00E658F4"/>
    <w:rsid w:val="00E65C43"/>
    <w:rsid w:val="00E66D9B"/>
    <w:rsid w:val="00E66EAE"/>
    <w:rsid w:val="00E6708C"/>
    <w:rsid w:val="00E67B71"/>
    <w:rsid w:val="00E712FD"/>
    <w:rsid w:val="00E71900"/>
    <w:rsid w:val="00E71C62"/>
    <w:rsid w:val="00E71F48"/>
    <w:rsid w:val="00E73DA8"/>
    <w:rsid w:val="00E745FC"/>
    <w:rsid w:val="00E75BFE"/>
    <w:rsid w:val="00E7603C"/>
    <w:rsid w:val="00E77017"/>
    <w:rsid w:val="00E77F3D"/>
    <w:rsid w:val="00E77FA0"/>
    <w:rsid w:val="00E80436"/>
    <w:rsid w:val="00E8084F"/>
    <w:rsid w:val="00E82138"/>
    <w:rsid w:val="00E82A84"/>
    <w:rsid w:val="00E82DA1"/>
    <w:rsid w:val="00E8411C"/>
    <w:rsid w:val="00E91AA3"/>
    <w:rsid w:val="00E93345"/>
    <w:rsid w:val="00E93A71"/>
    <w:rsid w:val="00E93CDA"/>
    <w:rsid w:val="00E9506B"/>
    <w:rsid w:val="00E96593"/>
    <w:rsid w:val="00EA1458"/>
    <w:rsid w:val="00EA2D05"/>
    <w:rsid w:val="00EA5374"/>
    <w:rsid w:val="00EA59CE"/>
    <w:rsid w:val="00EA5A3B"/>
    <w:rsid w:val="00EA5CC2"/>
    <w:rsid w:val="00EA5FFC"/>
    <w:rsid w:val="00EA6CE2"/>
    <w:rsid w:val="00EA6E8F"/>
    <w:rsid w:val="00EA7583"/>
    <w:rsid w:val="00EA7DB0"/>
    <w:rsid w:val="00EB087B"/>
    <w:rsid w:val="00EB0B93"/>
    <w:rsid w:val="00EB35A0"/>
    <w:rsid w:val="00EB3ACB"/>
    <w:rsid w:val="00EB4544"/>
    <w:rsid w:val="00EB49B6"/>
    <w:rsid w:val="00EB5A10"/>
    <w:rsid w:val="00EB6252"/>
    <w:rsid w:val="00EB7067"/>
    <w:rsid w:val="00EB7517"/>
    <w:rsid w:val="00EC153C"/>
    <w:rsid w:val="00EC18E4"/>
    <w:rsid w:val="00EC21F6"/>
    <w:rsid w:val="00EC29F3"/>
    <w:rsid w:val="00EC378D"/>
    <w:rsid w:val="00EC3A35"/>
    <w:rsid w:val="00EC3D52"/>
    <w:rsid w:val="00EC447A"/>
    <w:rsid w:val="00EC535A"/>
    <w:rsid w:val="00EC650F"/>
    <w:rsid w:val="00ED436B"/>
    <w:rsid w:val="00ED6A18"/>
    <w:rsid w:val="00ED6C90"/>
    <w:rsid w:val="00ED7FE7"/>
    <w:rsid w:val="00EE1093"/>
    <w:rsid w:val="00EE19AB"/>
    <w:rsid w:val="00EE30CC"/>
    <w:rsid w:val="00EE3CE9"/>
    <w:rsid w:val="00EE5507"/>
    <w:rsid w:val="00EE67A0"/>
    <w:rsid w:val="00EE7B47"/>
    <w:rsid w:val="00EE7C34"/>
    <w:rsid w:val="00EF0189"/>
    <w:rsid w:val="00EF0C5F"/>
    <w:rsid w:val="00EF0CA0"/>
    <w:rsid w:val="00EF10C4"/>
    <w:rsid w:val="00EF25D9"/>
    <w:rsid w:val="00EF2798"/>
    <w:rsid w:val="00EF279D"/>
    <w:rsid w:val="00EF2A1D"/>
    <w:rsid w:val="00EF45DA"/>
    <w:rsid w:val="00EF4B5B"/>
    <w:rsid w:val="00EF55D8"/>
    <w:rsid w:val="00EF64DE"/>
    <w:rsid w:val="00EF7004"/>
    <w:rsid w:val="00F004B6"/>
    <w:rsid w:val="00F005EA"/>
    <w:rsid w:val="00F00D83"/>
    <w:rsid w:val="00F02D7E"/>
    <w:rsid w:val="00F0432D"/>
    <w:rsid w:val="00F04331"/>
    <w:rsid w:val="00F06FC1"/>
    <w:rsid w:val="00F115AD"/>
    <w:rsid w:val="00F11959"/>
    <w:rsid w:val="00F12EFE"/>
    <w:rsid w:val="00F134B6"/>
    <w:rsid w:val="00F14160"/>
    <w:rsid w:val="00F14F1D"/>
    <w:rsid w:val="00F1537F"/>
    <w:rsid w:val="00F15493"/>
    <w:rsid w:val="00F155A3"/>
    <w:rsid w:val="00F16375"/>
    <w:rsid w:val="00F1686E"/>
    <w:rsid w:val="00F178A9"/>
    <w:rsid w:val="00F17C2A"/>
    <w:rsid w:val="00F2012C"/>
    <w:rsid w:val="00F2188E"/>
    <w:rsid w:val="00F21891"/>
    <w:rsid w:val="00F221C7"/>
    <w:rsid w:val="00F2259F"/>
    <w:rsid w:val="00F229CA"/>
    <w:rsid w:val="00F23F56"/>
    <w:rsid w:val="00F2474B"/>
    <w:rsid w:val="00F24E1A"/>
    <w:rsid w:val="00F30395"/>
    <w:rsid w:val="00F3174C"/>
    <w:rsid w:val="00F31D7C"/>
    <w:rsid w:val="00F32645"/>
    <w:rsid w:val="00F32B17"/>
    <w:rsid w:val="00F34750"/>
    <w:rsid w:val="00F351DA"/>
    <w:rsid w:val="00F36DE8"/>
    <w:rsid w:val="00F37EB5"/>
    <w:rsid w:val="00F4166D"/>
    <w:rsid w:val="00F432CF"/>
    <w:rsid w:val="00F440C5"/>
    <w:rsid w:val="00F440C7"/>
    <w:rsid w:val="00F446A0"/>
    <w:rsid w:val="00F448C2"/>
    <w:rsid w:val="00F46CB8"/>
    <w:rsid w:val="00F47BD3"/>
    <w:rsid w:val="00F47CE9"/>
    <w:rsid w:val="00F50B7B"/>
    <w:rsid w:val="00F50F3F"/>
    <w:rsid w:val="00F51765"/>
    <w:rsid w:val="00F53638"/>
    <w:rsid w:val="00F53C5B"/>
    <w:rsid w:val="00F543A1"/>
    <w:rsid w:val="00F550ED"/>
    <w:rsid w:val="00F559D4"/>
    <w:rsid w:val="00F55DFA"/>
    <w:rsid w:val="00F56091"/>
    <w:rsid w:val="00F56F28"/>
    <w:rsid w:val="00F571AA"/>
    <w:rsid w:val="00F57827"/>
    <w:rsid w:val="00F6024F"/>
    <w:rsid w:val="00F60A58"/>
    <w:rsid w:val="00F6122B"/>
    <w:rsid w:val="00F6253E"/>
    <w:rsid w:val="00F62C94"/>
    <w:rsid w:val="00F63520"/>
    <w:rsid w:val="00F6383B"/>
    <w:rsid w:val="00F64AE9"/>
    <w:rsid w:val="00F65F3E"/>
    <w:rsid w:val="00F664A9"/>
    <w:rsid w:val="00F714B0"/>
    <w:rsid w:val="00F71CD1"/>
    <w:rsid w:val="00F71D01"/>
    <w:rsid w:val="00F72167"/>
    <w:rsid w:val="00F7230A"/>
    <w:rsid w:val="00F735F0"/>
    <w:rsid w:val="00F73DB0"/>
    <w:rsid w:val="00F74220"/>
    <w:rsid w:val="00F75089"/>
    <w:rsid w:val="00F75F68"/>
    <w:rsid w:val="00F76B09"/>
    <w:rsid w:val="00F76FB4"/>
    <w:rsid w:val="00F77516"/>
    <w:rsid w:val="00F77C08"/>
    <w:rsid w:val="00F77CF2"/>
    <w:rsid w:val="00F804CE"/>
    <w:rsid w:val="00F80CAE"/>
    <w:rsid w:val="00F81930"/>
    <w:rsid w:val="00F81B86"/>
    <w:rsid w:val="00F82199"/>
    <w:rsid w:val="00F82D54"/>
    <w:rsid w:val="00F8387B"/>
    <w:rsid w:val="00F83F9E"/>
    <w:rsid w:val="00F840F6"/>
    <w:rsid w:val="00F84422"/>
    <w:rsid w:val="00F847FB"/>
    <w:rsid w:val="00F84E3E"/>
    <w:rsid w:val="00F858FE"/>
    <w:rsid w:val="00F9098C"/>
    <w:rsid w:val="00F91110"/>
    <w:rsid w:val="00F94BED"/>
    <w:rsid w:val="00F96420"/>
    <w:rsid w:val="00F96B4C"/>
    <w:rsid w:val="00F96D03"/>
    <w:rsid w:val="00F978EF"/>
    <w:rsid w:val="00F9793F"/>
    <w:rsid w:val="00FA0014"/>
    <w:rsid w:val="00FA206B"/>
    <w:rsid w:val="00FA3BEA"/>
    <w:rsid w:val="00FA5F8C"/>
    <w:rsid w:val="00FA6A36"/>
    <w:rsid w:val="00FA7BB0"/>
    <w:rsid w:val="00FB0FC4"/>
    <w:rsid w:val="00FB166F"/>
    <w:rsid w:val="00FB35E3"/>
    <w:rsid w:val="00FB37F5"/>
    <w:rsid w:val="00FB3862"/>
    <w:rsid w:val="00FB4579"/>
    <w:rsid w:val="00FB618B"/>
    <w:rsid w:val="00FB6C81"/>
    <w:rsid w:val="00FB71E2"/>
    <w:rsid w:val="00FC074A"/>
    <w:rsid w:val="00FC3D26"/>
    <w:rsid w:val="00FC3F0C"/>
    <w:rsid w:val="00FC52C6"/>
    <w:rsid w:val="00FC54C9"/>
    <w:rsid w:val="00FC55EC"/>
    <w:rsid w:val="00FC6874"/>
    <w:rsid w:val="00FD24F9"/>
    <w:rsid w:val="00FD3735"/>
    <w:rsid w:val="00FD3D38"/>
    <w:rsid w:val="00FD40D9"/>
    <w:rsid w:val="00FD5A7D"/>
    <w:rsid w:val="00FD7971"/>
    <w:rsid w:val="00FE1FFF"/>
    <w:rsid w:val="00FE20A9"/>
    <w:rsid w:val="00FE54F7"/>
    <w:rsid w:val="00FE62BD"/>
    <w:rsid w:val="00FE7AEE"/>
    <w:rsid w:val="00FF1F8C"/>
    <w:rsid w:val="00FF2306"/>
    <w:rsid w:val="00FF25D8"/>
    <w:rsid w:val="00FF2785"/>
    <w:rsid w:val="00FF3AF5"/>
    <w:rsid w:val="00FF4CBD"/>
    <w:rsid w:val="00FF50A5"/>
    <w:rsid w:val="00FF5B84"/>
    <w:rsid w:val="00FF6985"/>
    <w:rsid w:val="00FF6A39"/>
    <w:rsid w:val="00FF728C"/>
    <w:rsid w:val="00FF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74D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652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652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B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B1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B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B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74D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652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652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B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B1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B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B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4496</izvorni_sadrzaj>
    <derivirana_varijabla naziv="DomainObject.Predmet.Broj_1">4496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St-4496/2016</izvorni_sadrzaj>
    <derivirana_varijabla naziv="DomainObject.Predmet.OznakaBroj_1">St-4496/2016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POSAVINA zastupanog po punomoćniku JOSIP MAČAK</izvorni_sadrzaj>
    <derivirana_varijabla naziv="DomainObject.Predmet.ProtustrankaFormated_1">  Poljoprivredna zadruga POSAVINA zastupanog po punomoćniku JOSIP MAČAK</derivirana_varijabla>
  </DomainObject.Predmet.ProtustrankaFormated>
  <DomainObject.Predmet.ProtustrankaFormatedOIB>
    <izvorni_sadrzaj>  Poljoprivredna zadruga POSAVINA, OIB 89899232523 zastupanog po punomoćniku JOSIP MAČAK</izvorni_sadrzaj>
    <derivirana_varijabla naziv="DomainObject.Predmet.ProtustrankaFormatedOIB_1">  Poljoprivredna zadruga POSAVINA, OIB 89899232523 zastupanog po punomoćniku JOSIP MAČAK</derivirana_varijabla>
  </DomainObject.Predmet.ProtustrankaFormatedOIB>
  <DomainObject.Predmet.ProtustrankaFormatedWithAdress>
    <izvorni_sadrzaj> Poljoprivredna zadruga POSAVINA, Bobovac 259, 44210 Sunja zastupanog po punomoćniku JOSIP MAČAK</izvorni_sadrzaj>
    <derivirana_varijabla naziv="DomainObject.Predmet.ProtustrankaFormatedWithAdress_1"> Poljoprivredna zadruga POSAVINA, Bobovac 259, 44210 Sunja zastupanog po punomoćniku JOSIP MAČAK</derivirana_varijabla>
  </DomainObject.Predmet.ProtustrankaFormatedWithAdress>
  <DomainObject.Predmet.ProtustrankaFormatedWithAdressOIB>
    <izvorni_sadrzaj> Poljoprivredna zadruga POSAVINA, OIB 89899232523, Bobovac 259, 44210 Sunja zastupanog po punomoćniku JOSIP MAČAK</izvorni_sadrzaj>
    <derivirana_varijabla naziv="DomainObject.Predmet.ProtustrankaFormatedWithAdressOIB_1"> Poljoprivredna zadruga POSAVINA, OIB 89899232523, Bobovac 259, 44210 Sunja zastupanog po punomoćniku JOSIP MAČAK</derivirana_varijabla>
  </DomainObject.Predmet.ProtustrankaFormatedWithAdressOIB>
  <DomainObject.Predmet.ProtustrankaWithAdress>
    <izvorni_sadrzaj>Poljoprivredna zadruga POSAVINA Bobovac 259, 44210 Sunja</izvorni_sadrzaj>
    <derivirana_varijabla naziv="DomainObject.Predmet.ProtustrankaWithAdress_1">Poljoprivredna zadruga POSAVINA Bobovac 259, 44210 Sunja</derivirana_varijabla>
  </DomainObject.Predmet.ProtustrankaWithAdress>
  <DomainObject.Predmet.ProtustrankaWithAdressOIB>
    <izvorni_sadrzaj>Poljoprivredna zadruga POSAVINA, OIB 89899232523, Bobovac 259, 44210 Sunja</izvorni_sadrzaj>
    <derivirana_varijabla naziv="DomainObject.Predmet.ProtustrankaWithAdressOIB_1">Poljoprivredna zadruga POSAVINA, OIB 89899232523, Bobovac 259, 44210 Sunja</derivirana_varijabla>
  </DomainObject.Predmet.ProtustrankaWithAdressOIB>
  <DomainObject.Predmet.ProtustrankaNazivFormated>
    <izvorni_sadrzaj>Poljoprivredna zadruga POSAVINA</izvorni_sadrzaj>
    <derivirana_varijabla naziv="DomainObject.Predmet.ProtustrankaNazivFormated_1">Poljoprivredna zadruga POSAVINA</derivirana_varijabla>
  </DomainObject.Predmet.ProtustrankaNazivFormated>
  <DomainObject.Predmet.ProtustrankaNazivFormatedOIB>
    <izvorni_sadrzaj>Poljoprivredna zadruga POSAVINA, OIB 89899232523</izvorni_sadrzaj>
    <derivirana_varijabla naziv="DomainObject.Predmet.ProtustrankaNazivFormatedOIB_1">Poljoprivredna zadruga POSAVINA, OIB 89899232523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POSAVINA zastupanog po punomoćniku JOSIP MAČAK</item>
    </izvorni_sadrzaj>
    <derivirana_varijabla naziv="DomainObject.Predmet.ProtuStrankaListFormated_1">
      <item>Poljoprivredna zadruga POSAVINA zastupanog po punomoćniku JOSIP MAČAK</item>
    </derivirana_varijabla>
  </DomainObject.Predmet.ProtuStrankaListFormated>
  <DomainObject.Predmet.ProtuStrankaListFormatedOIB>
    <izvorni_sadrzaj>
      <item>Poljoprivredna zadruga POSAVINA, OIB 89899232523 zastupanog po punomoćniku JOSIP MAČAK</item>
    </izvorni_sadrzaj>
    <derivirana_varijabla naziv="DomainObject.Predmet.ProtuStrankaListFormatedOIB_1">
      <item>Poljoprivredna zadruga POSAVINA, OIB 89899232523 zastupanog po punomoćniku JOSIP MAČAK</item>
    </derivirana_varijabla>
  </DomainObject.Predmet.ProtuStrankaListFormatedOIB>
  <DomainObject.Predmet.ProtuStrankaListFormatedWithAdress>
    <izvorni_sadrzaj>
      <item>Poljoprivredna zadruga POSAVINA, Bobovac 259, 44210 Sunja zastupanog po punomoćniku JOSIP MAČAK</item>
    </izvorni_sadrzaj>
    <derivirana_varijabla naziv="DomainObject.Predmet.ProtuStrankaListFormatedWithAdress_1">
      <item>Poljoprivredna zadruga POSAVINA, Bobovac 259, 44210 Sunja zastupanog po punomoćniku JOSIP MAČAK</item>
    </derivirana_varijabla>
  </DomainObject.Predmet.ProtuStrankaListFormatedWithAdress>
  <DomainObject.Predmet.ProtuStrankaListFormatedWithAdressOIB>
    <izvorni_sadrzaj>
      <item>Poljoprivredna zadruga POSAVINA, OIB 89899232523, Bobovac 259, 44210 Sunja zastupanog po punomoćniku JOSIP MAČAK</item>
    </izvorni_sadrzaj>
    <derivirana_varijabla naziv="DomainObject.Predmet.ProtuStrankaListFormatedWithAdressOIB_1">
      <item>Poljoprivredna zadruga POSAVINA, OIB 89899232523, Bobovac 259, 44210 Sunja zastupanog po punomoćniku JOSIP MAČAK</item>
    </derivirana_varijabla>
  </DomainObject.Predmet.ProtuStrankaListFormatedWithAdressOIB>
  <DomainObject.Predmet.ProtuStrankaListNazivFormated>
    <izvorni_sadrzaj>
      <item>Poljoprivredna zadruga POSAVINA</item>
    </izvorni_sadrzaj>
    <derivirana_varijabla naziv="DomainObject.Predmet.ProtuStrankaListNazivFormated_1">
      <item>Poljoprivredna zadruga POSAVINA</item>
    </derivirana_varijabla>
  </DomainObject.Predmet.ProtuStrankaListNazivFormated>
  <DomainObject.Predmet.ProtuStrankaListNazivFormatedOIB>
    <izvorni_sadrzaj>
      <item>Poljoprivredna zadruga POSAVINA, OIB 89899232523</item>
    </izvorni_sadrzaj>
    <derivirana_varijabla naziv="DomainObject.Predmet.ProtuStrankaListNazivFormatedOIB_1">
      <item>Poljoprivredna zadruga POSAVINA, OIB 89899232523</item>
    </derivirana_varijabla>
  </DomainObject.Predmet.ProtuStrankaListNazivFormatedOIB>
  <DomainObject.Predmet.OstaliListFormated>
    <izvorni_sadrzaj>
      <item>JOSIP MAČAK punomoćnik sudionika u postupku Poljoprivredna zadruga POSAVINA</item>
      <item>Odvjetničko društvo Klaić &amp; Klaić</item>
    </izvorni_sadrzaj>
    <derivirana_varijabla naziv="DomainObject.Predmet.OstaliListFormated_1">
      <item>JOSIP MAČAK punomoćnik sudionika u postupku Poljoprivredna zadruga POSAVINA</item>
      <item>Odvjetničko društvo Klaić &amp; Klaić</item>
    </derivirana_varijabla>
  </DomainObject.Predmet.OstaliListFormated>
  <DomainObject.Predmet.OstaliListFormatedOIB>
    <izvorni_sadrzaj>
      <item>JOSIP MAČAK, OIB 76610341252 punomoćnik sudionika u postupku Poljoprivredna zadruga POSAVINA</item>
      <item>Odvjetničko društvo Klaić &amp; Klaić</item>
    </izvorni_sadrzaj>
    <derivirana_varijabla naziv="DomainObject.Predmet.OstaliListFormatedOIB_1">
      <item>JOSIP MAČAK, OIB 76610341252 punomoćnik sudionika u postupku Poljoprivredna zadruga POSAVINA</item>
      <item>Odvjetničko društvo Klaić &amp; Klaić</item>
    </derivirana_varijabla>
  </DomainObject.Predmet.OstaliListFormatedOIB>
  <DomainObject.Predmet.OstaliListFormatedWithAdress>
    <izvorni_sadrzaj>
      <item>JOSIP MAČAK,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_1">
      <item>JOSIP MAČAK, Bobovac 259, 44000 Sisak punomoćnik sudionika u postupku Poljoprivredna zadruga POSAVINA</item>
      <item>Odvjetničko društvo Klaić &amp; Klaić, Boškovićeva 6/II, 10000 Zagreb</item>
    </derivirana_varijabla>
  </DomainObject.Predmet.OstaliListFormatedWithAdress>
  <DomainObject.Predmet.OstaliListFormatedWithAdressOIB>
    <izvorni_sadrzaj>
      <item>JOSIP MAČAK, OIB 76610341252,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OIB_1">
      <item>JOSIP MAČAK, OIB 76610341252, Bobovac 259, 44000 Sisak punomoćnik sudionika u postupku Poljoprivredna zadruga POSAVINA</item>
      <item>Odvjetničko društvo Klaić &amp; Klaić, Boškovićeva 6/II, 10000 Zagreb</item>
    </derivirana_varijabla>
  </DomainObject.Predmet.OstaliListFormatedWithAdressOIB>
  <DomainObject.Predmet.OstaliListNazivFormated>
    <izvorni_sadrzaj>
      <item>JOSIP MAČAK</item>
      <item>Odvjetničko društvo Klaić &amp; Klaić</item>
    </izvorni_sadrzaj>
    <derivirana_varijabla naziv="DomainObject.Predmet.OstaliListNazivFormated_1">
      <item>JOSIP MAČAK</item>
      <item>Odvjetničko društvo Klaić &amp; Klaić</item>
    </derivirana_varijabla>
  </DomainObject.Predmet.OstaliListNazivFormated>
  <DomainObject.Predmet.OstaliListNazivFormatedOIB>
    <izvorni_sadrzaj>
      <item>JOSIP MAČAK, OIB 76610341252</item>
      <item>Odvjetničko društvo Klaić &amp; Klaić</item>
    </izvorni_sadrzaj>
    <derivirana_varijabla naziv="DomainObject.Predmet.OstaliListNazivFormatedOIB_1">
      <item>JOSIP MAČAK, OIB 76610341252</item>
      <item>Odvjetničko društvo Klaić &amp;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POSAVINA</izvorni_sadrzaj>
    <derivirana_varijabla naziv="DomainObject.Predmet.ProtustrankaIDrugi_1">Poljoprivredna zadruga POSAVINA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POSAVINA, OIB 89899232523, Bobovac 259, 44210 Sunja</izvorni_sadrzaj>
    <derivirana_varijabla naziv="DomainObject.Predmet.ProtustrankaIDrugiAdressOIB_1">Poljoprivredna zadruga POSAVINA, OIB 89899232523, Bobovac 259,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POSAVINA</item>
      <item>FINA Regionalni centar Zagreb</item>
      <item>JOSIP MAČAK</item>
      <item>Odvjetničko društvo Klaić &amp; Klaić</item>
    </izvorni_sadrzaj>
    <derivirana_varijabla naziv="DomainObject.Predmet.SudioniciListNaziv_1">
      <item>Poljoprivredna zadruga POSAVINA</item>
      <item>FINA Regionalni centar Zagreb</item>
      <item>JOSIP MAČAK</item>
      <item>Odvjetničko društvo Klaić &amp; Klaić</item>
    </derivirana_varijabla>
  </DomainObject.Predmet.SudioniciListNaziv>
  <DomainObject.Predmet.SudioniciListAdressOIB>
    <izvorni_sadrzaj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izvorni_sadrzaj>
    <derivirana_varijabla naziv="DomainObject.Predmet.SudioniciListAdressOIB_1"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89899232523</item>
      <item>, OIB 85821130368</item>
      <item>, OIB 76610341252</item>
      <item>, OIB null</item>
    </izvorni_sadrzaj>
    <derivirana_varijabla naziv="DomainObject.Predmet.SudioniciListNazivOIB_1">
      <item>, OIB 89899232523</item>
      <item>, OIB 85821130368</item>
      <item>, OIB 76610341252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647</properties:Characters>
  <properties:Lines>41</properties:Lines>
  <properties:Paragraphs>18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2017-02-27T09:43:00Z</dcterms:created>
  <dc:creator>vladici</dc:creator>
  <cp:lastModifiedBy>Monika Topolovec</cp:lastModifiedBy>
  <cp:lastPrinted>2017-07-03T07:36:00Z</cp:lastPrinted>
  <dcterms:modified xmlns:xsi="http://www.w3.org/2001/XMLSchema-instance" xsi:type="dcterms:W3CDTF">2017-07-03T07:51:00Z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