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5aed" w14:paraId="33c5aed" w:rsidRDefault="00DF20B9" w:rsidP="000F0F07" w:rsidR="0055583A" w:rsidRPr="00D53D42">
      <w:pPr>
        <w:jc w:val="right"/>
        <w15:collapsed w:val="false"/>
        <w:rPr>
          <w:b/>
        </w:rPr>
      </w:pPr>
      <w:bookmarkStart w:name="_GoBack" w:id="0"/>
      <w:bookmarkEnd w:id="0"/>
      <w:r w:rsidRPr="00D53D42">
        <w:rPr>
          <w:b/>
        </w:rPr>
        <w:t>Posl. br. 7 St</w:t>
      </w:r>
      <w:r w:rsidR="00E2769C" w:rsidRPr="00D53D42">
        <w:rPr>
          <w:b/>
        </w:rPr>
        <w:t>.</w:t>
      </w:r>
      <w:r w:rsidR="006B342A">
        <w:rPr>
          <w:b/>
        </w:rPr>
        <w:t xml:space="preserve"> 27/12</w:t>
      </w:r>
    </w:p>
    <w:p w:rsidRDefault="002641C2" w:rsidR="002641C2" w:rsidRPr="00D53D42">
      <w:pPr>
        <w:rPr>
          <w:b/>
        </w:rPr>
      </w:pPr>
    </w:p>
    <w:p w:rsidRDefault="00D9311A" w:rsidR="00DF20B9" w:rsidRPr="00D53D42">
      <w:pPr>
        <w:ind w:firstLine="708"/>
        <w:rPr>
          <w:b/>
        </w:rPr>
      </w:pPr>
      <w:r w:rsidRPr="00D53D42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20B9" w:rsidR="00DF20B9" w:rsidRPr="00D53D42">
      <w:pPr>
        <w:rPr>
          <w:b/>
        </w:rPr>
      </w:pPr>
      <w:r w:rsidRPr="00D53D42">
        <w:rPr>
          <w:b/>
        </w:rPr>
        <w:t>REPUBLIKA HRVATSKA</w:t>
      </w:r>
    </w:p>
    <w:p w:rsidRDefault="00DF20B9" w:rsidR="00DF20B9" w:rsidRPr="00D53D42">
      <w:pPr>
        <w:rPr>
          <w:b/>
        </w:rPr>
      </w:pPr>
      <w:r w:rsidRPr="00D53D42">
        <w:rPr>
          <w:b/>
        </w:rPr>
        <w:t>TRGOVAČKI SUD U SPLITU</w:t>
      </w:r>
    </w:p>
    <w:p w:rsidRDefault="00DF20B9" w:rsidR="00DF20B9" w:rsidRPr="00D53D42">
      <w:pPr>
        <w:rPr>
          <w:b/>
        </w:rPr>
      </w:pPr>
      <w:r w:rsidRPr="00D53D42">
        <w:rPr>
          <w:b/>
        </w:rPr>
        <w:t>STALNA SLUŽBA U DUBROVNIKU</w:t>
      </w:r>
    </w:p>
    <w:p w:rsidRDefault="00DF20B9" w:rsidR="00DF20B9" w:rsidRPr="00D53D42">
      <w:pPr>
        <w:rPr>
          <w:b/>
        </w:rPr>
      </w:pPr>
      <w:r w:rsidRPr="00D53D42">
        <w:rPr>
          <w:b/>
        </w:rPr>
        <w:t>Dubrovnik, Dr. A. Starčevića 23</w:t>
      </w:r>
    </w:p>
    <w:p w:rsidRDefault="00DF20B9" w:rsidP="00044B16" w:rsidR="00044B16" w:rsidRPr="00D53D42">
      <w:pPr>
        <w:jc w:val="both"/>
        <w:rPr>
          <w:b/>
        </w:rPr>
      </w:pPr>
      <w:r w:rsidRPr="00D53D42">
        <w:rPr>
          <w:b/>
        </w:rPr>
        <w:t xml:space="preserve"> </w:t>
      </w:r>
      <w:r w:rsidR="002641C2" w:rsidRPr="00D53D42">
        <w:rPr>
          <w:b/>
        </w:rPr>
        <w:t xml:space="preserve"> </w:t>
      </w:r>
    </w:p>
    <w:p w:rsidRDefault="00BD6C0B" w:rsidP="003F48DE" w:rsidR="00BD6C0B">
      <w:pPr>
        <w:jc w:val="center"/>
        <w:rPr>
          <w:b/>
        </w:rPr>
      </w:pPr>
    </w:p>
    <w:p w:rsidRDefault="0032461A" w:rsidP="003F48DE" w:rsidR="0032461A">
      <w:pPr>
        <w:jc w:val="center"/>
        <w:rPr>
          <w:b/>
        </w:rPr>
      </w:pPr>
    </w:p>
    <w:p w:rsidRDefault="0032461A" w:rsidP="003F48DE" w:rsidR="0032461A" w:rsidRPr="00D53D42">
      <w:pPr>
        <w:jc w:val="center"/>
        <w:rPr>
          <w:b/>
        </w:rPr>
      </w:pPr>
    </w:p>
    <w:p w:rsidRDefault="00C66557" w:rsidP="003F48DE" w:rsidR="00A663DA" w:rsidRPr="00D53D42">
      <w:pPr>
        <w:jc w:val="center"/>
        <w:rPr>
          <w:b/>
        </w:rPr>
      </w:pPr>
      <w:r w:rsidRPr="00D53D42">
        <w:rPr>
          <w:b/>
        </w:rPr>
        <w:t>R E P U B L I K A  H R V A T S K A</w:t>
      </w:r>
    </w:p>
    <w:p w:rsidRDefault="003F48DE" w:rsidP="003F48DE" w:rsidR="003F48DE" w:rsidRPr="00D53D42">
      <w:pPr>
        <w:jc w:val="center"/>
        <w:rPr>
          <w:b/>
        </w:rPr>
      </w:pPr>
      <w:r w:rsidRPr="00D53D42">
        <w:rPr>
          <w:b/>
        </w:rPr>
        <w:t xml:space="preserve">R J E Š E N J E </w:t>
      </w:r>
    </w:p>
    <w:p w:rsidRDefault="003F48DE" w:rsidR="003F48DE" w:rsidRPr="00D53D42">
      <w:pPr>
        <w:rPr>
          <w:b/>
        </w:rPr>
      </w:pPr>
    </w:p>
    <w:p w:rsidRDefault="003F48DE" w:rsidP="003F48DE" w:rsidR="003F48DE" w:rsidRPr="00D53D42">
      <w:pPr>
        <w:jc w:val="both"/>
      </w:pPr>
    </w:p>
    <w:p w:rsidRDefault="003F48DE" w:rsidP="003F48DE" w:rsidR="003F48DE" w:rsidRPr="00D53D42">
      <w:pPr>
        <w:ind w:firstLine="708"/>
        <w:jc w:val="both"/>
      </w:pPr>
      <w:r w:rsidRPr="00D53D42">
        <w:t xml:space="preserve">Trgovački sud u </w:t>
      </w:r>
      <w:r w:rsidR="00C1159D" w:rsidRPr="00D53D42">
        <w:t>Splitu, Stalna služba u Dubrovniku</w:t>
      </w:r>
      <w:r w:rsidRPr="00D53D42">
        <w:t xml:space="preserve">, </w:t>
      </w:r>
      <w:r w:rsidR="00044B16" w:rsidRPr="00D53D42">
        <w:t xml:space="preserve">po sucu </w:t>
      </w:r>
      <w:r w:rsidRPr="00D53D42">
        <w:t xml:space="preserve">toga suda </w:t>
      </w:r>
      <w:r w:rsidR="00C1159D" w:rsidRPr="00D53D42">
        <w:t>Diani Butigan Granić</w:t>
      </w:r>
      <w:r w:rsidRPr="00D53D42">
        <w:t xml:space="preserve">, kao </w:t>
      </w:r>
      <w:r w:rsidR="00044B16" w:rsidRPr="00D53D42">
        <w:t xml:space="preserve">stečajnom sucu </w:t>
      </w:r>
      <w:r w:rsidRPr="00D53D42">
        <w:t xml:space="preserve">u stečajnom postupku nad dužnikom </w:t>
      </w:r>
      <w:r w:rsidR="0032461A">
        <w:t xml:space="preserve">NEGOTIUM d.o.o. u stečaju, Dubrovnik, Obala Pape Ivana Pavla II. br. 20, OIB: 75861407820, </w:t>
      </w:r>
      <w:r w:rsidR="00DC728F" w:rsidRPr="00D53D42">
        <w:t xml:space="preserve">zastupano po stečajnom upravitelju </w:t>
      </w:r>
      <w:r w:rsidR="0032461A">
        <w:t xml:space="preserve">Vlahu Monković, Mlini, Tomislava Macana 6, </w:t>
      </w:r>
      <w:r w:rsidR="00044B16" w:rsidRPr="00D53D42">
        <w:t xml:space="preserve">dana </w:t>
      </w:r>
      <w:r w:rsidR="007911C0" w:rsidRPr="00D53D42">
        <w:t>2</w:t>
      </w:r>
      <w:r w:rsidR="00E13F2F">
        <w:t>7. studenog</w:t>
      </w:r>
      <w:r w:rsidR="00D53D42">
        <w:t xml:space="preserve"> </w:t>
      </w:r>
      <w:r w:rsidR="00E2769C" w:rsidRPr="00D53D42">
        <w:t>2015</w:t>
      </w:r>
      <w:r w:rsidR="00C1159D" w:rsidRPr="00D53D42">
        <w:t>.</w:t>
      </w:r>
      <w:r w:rsidR="00044B16" w:rsidRPr="00D53D42">
        <w:t xml:space="preserve"> godine</w:t>
      </w:r>
      <w:r w:rsidRPr="00D53D42">
        <w:t xml:space="preserve">  </w:t>
      </w:r>
    </w:p>
    <w:p w:rsidRDefault="007303F7" w:rsidP="003F48DE" w:rsidR="007303F7">
      <w:pPr>
        <w:ind w:firstLine="708"/>
        <w:jc w:val="both"/>
      </w:pPr>
    </w:p>
    <w:p w:rsidRDefault="005A2D62" w:rsidP="003F48DE" w:rsidR="0061763F" w:rsidRPr="00D53D42">
      <w:pPr>
        <w:ind w:firstLine="708"/>
        <w:jc w:val="both"/>
      </w:pPr>
      <w:r>
        <w:t xml:space="preserve"> </w:t>
      </w:r>
    </w:p>
    <w:p w:rsidRDefault="003F48DE" w:rsidP="003F48DE" w:rsidR="003F48DE" w:rsidRPr="00D53D42">
      <w:pPr>
        <w:jc w:val="center"/>
        <w:rPr>
          <w:b/>
        </w:rPr>
      </w:pPr>
      <w:r w:rsidRPr="00D53D42">
        <w:rPr>
          <w:b/>
        </w:rPr>
        <w:t>r i j e š i o   j e</w:t>
      </w:r>
    </w:p>
    <w:p w:rsidRDefault="007303F7" w:rsidP="003F48DE" w:rsidR="007303F7">
      <w:pPr>
        <w:ind w:firstLine="708"/>
        <w:jc w:val="center"/>
        <w:rPr>
          <w:b/>
        </w:rPr>
      </w:pPr>
    </w:p>
    <w:p w:rsidRDefault="0032461A" w:rsidP="003F48DE" w:rsidR="0032461A" w:rsidRPr="00D53D42">
      <w:pPr>
        <w:ind w:firstLine="708"/>
        <w:jc w:val="center"/>
        <w:rPr>
          <w:b/>
        </w:rPr>
      </w:pPr>
    </w:p>
    <w:p w:rsidRDefault="003B7049" w:rsidP="0032461A" w:rsidR="0032461A" w:rsidRPr="00A14211">
      <w:pPr>
        <w:jc w:val="both"/>
      </w:pPr>
      <w:r w:rsidRPr="00D53D42">
        <w:t>Posebno r</w:t>
      </w:r>
      <w:r w:rsidR="007303F7" w:rsidRPr="00D53D42">
        <w:t xml:space="preserve">očište za ispitivanje </w:t>
      </w:r>
      <w:r w:rsidR="00044B16" w:rsidRPr="00D53D42">
        <w:t>naknadno prija</w:t>
      </w:r>
      <w:r w:rsidRPr="00D53D42">
        <w:t xml:space="preserve">vljenih </w:t>
      </w:r>
      <w:r w:rsidR="007303F7" w:rsidRPr="00D53D42">
        <w:t xml:space="preserve">tražbina određuje se za dan </w:t>
      </w:r>
      <w:r w:rsidR="0032461A">
        <w:t xml:space="preserve">11. ožujka 2016.g. u </w:t>
      </w:r>
      <w:r w:rsidR="00E13F2F">
        <w:t xml:space="preserve">11,00 sati </w:t>
      </w:r>
      <w:r w:rsidR="007303F7" w:rsidRPr="00D53D42">
        <w:t>u zgradi ovog suda u Dubrovniku, Dr. Ante</w:t>
      </w:r>
      <w:r w:rsidR="007709EA" w:rsidRPr="00D53D42">
        <w:t xml:space="preserve"> Starčevića 67, sudnica br. 2.</w:t>
      </w:r>
      <w:r w:rsidR="0032461A">
        <w:t xml:space="preserve"> kada će se održati i </w:t>
      </w:r>
      <w:r w:rsidR="0032461A" w:rsidRPr="00A14211">
        <w:t>skupština vjerovnika, radi pribavljanja mišljenja o obustavi i zaključenju stečajnog postupka po čl.203. Stečajnog zakona (NN 44/96, 29/99, 129/00, 123/03, 197/03 i 82/06 dalje u tekstu: SZ) i donošenja drugih odluka od važnosti za tijek stečajnog postupka.</w:t>
      </w:r>
    </w:p>
    <w:p w:rsidRDefault="005B4706" w:rsidP="003F48DE" w:rsidR="005B4706">
      <w:pPr>
        <w:jc w:val="both"/>
      </w:pPr>
    </w:p>
    <w:p w:rsidRDefault="00D53D42" w:rsidP="003F48DE" w:rsidR="00D53D42" w:rsidRPr="00D53D42">
      <w:pPr>
        <w:jc w:val="both"/>
      </w:pPr>
    </w:p>
    <w:p w:rsidRDefault="00DF20B9" w:rsidP="002641C2" w:rsidR="005B4706" w:rsidRPr="00D53D42">
      <w:pPr>
        <w:jc w:val="center"/>
        <w:rPr>
          <w:b/>
        </w:rPr>
      </w:pPr>
      <w:r w:rsidRPr="00D53D42">
        <w:rPr>
          <w:b/>
        </w:rPr>
        <w:t xml:space="preserve">U Dubrovniku, </w:t>
      </w:r>
      <w:r w:rsidR="005B4706" w:rsidRPr="00D53D42">
        <w:rPr>
          <w:b/>
        </w:rPr>
        <w:t xml:space="preserve"> </w:t>
      </w:r>
      <w:r w:rsidR="0032461A">
        <w:rPr>
          <w:b/>
        </w:rPr>
        <w:t>08. veljače 2016</w:t>
      </w:r>
      <w:r w:rsidR="005B4706" w:rsidRPr="00D53D42">
        <w:rPr>
          <w:b/>
        </w:rPr>
        <w:t>. godine</w:t>
      </w:r>
    </w:p>
    <w:p w:rsidRDefault="005B4706" w:rsidP="003F48DE" w:rsidR="005B4706" w:rsidRPr="00D53D42">
      <w:pPr>
        <w:jc w:val="both"/>
        <w:rPr>
          <w:b/>
        </w:rPr>
      </w:pPr>
    </w:p>
    <w:p w:rsidRDefault="007303F7" w:rsidP="003F48DE" w:rsidR="007303F7" w:rsidRPr="00D53D42">
      <w:pPr>
        <w:jc w:val="both"/>
        <w:rPr>
          <w:b/>
        </w:rPr>
      </w:pPr>
    </w:p>
    <w:p w:rsidRDefault="00A663DA" w:rsidP="003F48DE" w:rsidR="00A663DA" w:rsidRPr="00D53D42">
      <w:pPr>
        <w:jc w:val="both"/>
        <w:rPr>
          <w:b/>
        </w:rPr>
      </w:pPr>
    </w:p>
    <w:p w:rsidRDefault="005B4706" w:rsidP="003F48DE" w:rsidR="005B4706" w:rsidRPr="00D53D42">
      <w:pPr>
        <w:jc w:val="both"/>
        <w:rPr>
          <w:b/>
        </w:rPr>
      </w:pPr>
    </w:p>
    <w:p w:rsidRDefault="003D2A81" w:rsidP="003F48DE" w:rsidR="005B4706" w:rsidRPr="00D53D42">
      <w:pPr>
        <w:jc w:val="both"/>
        <w:rPr>
          <w:b/>
        </w:rPr>
      </w:pPr>
      <w:r w:rsidRPr="00D53D42">
        <w:rPr>
          <w:b/>
        </w:rPr>
        <w:tab/>
      </w:r>
      <w:r w:rsidRPr="00D53D42">
        <w:rPr>
          <w:b/>
        </w:rPr>
        <w:tab/>
      </w:r>
      <w:r w:rsidRPr="00D53D42">
        <w:rPr>
          <w:b/>
        </w:rPr>
        <w:tab/>
      </w:r>
      <w:r w:rsidRPr="00D53D42">
        <w:rPr>
          <w:b/>
        </w:rPr>
        <w:tab/>
      </w:r>
      <w:r w:rsidRPr="00D53D42">
        <w:rPr>
          <w:b/>
        </w:rPr>
        <w:tab/>
      </w:r>
      <w:r w:rsidR="00A663DA" w:rsidRPr="00D53D42">
        <w:rPr>
          <w:b/>
        </w:rPr>
        <w:tab/>
      </w:r>
      <w:r w:rsidR="00A663DA" w:rsidRPr="00D53D42">
        <w:rPr>
          <w:b/>
        </w:rPr>
        <w:tab/>
        <w:t>Stečajni sudac</w:t>
      </w:r>
      <w:r w:rsidR="005B4706" w:rsidRPr="00D53D42">
        <w:rPr>
          <w:b/>
        </w:rPr>
        <w:t>:</w:t>
      </w:r>
    </w:p>
    <w:p w:rsidRDefault="005B4706" w:rsidP="003F48DE" w:rsidR="005B4706" w:rsidRPr="00D53D42">
      <w:pPr>
        <w:jc w:val="both"/>
        <w:rPr>
          <w:b/>
        </w:rPr>
      </w:pPr>
    </w:p>
    <w:p w:rsidRDefault="003D2A81" w:rsidP="003F48DE" w:rsidR="005B4706" w:rsidRPr="00D53D42">
      <w:pPr>
        <w:jc w:val="both"/>
        <w:rPr>
          <w:b/>
        </w:rPr>
      </w:pPr>
      <w:r w:rsidRPr="00D53D42">
        <w:rPr>
          <w:b/>
        </w:rPr>
        <w:tab/>
      </w:r>
      <w:r w:rsidRPr="00D53D42">
        <w:rPr>
          <w:b/>
        </w:rPr>
        <w:tab/>
      </w:r>
      <w:r w:rsidRPr="00D53D42">
        <w:rPr>
          <w:b/>
        </w:rPr>
        <w:tab/>
      </w:r>
      <w:r w:rsidRPr="00D53D42">
        <w:rPr>
          <w:b/>
        </w:rPr>
        <w:tab/>
      </w:r>
      <w:r w:rsidRPr="00D53D42">
        <w:rPr>
          <w:b/>
        </w:rPr>
        <w:tab/>
      </w:r>
      <w:r w:rsidR="00C66557" w:rsidRPr="00D53D42">
        <w:rPr>
          <w:b/>
        </w:rPr>
        <w:tab/>
      </w:r>
      <w:r w:rsidR="00C66557" w:rsidRPr="00D53D42">
        <w:rPr>
          <w:b/>
        </w:rPr>
        <w:tab/>
      </w:r>
      <w:r w:rsidR="00DD1FA5">
        <w:rPr>
          <w:b/>
        </w:rPr>
        <w:t>Diana Butigan Granić</w:t>
      </w:r>
    </w:p>
    <w:p w:rsidRDefault="00A663DA" w:rsidP="003F48DE" w:rsidR="00A663DA" w:rsidRPr="00D53D42">
      <w:pPr>
        <w:jc w:val="both"/>
        <w:rPr>
          <w:b/>
        </w:rPr>
      </w:pPr>
    </w:p>
    <w:p w:rsidRDefault="00A663DA" w:rsidP="003F48DE" w:rsidR="00A663DA" w:rsidRPr="00D53D42">
      <w:pPr>
        <w:jc w:val="both"/>
        <w:rPr>
          <w:b/>
        </w:rPr>
      </w:pPr>
    </w:p>
    <w:p w:rsidRDefault="00A309DA" w:rsidP="003F48DE" w:rsidR="00A309DA" w:rsidRPr="00D53D42">
      <w:pPr>
        <w:jc w:val="both"/>
        <w:rPr>
          <w:b/>
        </w:rPr>
      </w:pPr>
      <w:r w:rsidRPr="00D53D42">
        <w:rPr>
          <w:b/>
        </w:rPr>
        <w:t>DN-a:</w:t>
      </w:r>
    </w:p>
    <w:p w:rsidRDefault="00A309DA" w:rsidP="003F48DE" w:rsidR="00A309DA" w:rsidRPr="00D53D42">
      <w:pPr>
        <w:jc w:val="both"/>
      </w:pPr>
      <w:r w:rsidRPr="00D53D42">
        <w:t xml:space="preserve">- </w:t>
      </w:r>
      <w:r w:rsidR="00E13F2F">
        <w:t>e-</w:t>
      </w:r>
      <w:r w:rsidRPr="00D53D42">
        <w:t>oglasna ploča suda</w:t>
      </w:r>
    </w:p>
    <w:p w:rsidRDefault="005B4706" w:rsidP="003F48DE" w:rsidR="005B4706" w:rsidRPr="00D53D42">
      <w:pPr>
        <w:jc w:val="both"/>
      </w:pPr>
    </w:p>
    <w:sectPr w:rsidSect="003D2A81" w:rsidR="005B4706" w:rsidRPr="00D53D42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442B"/>
    <w:rsid w:val="00044B16"/>
    <w:rsid w:val="000A5687"/>
    <w:rsid w:val="000C60C4"/>
    <w:rsid w:val="000F0F07"/>
    <w:rsid w:val="0012466E"/>
    <w:rsid w:val="00156E93"/>
    <w:rsid w:val="00195207"/>
    <w:rsid w:val="001A1F1C"/>
    <w:rsid w:val="001D00C7"/>
    <w:rsid w:val="001D1E61"/>
    <w:rsid w:val="001D3358"/>
    <w:rsid w:val="002641C2"/>
    <w:rsid w:val="00295B03"/>
    <w:rsid w:val="002966D8"/>
    <w:rsid w:val="003169D2"/>
    <w:rsid w:val="0032461A"/>
    <w:rsid w:val="003A1FD0"/>
    <w:rsid w:val="003B7049"/>
    <w:rsid w:val="003C640D"/>
    <w:rsid w:val="003D2A81"/>
    <w:rsid w:val="003F48DE"/>
    <w:rsid w:val="00481E3C"/>
    <w:rsid w:val="004821EE"/>
    <w:rsid w:val="0055583A"/>
    <w:rsid w:val="005A2D62"/>
    <w:rsid w:val="005B3A19"/>
    <w:rsid w:val="005B4706"/>
    <w:rsid w:val="005C7D44"/>
    <w:rsid w:val="0061763F"/>
    <w:rsid w:val="006869BF"/>
    <w:rsid w:val="006B342A"/>
    <w:rsid w:val="006E24DB"/>
    <w:rsid w:val="007303F7"/>
    <w:rsid w:val="007709EA"/>
    <w:rsid w:val="00771D5E"/>
    <w:rsid w:val="007911C0"/>
    <w:rsid w:val="00793761"/>
    <w:rsid w:val="007A7E91"/>
    <w:rsid w:val="007D4EA4"/>
    <w:rsid w:val="00800A10"/>
    <w:rsid w:val="00810563"/>
    <w:rsid w:val="00813656"/>
    <w:rsid w:val="00823EF9"/>
    <w:rsid w:val="00845D0C"/>
    <w:rsid w:val="008F3FD0"/>
    <w:rsid w:val="00920DF9"/>
    <w:rsid w:val="00940E28"/>
    <w:rsid w:val="009638E3"/>
    <w:rsid w:val="009C4F22"/>
    <w:rsid w:val="00A02B9A"/>
    <w:rsid w:val="00A309DA"/>
    <w:rsid w:val="00A663DA"/>
    <w:rsid w:val="00AA48B1"/>
    <w:rsid w:val="00AF0C9C"/>
    <w:rsid w:val="00BD6C0B"/>
    <w:rsid w:val="00C063A8"/>
    <w:rsid w:val="00C1159D"/>
    <w:rsid w:val="00C21A4D"/>
    <w:rsid w:val="00C45C32"/>
    <w:rsid w:val="00C51159"/>
    <w:rsid w:val="00C66557"/>
    <w:rsid w:val="00C8655B"/>
    <w:rsid w:val="00C91B65"/>
    <w:rsid w:val="00CC4F10"/>
    <w:rsid w:val="00CE3168"/>
    <w:rsid w:val="00D002D0"/>
    <w:rsid w:val="00D22F4B"/>
    <w:rsid w:val="00D27488"/>
    <w:rsid w:val="00D424E0"/>
    <w:rsid w:val="00D53D42"/>
    <w:rsid w:val="00D640DD"/>
    <w:rsid w:val="00D9311A"/>
    <w:rsid w:val="00DC728F"/>
    <w:rsid w:val="00DD1FA5"/>
    <w:rsid w:val="00DF20B9"/>
    <w:rsid w:val="00E04170"/>
    <w:rsid w:val="00E13F2F"/>
    <w:rsid w:val="00E272C7"/>
    <w:rsid w:val="00E2769C"/>
    <w:rsid w:val="00E50B1E"/>
    <w:rsid w:val="00E652C7"/>
    <w:rsid w:val="00E74E05"/>
    <w:rsid w:val="00E85544"/>
    <w:rsid w:val="00F15A46"/>
    <w:rsid w:val="00F16BD9"/>
    <w:rsid w:val="00F61906"/>
    <w:rsid w:val="00FF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3E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E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EF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EF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EF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3E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EF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EF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EF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EF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2012.</izvorni_sadrzaj>
    <derivirana_varijabla naziv="DomainObject.Predmet.DatumOsnivanja_1">31.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St-27/2012</izvorni_sadrzaj>
    <derivirana_varijabla naziv="DomainObject.Predmet.OznakaBroj_1">St-27/2012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NEGOTIUM d.o.o. za trgovinu, ugostiteljstvo i usluge zastupanog po punomoćniku Nikola Banić</izvorni_sadrzaj>
    <derivirana_varijabla naziv="DomainObject.Predmet.ProtustrankaFormated_1">  NEGOTIUM d.o.o. za trgovinu, ugostiteljstvo i usluge zastupanog po punomoćniku Nikola Banić</derivirana_varijabla>
  </DomainObject.Predmet.ProtustrankaFormated>
  <DomainObject.Predmet.ProtustrankaFormatedOIB>
    <izvorni_sadrzaj>  NEGOTIUM d.o.o. za trgovinu, ugostiteljstvo i usluge, OIB 75861407820 zastupanog po punomoćniku Nikola Banić</izvorni_sadrzaj>
    <derivirana_varijabla naziv="DomainObject.Predmet.ProtustrankaFormatedOIB_1">  NEGOTIUM d.o.o. za trgovinu, ugostiteljstvo i usluge, OIB 75861407820 zastupanog po punomoćniku Nikola Banić</derivirana_varijabla>
  </DomainObject.Predmet.ProtustrankaFormatedOIB>
  <DomainObject.Predmet.ProtustrankaFormatedWithAdress>
    <izvorni_sadrzaj> NEGOTIUM d.o.o. za trgovinu, ugostiteljstvo i usluge, Obala Pape Ivana Pavla II 20, 20000 Dubrovnik zastupanog po punomoćniku Nikola Banić</izvorni_sadrzaj>
    <derivirana_varijabla naziv="DomainObject.Predmet.ProtustrankaFormatedWithAdress_1"> NEGOTIUM d.o.o. za trgovinu, ugostiteljstvo i usluge, Obala Pape Ivana Pavla II 20, 20000 Dubrovnik zastupanog po punomoćniku Nikola Banić</derivirana_varijabla>
  </DomainObject.Predmet.ProtustrankaFormatedWithAdress>
  <DomainObject.Predmet.ProtustrankaFormatedWithAdressOIB>
    <izvorni_sadrzaj> NEGOTIUM d.o.o. za trgovinu, ugostiteljstvo i usluge, OIB 75861407820, Obala Pape Ivana Pavla II 20, 20000 Dubrovnik zastupanog po punomoćniku Nikola Banić</izvorni_sadrzaj>
    <derivirana_varijabla naziv="DomainObject.Predmet.ProtustrankaFormatedWithAdressOIB_1"> NEGOTIUM d.o.o. za trgovinu, ugostiteljstvo i usluge, OIB 75861407820, Obala Pape Ivana Pavla II 20, 20000 Dubrovnik zastupanog po punomoćniku Nikola Banić</derivirana_varijabla>
  </DomainObject.Predmet.ProtustrankaFormatedWithAdressOIB>
  <DomainObject.Predmet.ProtustrankaWithAdress>
    <izvorni_sadrzaj>NEGOTIUM d.o.o. za trgovinu, ugostiteljstvo i usluge Obala Pape Ivana Pavla II 20, 20000 Dubrovnik</izvorni_sadrzaj>
    <derivirana_varijabla naziv="DomainObject.Predmet.ProtustrankaWithAdress_1">NEGOTIUM d.o.o. za trgovinu, ugostiteljstvo i usluge Obala Pape Ivana Pavla II 20, 20000 Dubrovnik</derivirana_varijabla>
  </DomainObject.Predmet.ProtustrankaWithAdress>
  <DomainObject.Predmet.ProtustrankaWithAdressOIB>
    <izvorni_sadrzaj>NEGOTIUM d.o.o. za trgovinu, ugostiteljstvo i usluge, OIB 75861407820, Obala Pape Ivana Pavla II 20, 20000 Dubrovnik</izvorni_sadrzaj>
    <derivirana_varijabla naziv="DomainObject.Predmet.ProtustrankaWithAdressOIB_1">NEGOTIUM d.o.o. za trgovinu, ugostiteljstvo i usluge, OIB 75861407820, Obala Pape Ivana Pavla II 20, 20000 Dubrovnik</derivirana_varijabla>
  </DomainObject.Predmet.ProtustrankaWithAdressOIB>
  <DomainObject.Predmet.ProtustrankaNazivFormated>
    <izvorni_sadrzaj>NEGOTIUM d.o.o. za trgovinu, ugostiteljstvo i usluge</izvorni_sadrzaj>
    <derivirana_varijabla naziv="DomainObject.Predmet.ProtustrankaNazivFormated_1">NEGOTIUM d.o.o. za trgovinu, ugostiteljstvo i usluge</derivirana_varijabla>
  </DomainObject.Predmet.ProtustrankaNazivFormated>
  <DomainObject.Predmet.ProtustrankaNazivFormatedOIB>
    <izvorni_sadrzaj>NEGOTIUM d.o.o. za trgovinu, ugostiteljstvo i usluge, OIB 75861407820</izvorni_sadrzaj>
    <derivirana_varijabla naziv="DomainObject.Predmet.ProtustrankaNazivFormatedOIB_1">NEGOTIUM d.o.o. za trgovinu, ugostiteljstvo i usluge, OIB 75861407820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SANIJA VUKIĆ, Dubrovnik</izvorni_sadrzaj>
    <derivirana_varijabla naziv="DomainObject.Predmet.StrankaFormated_1">  SANIJA VUKIĆ, Dubrovnik</derivirana_varijabla>
  </DomainObject.Predmet.StrankaFormated>
  <DomainObject.Predmet.StrankaFormatedOIB>
    <izvorni_sadrzaj>  SANIJA VUKIĆ, Dubrovnik, OIB 69305797745</izvorni_sadrzaj>
    <derivirana_varijabla naziv="DomainObject.Predmet.StrankaFormatedOIB_1">  SANIJA VUKIĆ, Dubrovnik, OIB 69305797745</derivirana_varijabla>
  </DomainObject.Predmet.StrankaFormatedOIB>
  <DomainObject.Predmet.StrankaFormatedWithAdress>
    <izvorni_sadrzaj> SANIJA VUKIĆ, Dubrovnik, Miha Pracata 2, 20000 Dubrovnik</izvorni_sadrzaj>
    <derivirana_varijabla naziv="DomainObject.Predmet.StrankaFormatedWithAdress_1"> SANIJA VUKIĆ, Dubrovnik, Miha Pracata 2, 20000 Dubrovnik</derivirana_varijabla>
  </DomainObject.Predmet.StrankaFormatedWithAdress>
  <DomainObject.Predmet.StrankaFormatedWithAdressOIB>
    <izvorni_sadrzaj> SANIJA VUKIĆ, Dubrovnik, OIB 69305797745, Miha Pracata 2, 20000 Dubrovnik</izvorni_sadrzaj>
    <derivirana_varijabla naziv="DomainObject.Predmet.StrankaFormatedWithAdressOIB_1"> SANIJA VUKIĆ, Dubrovnik, OIB 69305797745, Miha Pracata 2, 20000 Dubrovnik</derivirana_varijabla>
  </DomainObject.Predmet.StrankaFormatedWithAdressOIB>
  <DomainObject.Predmet.StrankaWithAdress>
    <izvorni_sadrzaj>SANIJA VUKIĆ, Dubrovnik Miha Pracata 2,20000 Dubrovnik</izvorni_sadrzaj>
    <derivirana_varijabla naziv="DomainObject.Predmet.StrankaWithAdress_1">SANIJA VUKIĆ, Dubrovnik Miha Pracata 2,20000 Dubrovnik</derivirana_varijabla>
  </DomainObject.Predmet.StrankaWithAdress>
  <DomainObject.Predmet.StrankaWithAdressOIB>
    <izvorni_sadrzaj>SANIJA VUKIĆ, Dubrovnik, OIB 69305797745, Miha Pracata 2,20000 Dubrovnik</izvorni_sadrzaj>
    <derivirana_varijabla naziv="DomainObject.Predmet.StrankaWithAdressOIB_1">SANIJA VUKIĆ, Dubrovnik, OIB 69305797745, Miha Pracata 2,20000 Dubrovnik</derivirana_varijabla>
  </DomainObject.Predmet.StrankaWithAdressOIB>
  <DomainObject.Predmet.StrankaNazivFormated>
    <izvorni_sadrzaj>SANIJA VUKIĆ, Dubrovnik</izvorni_sadrzaj>
    <derivirana_varijabla naziv="DomainObject.Predmet.StrankaNazivFormated_1">SANIJA VUKIĆ, Dubrovnik</derivirana_varijabla>
  </DomainObject.Predmet.StrankaNazivFormated>
  <DomainObject.Predmet.StrankaNazivFormatedOIB>
    <izvorni_sadrzaj>SANIJA VUKIĆ, Dubrovnik, OIB 69305797745</izvorni_sadrzaj>
    <derivirana_varijabla naziv="DomainObject.Predmet.StrankaNazivFormatedOIB_1">SANIJA VUKIĆ, Dubrovnik, OIB 69305797745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SANIJA VUKIĆ, Dubrovnik</item>
    </izvorni_sadrzaj>
    <derivirana_varijabla naziv="DomainObject.Predmet.StrankaListFormated_1">
      <item>SANIJA VUKIĆ, Dubrovnik</item>
    </derivirana_varijabla>
  </DomainObject.Predmet.StrankaListFormated>
  <DomainObject.Predmet.StrankaListFormatedOIB>
    <izvorni_sadrzaj>
      <item>SANIJA VUKIĆ, Dubrovnik, OIB 69305797745</item>
    </izvorni_sadrzaj>
    <derivirana_varijabla naziv="DomainObject.Predmet.StrankaListFormatedOIB_1">
      <item>SANIJA VUKIĆ, Dubrovnik, OIB 69305797745</item>
    </derivirana_varijabla>
  </DomainObject.Predmet.StrankaListFormatedOIB>
  <DomainObject.Predmet.StrankaListFormatedWithAdress>
    <izvorni_sadrzaj>
      <item>SANIJA VUKIĆ, Dubrovnik, Miha Pracata 2, 20000 Dubrovnik</item>
    </izvorni_sadrzaj>
    <derivirana_varijabla naziv="DomainObject.Predmet.StrankaListFormatedWithAdress_1">
      <item>SANIJA VUKIĆ, Dubrovnik, Miha Pracata 2, 20000 Dubrovnik</item>
    </derivirana_varijabla>
  </DomainObject.Predmet.StrankaListFormatedWithAdress>
  <DomainObject.Predmet.StrankaListFormatedWithAdressOIB>
    <izvorni_sadrzaj>
      <item>SANIJA VUKIĆ, Dubrovnik, OIB 69305797745, Miha Pracata 2, 20000 Dubrovnik</item>
    </izvorni_sadrzaj>
    <derivirana_varijabla naziv="DomainObject.Predmet.StrankaListFormatedWithAdressOIB_1">
      <item>SANIJA VUKIĆ, Dubrovnik, OIB 69305797745, Miha Pracata 2, 20000 Dubrovnik</item>
    </derivirana_varijabla>
  </DomainObject.Predmet.StrankaListFormatedWithAdressOIB>
  <DomainObject.Predmet.StrankaListNazivFormated>
    <izvorni_sadrzaj>
      <item>SANIJA VUKIĆ, Dubrovnik</item>
    </izvorni_sadrzaj>
    <derivirana_varijabla naziv="DomainObject.Predmet.StrankaListNazivFormated_1">
      <item>SANIJA VUKIĆ, Dubrovnik</item>
    </derivirana_varijabla>
  </DomainObject.Predmet.StrankaListNazivFormated>
  <DomainObject.Predmet.StrankaListNazivFormatedOIB>
    <izvorni_sadrzaj>
      <item>SANIJA VUKIĆ, Dubrovnik, OIB 69305797745</item>
    </izvorni_sadrzaj>
    <derivirana_varijabla naziv="DomainObject.Predmet.StrankaListNazivFormatedOIB_1">
      <item>SANIJA VUKIĆ, Dubrovnik, OIB 69305797745</item>
    </derivirana_varijabla>
  </DomainObject.Predmet.StrankaListNazivFormatedOIB>
  <DomainObject.Predmet.ProtuStrankaListFormated>
    <izvorni_sadrzaj>
      <item>NEGOTIUM d.o.o. za trgovinu, ugostiteljstvo i usluge zastupanog po punomoćniku Nikola Banić</item>
    </izvorni_sadrzaj>
    <derivirana_varijabla naziv="DomainObject.Predmet.ProtuStrankaListFormated_1">
      <item>NEGOTIUM d.o.o. za trgovinu, ugostiteljstvo i usluge zastupanog po punomoćniku Nikola Banić</item>
    </derivirana_varijabla>
  </DomainObject.Predmet.ProtuStrankaListFormated>
  <DomainObject.Predmet.ProtuStrankaListFormatedOIB>
    <izvorni_sadrzaj>
      <item>NEGOTIUM d.o.o. za trgovinu, ugostiteljstvo i usluge, OIB 75861407820 zastupanog po punomoćniku Nikola Banić</item>
    </izvorni_sadrzaj>
    <derivirana_varijabla naziv="DomainObject.Predmet.ProtuStrankaListFormatedOIB_1">
      <item>NEGOTIUM d.o.o. za trgovinu, ugostiteljstvo i usluge, OIB 75861407820 zastupanog po punomoćniku Nikola Banić</item>
    </derivirana_varijabla>
  </DomainObject.Predmet.ProtuStrankaListFormatedOIB>
  <DomainObject.Predmet.ProtuStrankaListFormatedWithAdress>
    <izvorni_sadrzaj>
      <item>NEGOTIUM d.o.o. za trgovinu, ugostiteljstvo i usluge, Obala Pape Ivana Pavla II 20, 20000 Dubrovnik zastupanog po punomoćniku Nikola Banić</item>
    </izvorni_sadrzaj>
    <derivirana_varijabla naziv="DomainObject.Predmet.ProtuStrankaListFormatedWithAdress_1">
      <item>NEGOTIUM d.o.o. za trgovinu, ugostiteljstvo i usluge, Obala Pape Ivana Pavla II 20, 20000 Dubrovnik zastupanog po punomoćniku Nikola Banić</item>
    </derivirana_varijabla>
  </DomainObject.Predmet.ProtuStrankaListFormatedWithAdress>
  <DomainObject.Predmet.ProtuStrankaListFormatedWithAdressOIB>
    <izvorni_sadrzaj>
      <item>NEGOTIUM d.o.o. za trgovinu, ugostiteljstvo i usluge, OIB 75861407820, Obala Pape Ivana Pavla II 20, 20000 Dubrovnik zastupanog po punomoćniku Nikola Banić</item>
    </izvorni_sadrzaj>
    <derivirana_varijabla naziv="DomainObject.Predmet.ProtuStrankaListFormatedWithAdressOIB_1">
      <item>NEGOTIUM d.o.o. za trgovinu, ugostiteljstvo i usluge, OIB 75861407820, Obala Pape Ivana Pavla II 20, 20000 Dubrovnik zastupanog po punomoćniku Nikola Banić</item>
    </derivirana_varijabla>
  </DomainObject.Predmet.ProtuStrankaListFormatedWithAdressOIB>
  <DomainObject.Predmet.ProtuStrankaListNazivFormated>
    <izvorni_sadrzaj>
      <item>NEGOTIUM d.o.o. za trgovinu, ugostiteljstvo i usluge</item>
    </izvorni_sadrzaj>
    <derivirana_varijabla naziv="DomainObject.Predmet.ProtuStrankaListNazivFormated_1">
      <item>NEGOTIUM d.o.o. za trgovinu, ugostiteljstvo i usluge</item>
    </derivirana_varijabla>
  </DomainObject.Predmet.ProtuStrankaListNazivFormated>
  <DomainObject.Predmet.ProtuStrankaListNazivFormatedOIB>
    <izvorni_sadrzaj>
      <item>NEGOTIUM d.o.o. za trgovinu, ugostiteljstvo i usluge, OIB 75861407820</item>
    </izvorni_sadrzaj>
    <derivirana_varijabla naziv="DomainObject.Predmet.ProtuStrankaListNazivFormatedOIB_1">
      <item>NEGOTIUM d.o.o. za trgovinu, ugostiteljstvo i usluge, OIB 75861407820</item>
    </derivirana_varijabla>
  </DomainObject.Predmet.ProtuStrankaListNazivFormatedOIB>
  <DomainObject.Predmet.OstaliListFormated>
    <izvorni_sadrzaj>
      <item>Nikola Banić punomoćnik sudionika u postupku NEGOTIUM d.o.o. za trgovinu, ugostiteljstvo i usluge</item>
      <item>Mato Pušić</item>
      <item>Republika Hrvatska</item>
    </izvorni_sadrzaj>
    <derivirana_varijabla naziv="DomainObject.Predmet.OstaliListFormated_1">
      <item>Nikola Banić punomoćnik sudionika u postupku NEGOTIUM d.o.o. za trgovinu, ugostiteljstvo i usluge</item>
      <item>Mato Pušić</item>
      <item>Republika Hrvatska</item>
    </derivirana_varijabla>
  </DomainObject.Predmet.OstaliListFormated>
  <DomainObject.Predmet.OstaliListFormatedOIB>
    <izvorni_sadrzaj>
      <item>Nikola Banić, OIB 68884250751 punomoćnik sudionika u postupku NEGOTIUM d.o.o. za trgovinu, ugostiteljstvo i usluge</item>
      <item>Mato Pušić</item>
      <item>Republika Hrvatska</item>
    </izvorni_sadrzaj>
    <derivirana_varijabla naziv="DomainObject.Predmet.OstaliListFormatedOIB_1">
      <item>Nikola Banić, OIB 68884250751 punomoćnik sudionika u postupku NEGOTIUM d.o.o. za trgovinu, ugostiteljstvo i usluge</item>
      <item>Mato Pušić</item>
      <item>Republika Hrvatska</item>
    </derivirana_varijabla>
  </DomainObject.Predmet.OstaliListFormatedOIB>
  <DomainObject.Predmet.OstaliListFormatedWithAdress>
    <izvorni_sadrzaj>
      <item>Nikola Banić, Od Puča 9, 20000 Dubrovnik punomoćnik sudionika u postupku NEGOTIUM d.o.o. za trgovinu, ugostiteljstvo i usluge</item>
      <item>Mato Pušić, Sv. Križa 10a, 20000 Dubrovnik</item>
      <item>Republika Hrvatska</item>
    </izvorni_sadrzaj>
    <derivirana_varijabla naziv="DomainObject.Predmet.OstaliListFormatedWithAdress_1">
      <item>Nikola Banić, Od Puča 9, 20000 Dubrovnik punomoćnik sudionika u postupku NEGOTIUM d.o.o. za trgovinu, ugostiteljstvo i usluge</item>
      <item>Mato Pušić, Sv. Križa 10a, 20000 Dubrovnik</item>
      <item>Republika Hrvatska</item>
    </derivirana_varijabla>
  </DomainObject.Predmet.OstaliListFormatedWithAdress>
  <DomainObject.Predmet.OstaliListFormatedWithAdressOIB>
    <izvorni_sadrzaj>
      <item>Nikola Banić, OIB 68884250751, Od Puča 9, 20000 Dubrovnik punomoćnik sudionika u postupku NEGOTIUM d.o.o. za trgovinu, ugostiteljstvo i usluge</item>
      <item>Mato Pušić, Sv. Križa 10a, 20000 Dubrovnik</item>
      <item>Republika Hrvatska</item>
    </izvorni_sadrzaj>
    <derivirana_varijabla naziv="DomainObject.Predmet.OstaliListFormatedWithAdressOIB_1">
      <item>Nikola Banić, OIB 68884250751, Od Puča 9, 20000 Dubrovnik punomoćnik sudionika u postupku NEGOTIUM d.o.o. za trgovinu, ugostiteljstvo i usluge</item>
      <item>Mato Pušić, Sv. Križa 10a, 20000 Dubrovnik</item>
      <item>Republika Hrvatska</item>
    </derivirana_varijabla>
  </DomainObject.Predmet.OstaliListFormatedWithAdressOIB>
  <DomainObject.Predmet.OstaliListNazivFormated>
    <izvorni_sadrzaj>
      <item>Nikola Banić</item>
      <item>Mato Pušić</item>
      <item>Republika Hrvatska</item>
    </izvorni_sadrzaj>
    <derivirana_varijabla naziv="DomainObject.Predmet.OstaliListNazivFormated_1">
      <item>Nikola Banić</item>
      <item>Mato Pušić</item>
      <item>Republika Hrvatska</item>
    </derivirana_varijabla>
  </DomainObject.Predmet.OstaliListNazivFormated>
  <DomainObject.Predmet.OstaliListNazivFormatedOIB>
    <izvorni_sadrzaj>
      <item>Nikola Banić, OIB 68884250751</item>
      <item>Mato Pušić</item>
      <item>Republika Hrvatska</item>
    </izvorni_sadrzaj>
    <derivirana_varijabla naziv="DomainObject.Predmet.OstaliListNazivFormatedOIB_1">
      <item>Nikola Banić, OIB 68884250751</item>
      <item>Mato Pušić</item>
      <item>Republika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SANIJA VUKIĆ, Dubrovnik</izvorni_sadrzaj>
    <derivirana_varijabla naziv="DomainObject.Predmet.StrankaIDrugi_1">SANIJA VUKIĆ, Dubrovnik</derivirana_varijabla>
  </DomainObject.Predmet.StrankaIDrugi>
  <DomainObject.Predmet.ProtustrankaIDrugi>
    <izvorni_sadrzaj>NEGOTIUM d.o.o. za trgovinu, ugostiteljstvo i usluge</izvorni_sadrzaj>
    <derivirana_varijabla naziv="DomainObject.Predmet.ProtustrankaIDrugi_1">NEGOTIUM d.o.o. za trgovinu, ugostiteljstvo i usluge</derivirana_varijabla>
  </DomainObject.Predmet.ProtustrankaIDrugi>
  <DomainObject.Predmet.StrankaIDrugiAdressOIB>
    <izvorni_sadrzaj>SANIJA VUKIĆ, Dubrovnik, OIB 69305797745, Miha Pracata 2, 20000 Dubrovnik</izvorni_sadrzaj>
    <derivirana_varijabla naziv="DomainObject.Predmet.StrankaIDrugiAdressOIB_1">SANIJA VUKIĆ, Dubrovnik, OIB 69305797745, Miha Pracata 2, 20000 Dubrovnik</derivirana_varijabla>
  </DomainObject.Predmet.StrankaIDrugiAdressOIB>
  <DomainObject.Predmet.ProtustrankaIDrugiAdressOIB>
    <izvorni_sadrzaj>NEGOTIUM d.o.o. za trgovinu, ugostiteljstvo i usluge, OIB 75861407820, Obala Pape Ivana Pavla II 20, 20000 Dubrovnik</izvorni_sadrzaj>
    <derivirana_varijabla naziv="DomainObject.Predmet.ProtustrankaIDrugiAdressOIB_1">NEGOTIUM d.o.o. za trgovinu, ugostiteljstvo i usluge, OIB 75861407820, Obala Pape Ivana Pavla II 20,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SANIJA VUKIĆ, Dubrovnik</item>
      <item>NEGOTIUM d.o.o. za trgovinu, ugostiteljstvo i usluge</item>
      <item>Nikola Banić</item>
      <item>Mato Pušić</item>
      <item>Republika Hrvatska</item>
    </izvorni_sadrzaj>
    <derivirana_varijabla naziv="DomainObject.Predmet.SudioniciListNaziv_1">
      <item>SANIJA VUKIĆ, Dubrovnik</item>
      <item>NEGOTIUM d.o.o. za trgovinu, ugostiteljstvo i usluge</item>
      <item>Nikola Banić</item>
      <item>Mato Pušić</item>
      <item>Republika Hrvatska</item>
    </derivirana_varijabla>
  </DomainObject.Predmet.SudioniciListNaziv>
  <DomainObject.Predmet.SudioniciListAdressOIB>
    <izvorni_sadrzaj>
      <item>SANIJA VUKIĆ, Dubrovnik, OIB 69305797745, Miha Pracata 2,20000 Dubrovnik</item>
      <item>NEGOTIUM d.o.o. za trgovinu, ugostiteljstvo i usluge, OIB 75861407820, Obala Pape Ivana Pavla II 20,20000 Dubrovnik</item>
      <item>Nikola Banić, OIB 68884250751, Od Puča 9,20000 Dubrovnik</item>
      <item>Mato Pušić, Sv. Križa 10a,20000 Dubrovnik</item>
      <item>Republika Hrvatska</item>
    </izvorni_sadrzaj>
    <derivirana_varijabla naziv="DomainObject.Predmet.SudioniciListAdressOIB_1">
      <item>SANIJA VUKIĆ, Dubrovnik, OIB 69305797745, Miha Pracata 2,20000 Dubrovnik</item>
      <item>NEGOTIUM d.o.o. za trgovinu, ugostiteljstvo i usluge, OIB 75861407820, Obala Pape Ivana Pavla II 20,20000 Dubrovnik</item>
      <item>Nikola Banić, OIB 68884250751, Od Puča 9,20000 Dubrovnik</item>
      <item>Mato Pušić, Sv. Križa 10a,20000 Dubrovnik</item>
      <item>Republika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69305797745</item>
      <item>, OIB 75861407820</item>
      <item>, OIB 68884250751</item>
      <item>, OIB null</item>
      <item>, OIB null</item>
    </izvorni_sadrzaj>
    <derivirana_varijabla naziv="DomainObject.Predmet.SudioniciListNazivOIB_1">
      <item>, OIB 69305797745</item>
      <item>, OIB 75861407820</item>
      <item>, OIB 68884250751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5BDEC3-D70E-4452-B739-B8BFD0BD3E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194</properties:Words>
  <properties:Characters>911</properties:Characters>
  <properties:Lines>45</properties:Lines>
  <properties:Paragraphs>15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2016-02-08T10:16:00Z</dcterms:created>
  <dc:creator>RH-TDU</dc:creator>
  <cp:lastModifiedBy>Mara Marčinko</cp:lastModifiedBy>
  <cp:lastPrinted>2016-02-08T10:23:00Z</cp:lastPrinted>
  <dcterms:modified xmlns:xsi="http://www.w3.org/2001/XMLSchema-instance" xsi:type="dcterms:W3CDTF">2016-02-08T10:51:00Z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