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2a10" w14:paraId="41b2a1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7465B">
        <w:t>2</w:t>
      </w:r>
      <w:r w:rsidR="00674913">
        <w:t>113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87AD2">
        <w:t xml:space="preserve"> </w:t>
      </w:r>
      <w:r w:rsidR="004D07B3">
        <w:t>SERVE THE CITY je</w:t>
      </w:r>
      <w:r w:rsidR="00087AD2">
        <w:t>dnostavno društvo s ograničenom odgovornošću za pr</w:t>
      </w:r>
      <w:r w:rsidR="004D07B3">
        <w:t>oizvodnju</w:t>
      </w:r>
      <w:r w:rsidR="00087AD2">
        <w:t xml:space="preserve">, trgovinu i usluge </w:t>
      </w:r>
      <w:r w:rsidR="004D07B3">
        <w:t xml:space="preserve">Osijek, </w:t>
      </w:r>
      <w:proofErr w:type="spellStart"/>
      <w:r w:rsidR="004D07B3">
        <w:t>Laslovačka</w:t>
      </w:r>
      <w:proofErr w:type="spellEnd"/>
      <w:r w:rsidR="004D07B3">
        <w:t xml:space="preserve"> 21a, </w:t>
      </w:r>
      <w:r w:rsidR="00087AD2">
        <w:t xml:space="preserve">OIB </w:t>
      </w:r>
      <w:r w:rsidR="004D07B3">
        <w:t>40147214138</w:t>
      </w:r>
      <w:r w:rsidR="00087AD2">
        <w:t>, MBS 030</w:t>
      </w:r>
      <w:r w:rsidR="004D07B3">
        <w:t>135930</w:t>
      </w:r>
      <w:r w:rsidR="0087465B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087AD2">
        <w:t xml:space="preserve">24. kolovoza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4D07B3">
        <w:t xml:space="preserve">SERVE THE CITY jednostavno društvo s ograničenom odgovornošću za proizvodnju, trgovinu i usluge Osijek, </w:t>
      </w:r>
      <w:proofErr w:type="spellStart"/>
      <w:r w:rsidR="004D07B3">
        <w:t>Laslovačka</w:t>
      </w:r>
      <w:proofErr w:type="spellEnd"/>
      <w:r w:rsidR="004D07B3">
        <w:t xml:space="preserve"> 21a, OIB 40147214138, MBS 030135930</w:t>
      </w:r>
      <w:r w:rsidR="00087AD2">
        <w:t xml:space="preserve"> </w:t>
      </w:r>
      <w:r w:rsidR="00F078E5">
        <w:t xml:space="preserve">iznosi </w:t>
      </w:r>
      <w:r w:rsidR="004D07B3">
        <w:t>7.065,00</w:t>
      </w:r>
      <w:r w:rsidR="009F4FBF">
        <w:t xml:space="preserve">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4D07B3">
        <w:t xml:space="preserve">Slave </w:t>
      </w:r>
      <w:proofErr w:type="spellStart"/>
      <w:r w:rsidR="004D07B3">
        <w:t>Velešanov</w:t>
      </w:r>
      <w:proofErr w:type="spellEnd"/>
      <w:r w:rsidR="004D07B3">
        <w:t xml:space="preserve"> iz Daruvarskih Vinograda </w:t>
      </w:r>
      <w:r w:rsidR="00087AD2">
        <w:t>d</w:t>
      </w:r>
      <w:r w:rsidR="0076077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9F4FBF">
        <w:t>2</w:t>
      </w:r>
      <w:r w:rsidR="009110E6">
        <w:t>113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9F4FBF">
        <w:t xml:space="preserve"> </w:t>
      </w:r>
      <w:r w:rsidR="00087AD2">
        <w:t xml:space="preserve">24. kolovoza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sectPr w:rsidSect="00F2165F" w:rsidR="00443F6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07B3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74913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10E6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4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4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St-2113/2016</izvorni_sadrzaj>
    <derivirana_varijabla naziv="DomainObject.Predmet.OznakaBroj_1">St-2113/2016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SERVE THE CITY jednostavno društvo s ograničenom odgovornošću za proizvodnju, trgovinu i usluge</izvorni_sadrzaj>
    <derivirana_varijabla naziv="DomainObject.Predmet.ProtustrankaFormated_1">  SERVE THE CITY jednostavno društvo s ograničenom odgovornošću za proizvodnju, trgovinu i usluge</derivirana_varijabla>
  </DomainObject.Predmet.ProtustrankaFormated>
  <DomainObject.Predmet.ProtustrankaFormatedOIB>
    <izvorni_sadrzaj>  SERVE THE CITY jednostavno društvo s ograničenom odgovornošću za proizvodnju, trgovinu i usluge, OIB 40147214138</izvorni_sadrzaj>
    <derivirana_varijabla naziv="DomainObject.Predmet.ProtustrankaFormatedOIB_1">  SERVE THE CITY jednostavno društvo s ograničenom odgovornošću za proizvodnju, trgovinu i usluge, OIB 40147214138</derivirana_varijabla>
  </DomainObject.Predmet.ProtustrankaFormatedOIB>
  <DomainObject.Predmet.ProtustrankaFormatedWithAdress>
    <izvorni_sadrzaj> SERVE THE CITY jednostavno društvo s ograničenom odgovornošću za proizvodnju, trgovinu i usluge, Laslovačka 21a, 31000 Osijek</izvorni_sadrzaj>
    <derivirana_varijabla naziv="DomainObject.Predmet.ProtustrankaFormatedWithAdress_1"> SERVE THE CITY jednostavno društvo s ograničenom odgovornošću za proizvodnju, trgovinu i usluge, Laslovačka 21a, 31000 Osijek</derivirana_varijabla>
  </DomainObject.Predmet.ProtustrankaFormatedWithAdress>
  <DomainObject.Predmet.ProtustrankaFormatedWithAdressOIB>
    <izvorni_sadrzaj> SERVE THE CITY jednostavno društvo s ograničenom odgovornošću za proizvodnju, trgovinu i usluge, OIB 40147214138, Laslovačka 21a, 31000 Osijek</izvorni_sadrzaj>
    <derivirana_varijabla naziv="DomainObject.Predmet.ProtustrankaFormatedWithAdressOIB_1"> SERVE THE CITY jednostavno društvo s ograničenom odgovornošću za proizvodnju, trgovinu i usluge, OIB 40147214138, Laslovačka 21a, 31000 Osijek</derivirana_varijabla>
  </DomainObject.Predmet.ProtustrankaFormatedWithAdressOIB>
  <DomainObject.Predmet.ProtustrankaWithAdress>
    <izvorni_sadrzaj>SERVE THE CITY jednostavno društvo s ograničenom odgovornošću za proizvodnju, trgovinu i usluge Laslovačka 21a, 31000 Osijek</izvorni_sadrzaj>
    <derivirana_varijabla naziv="DomainObject.Predmet.ProtustrankaWithAdress_1">SERVE THE CITY jednostavno društvo s ograničenom odgovornošću za proizvodnju, trgovinu i usluge Laslovačka 21a, 31000 Osijek</derivirana_varijabla>
  </DomainObject.Predmet.ProtustrankaWithAdress>
  <DomainObject.Predmet.ProtustrankaWithAdressOIB>
    <izvorni_sadrzaj>SERVE THE CITY jednostavno društvo s ograničenom odgovornošću za proizvodnju, trgovinu i usluge, OIB 40147214138, Laslovačka 21a, 31000 Osijek</izvorni_sadrzaj>
    <derivirana_varijabla naziv="DomainObject.Predmet.ProtustrankaWithAdressOIB_1">SERVE THE CITY jednostavno društvo s ograničenom odgovornošću za proizvodnju, trgovinu i usluge, OIB 40147214138, Laslovačka 21a, 31000 Osijek</derivirana_varijabla>
  </DomainObject.Predmet.ProtustrankaWithAdressOIB>
  <DomainObject.Predmet.ProtustrankaNazivFormated>
    <izvorni_sadrzaj>SERVE THE CITY jednostavno društvo s ograničenom odgovornošću za proizvodnju, trgovinu i usluge</izvorni_sadrzaj>
    <derivirana_varijabla naziv="DomainObject.Predmet.ProtustrankaNazivFormated_1">SERVE THE CITY jednostavno društvo s ograničenom odgovornošću za proizvodnju, trgovinu i usluge</derivirana_varijabla>
  </DomainObject.Predmet.ProtustrankaNazivFormated>
  <DomainObject.Predmet.ProtustrankaNazivFormatedOIB>
    <izvorni_sadrzaj>SERVE THE CITY jednostavno društvo s ograničenom odgovornošću za proizvodnju, trgovinu i usluge, OIB 40147214138</izvorni_sadrzaj>
    <derivirana_varijabla naziv="DomainObject.Predmet.ProtustrankaNazivFormatedOIB_1">SERVE THE CITY jednostavno društvo s ograničenom odgovornošću za proizvodnju, trgovinu i usluge, OIB 40147214138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SERVE THE CITY jednostavno društvo s ograničenom odgovornošću za proizvodnju, trgovinu i usluge</item>
    </izvorni_sadrzaj>
    <derivirana_varijabla naziv="DomainObject.Predmet.ProtuStrankaListFormated_1">
      <item>SERVE THE CITY jednostavno društvo s ograničenom odgovornošću za proizvodnju, trgovinu i usluge</item>
    </derivirana_varijabla>
  </DomainObject.Predmet.ProtuStrankaListFormated>
  <DomainObject.Predmet.ProtuStrankaListFormatedOIB>
    <izvorni_sadrzaj>
      <item>SERVE THE CITY jednostavno društvo s ograničenom odgovornošću za proizvodnju, trgovinu i usluge, OIB 40147214138</item>
    </izvorni_sadrzaj>
    <derivirana_varijabla naziv="DomainObject.Predmet.ProtuStrankaListFormatedOIB_1">
      <item>SERVE THE CITY jednostavno društvo s ograničenom odgovornošću za proizvodnju, trgovinu i usluge, OIB 40147214138</item>
    </derivirana_varijabla>
  </DomainObject.Predmet.ProtuStrankaListFormatedOIB>
  <DomainObject.Predmet.ProtuStrankaListFormatedWithAdress>
    <izvorni_sadrzaj>
      <item>SERVE THE CITY jednostavno društvo s ograničenom odgovornošću za proizvodnju, trgovinu i usluge, Laslovačka 21a, 31000 Osijek</item>
    </izvorni_sadrzaj>
    <derivirana_varijabla naziv="DomainObject.Predmet.ProtuStrankaListFormatedWithAdress_1">
      <item>SERVE THE CITY jednostavno društvo s ograničenom odgovornošću za proizvodnju, trgovinu i usluge, Laslovačka 21a, 31000 Osijek</item>
    </derivirana_varijabla>
  </DomainObject.Predmet.ProtuStrankaListFormatedWithAdress>
  <DomainObject.Predmet.ProtuStrankaListFormatedWithAdressOIB>
    <izvorni_sadrzaj>
      <item>SERVE THE CITY jednostavno društvo s ograničenom odgovornošću za proizvodnju, trgovinu i usluge, OIB 40147214138, Laslovačka 21a, 31000 Osijek</item>
    </izvorni_sadrzaj>
    <derivirana_varijabla naziv="DomainObject.Predmet.ProtuStrankaListFormatedWithAdressOIB_1">
      <item>SERVE THE CITY jednostavno društvo s ograničenom odgovornošću za proizvodnju, trgovinu i usluge, OIB 40147214138, Laslovačka 21a, 31000 Osijek</item>
    </derivirana_varijabla>
  </DomainObject.Predmet.ProtuStrankaListFormatedWithAdressOIB>
  <DomainObject.Predmet.ProtuStrankaListNazivFormated>
    <izvorni_sadrzaj>
      <item>SERVE THE CITY jednostavno društvo s ograničenom odgovornošću za proizvodnju, trgovinu i usluge</item>
    </izvorni_sadrzaj>
    <derivirana_varijabla naziv="DomainObject.Predmet.ProtuStrankaListNazivFormated_1">
      <item>SERVE THE CITY jednostavno društvo s ograničenom odgovornošću za proizvodnju, trgovinu i usluge</item>
    </derivirana_varijabla>
  </DomainObject.Predmet.ProtuStrankaListNazivFormated>
  <DomainObject.Predmet.ProtuStrankaListNazivFormatedOIB>
    <izvorni_sadrzaj>
      <item>SERVE THE CITY jednostavno društvo s ograničenom odgovornošću za proizvodnju, trgovinu i usluge, OIB 40147214138</item>
    </izvorni_sadrzaj>
    <derivirana_varijabla naziv="DomainObject.Predmet.ProtuStrankaListNazivFormatedOIB_1">
      <item>SERVE THE CITY jednostavno društvo s ograničenom odgovornošću za proizvodnju, trgovinu i usluge, OIB 40147214138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SERVE THE CITY jednostavno društvo s ograničenom odgovornošću za proizvodnju, trgovinu i usluge</izvorni_sadrzaj>
    <derivirana_varijabla naziv="DomainObject.Predmet.ProtustrankaIDrugi_1">SERVE THE CITY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SERVE THE CITY jednostavno društvo s ograničenom odgovornošću za proizvodnju, trgovinu i usluge, OIB 40147214138, Laslovačka 21a, 31000 Osijek</izvorni_sadrzaj>
    <derivirana_varijabla naziv="DomainObject.Predmet.ProtustrankaIDrugiAdressOIB_1">SERVE THE CITY jednostavno društvo s ograničenom odgovornošću za proizvodnju, trgovinu i usluge, OIB 40147214138, Laslovačka 21a,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SERVE THE CITY jednostavno društvo s ograničenom odgovornošću za proizvodnju, trgovinu i usluge</item>
    </izvorni_sadrzaj>
    <derivirana_varijabla naziv="DomainObject.Predmet.SudioniciListNaziv_1">
      <item>FINA RC OSIJEK</item>
      <item>SERVE THE CITY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SERVE THE CITY jednostavno društvo s ograničenom odgovornošću za proizvodnju, trgovinu i usluge, OIB 40147214138, Laslovačka 21a,31000 Osijek</item>
    </izvorni_sadrzaj>
    <derivirana_varijabla naziv="DomainObject.Predmet.SudioniciListAdressOIB_1">
      <item>FINA RC OSIJEK, OIB 85821130368</item>
      <item>SERVE THE CITY jednostavno društvo s ograničenom odgovornošću za proizvodnju, trgovinu i usluge, OIB 40147214138, Laslovačka 21a,31000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40147214138</item>
    </izvorni_sadrzaj>
    <derivirana_varijabla naziv="DomainObject.Predmet.SudioniciListNazivOIB_1">
      <item>, OIB 85821130368</item>
      <item>, OIB 40147214138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FEBA6-BA69-40B8-AA98-CBC44B7D4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1910</properties:Characters>
  <properties:Lines>45</properties:Lines>
  <properties:Paragraphs>13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2016-08-24T07:33:00Z</cp:lastPrinted>
  <dcterms:modified xmlns:xsi="http://www.w3.org/2001/XMLSchema-instance" xsi:type="dcterms:W3CDTF">2016-08-24T07:33:00Z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