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971c" w14:paraId="2b5971c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206789">
        <w:t>ARTUS d.o.o., Zadar, Rampada 15 C, OIB:39201518803</w:t>
      </w:r>
      <w:r w:rsidR="00EB4FA0">
        <w:t xml:space="preserve">, </w:t>
      </w:r>
      <w:r w:rsidRPr="00686108">
        <w:t xml:space="preserve">dana </w:t>
      </w:r>
      <w:r w:rsidR="00700BC7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206789">
        <w:t>ARTUS d.o.o., Zadar, Rampada 15 C, OIB:39201518803.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700BC7">
        <w:rPr>
          <w:b/>
          <w:bCs/>
        </w:rPr>
        <w:t>27.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700BC7">
        <w:rPr>
          <w:b/>
          <w:bCs/>
        </w:rPr>
        <w:t>9,50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700BC7">
        <w:rPr>
          <w:b/>
          <w:bCs/>
        </w:rPr>
        <w:t>27. travnja</w:t>
      </w:r>
      <w:r w:rsidR="0002147A" w:rsidRPr="0002147A">
        <w:rPr>
          <w:b/>
          <w:bCs/>
        </w:rPr>
        <w:t xml:space="preserve"> 2016. u </w:t>
      </w:r>
      <w:r w:rsidR="00700BC7">
        <w:rPr>
          <w:b/>
          <w:bCs/>
        </w:rPr>
        <w:t>10,00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206789">
        <w:t xml:space="preserve">ARTUS d.o.o., Zadar, Rampada 15 C, </w:t>
      </w:r>
      <w:r w:rsidR="00ED6162" w:rsidRPr="006761E9">
        <w:t>navodeći da</w:t>
      </w:r>
      <w:r w:rsidR="0002147A">
        <w:t xml:space="preserve"> dužnik na dan </w:t>
      </w:r>
      <w:r w:rsidR="000A4C71">
        <w:t>1</w:t>
      </w:r>
      <w:r w:rsidR="008A08F9">
        <w:t>8</w:t>
      </w:r>
      <w:r w:rsidR="000A4C71">
        <w:t xml:space="preserve">. </w:t>
      </w:r>
      <w:r w:rsidR="008A08F9">
        <w:t>prosinca</w:t>
      </w:r>
      <w:r w:rsidR="000A4C71">
        <w:t xml:space="preserve"> 2015</w:t>
      </w:r>
      <w:r w:rsidR="00245588" w:rsidRPr="006761E9">
        <w:t xml:space="preserve">. u Očevidniku redoslijeda osnova za plaćanje ima evidentirane neizvršene osnove za plaćanje u neprekinutom razdoblju od </w:t>
      </w:r>
      <w:r w:rsidR="00700BC7">
        <w:t>547</w:t>
      </w:r>
      <w:r w:rsidR="00DB6B63">
        <w:t xml:space="preserve"> </w:t>
      </w:r>
      <w:r w:rsidR="00245588" w:rsidRPr="006761E9">
        <w:t xml:space="preserve">dana u iznosu od </w:t>
      </w:r>
      <w:r w:rsidR="00700BC7">
        <w:t>45.125,86</w:t>
      </w:r>
      <w:r w:rsidR="00245588" w:rsidRPr="006761E9">
        <w:t xml:space="preserve"> kune</w:t>
      </w:r>
      <w:r w:rsidR="004B71CF" w:rsidRPr="006761E9">
        <w:t xml:space="preserve">, te da ima </w:t>
      </w:r>
      <w:r w:rsidR="000A4C71">
        <w:t>1 zaposlenog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700BC7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206789">
        <w:t>ARTUS d.o.o., Zadar, Rampada 15 C</w:t>
      </w:r>
      <w:r w:rsidR="00637254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206789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SNEŽANA PLAVŠIĆ, Srbija, Kula, Sivac, Maršala Tita 169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8A08F9">
        <w:t>Zadar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60BA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206789" w:rsidP="00206789" w:rsidR="00206789">
    <w:pPr>
      <w:pStyle w:val="Zaglavlje"/>
      <w:jc w:val="right"/>
    </w:pPr>
    <w:r>
      <w:t>Poslovni broj: 2 St-379/16-4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8A08F9">
      <w:t>37</w:t>
    </w:r>
    <w:r w:rsidR="00206789">
      <w:t>9</w:t>
    </w:r>
    <w:r w:rsidR="00752F5C">
      <w:t>/16-</w:t>
    </w:r>
    <w:r w:rsidR="0020678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4C71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06789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1607C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37254"/>
    <w:rsid w:val="00650C5F"/>
    <w:rsid w:val="006510EC"/>
    <w:rsid w:val="00653F1D"/>
    <w:rsid w:val="00660895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0BC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08F9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0BAA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4FA0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0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B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B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B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B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0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B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proizvodnju, trgovinu i poslovne usluge zastupanog po punomoćniku Snežana Plavšić</izvorni_sadrzaj>
    <derivirana_varijabla naziv="DomainObject.Predmet.ProtustrankaFormated_1">  ARTUS društvo s ograničenom odgovornošću za proizvodnju, trgovinu i poslovne usluge zastupanog po punomoćniku Snežana Plavšić</derivirana_varijabla>
  </DomainObject.Predmet.ProtustrankaFormated>
  <DomainObject.Predmet.ProtustrankaFormatedOIB>
    <izvorni_sadrzaj>  ARTUS društvo s ograničenom odgovornošću za proizvodnju, trgovinu i poslovne usluge, OIB 32901518803 zastupanog po punomoćniku Snežana Plavšić</izvorni_sadrzaj>
    <derivirana_varijabla naziv="DomainObject.Predmet.ProtustrankaFormatedOIB_1">  ARTUS društvo s ograničenom odgovornošću za proizvodnju, trgovinu i poslovne usluge, OIB 32901518803 zastupanog po punomoćniku Snežana Plavšić</derivirana_varijabla>
  </DomainObject.Predmet.ProtustrankaFormatedOIB>
  <DomainObject.Predmet.ProtustrankaFormatedWithAdress>
    <izvorni_sadrzaj> ARTUS društvo s ograničenom odgovornošću za proizvodnju, trgovinu i poslovne usluge, Rampada 15/C, 23000 Zadar zastupanog po punomoćniku Snežana Plavšić</izvorni_sadrzaj>
    <derivirana_varijabla naziv="DomainObject.Predmet.ProtustrankaFormatedWithAdress_1"> ARTUS društvo s ograničenom odgovornošću za proizvodnju, trgovinu i poslovne usluge, Rampada 15/C, 23000 Zadar zastupanog po punomoćniku Snežana Plavšić</derivirana_varijabla>
  </DomainObject.Predmet.ProtustrankaFormatedWithAdress>
  <DomainObject.Predmet.ProtustrankaFormatedWithAdressOIB>
    <izvorni_sadrzaj> ARTUS društvo s ograničenom odgovornošću za proizvodnju, trgovinu i poslovne usluge, OIB 32901518803, Rampada 15/C, 23000 Zadar zastupanog po punomoćniku Snežana Plavšić</izvorni_sadrzaj>
    <derivirana_varijabla naziv="DomainObject.Predmet.ProtustrankaFormatedWithAdressOIB_1"> ARTUS društvo s ograničenom odgovornošću za proizvodnju, trgovinu i poslovne usluge, OIB 32901518803, Rampada 15/C, 23000 Zadar zastupanog po punomoćniku Snežana Plavšić</derivirana_varijabla>
  </DomainObject.Predmet.ProtustrankaFormatedWithAdressOIB>
  <DomainObject.Predmet.ProtustrankaWithAdress>
    <izvorni_sadrzaj>ARTUS društvo s ograničenom odgovornošću za proizvodnju, trgovinu i poslovne usluge Rampada 15/C, 23000 Zadar</izvorni_sadrzaj>
    <derivirana_varijabla naziv="DomainObject.Predmet.ProtustrankaWithAdress_1">ARTUS društvo s ograničenom odgovornošću za proizvodnju, trgovinu i poslovne usluge Rampada 15/C, 23000 Zadar</derivirana_varijabla>
  </DomainObject.Predmet.ProtustrankaWithAdress>
  <DomainObject.Predmet.ProtustrankaWithAdressOIB>
    <izvorni_sadrzaj>ARTUS društvo s ograničenom odgovornošću za proizvodnju, trgovinu i poslovne usluge, OIB 32901518803, Rampada 15/C, 23000 Zadar</izvorni_sadrzaj>
    <derivirana_varijabla naziv="DomainObject.Predmet.ProtustrankaWithAdressOIB_1">ARTUS društvo s ograničenom odgovornošću za proizvodnju, trgovinu i poslovne usluge, OIB 32901518803, Rampada 15/C, 23000 Zadar</derivirana_varijabla>
  </DomainObject.Predmet.ProtustrankaWithAdressOIB>
  <DomainObject.Predmet.ProtustrankaNazivFormated>
    <izvorni_sadrzaj>ARTUS društvo s ograničenom odgovornošću za proizvodnju, trgovinu i poslovne usluge</izvorni_sadrzaj>
    <derivirana_varijabla naziv="DomainObject.Predmet.ProtustrankaNazivFormated_1">ARTUS društvo s ograničenom odgovornošću za proizvodnju, trgovinu i poslovne usluge</derivirana_varijabla>
  </DomainObject.Predmet.ProtustrankaNazivFormated>
  <DomainObject.Predmet.ProtustrankaNazivFormatedOIB>
    <izvorni_sadrzaj>ARTUS društvo s ograničenom odgovornošću za proizvodnju, trgovinu i poslovne usluge, OIB 32901518803</izvorni_sadrzaj>
    <derivirana_varijabla naziv="DomainObject.Predmet.ProtustrankaNazivFormatedOIB_1">ARTUS društvo s ograničenom odgovornošću za proizvodnju, trgovinu i poslovne usluge, OIB 32901518803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45125.86</izvorni_sadrzaj>
    <derivirana_varijabla naziv="DomainObject.Predmet.TrenutnaVrijednost_1">45125.86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ARTUS društvo s ograničenom odgovornošću za proizvodnju, trgovinu i poslovne usluge zastupanog po punomoćniku Snežana Plavšić</item>
    </izvorni_sadrzaj>
    <derivirana_varijabla naziv="DomainObject.Predmet.ProtuStrankaListFormated_1">
      <item>ARTUS društvo s ograničenom odgovornošću za proizvodnju, trgovinu i poslovne usluge zastupanog po punomoćniku Snežana Plavšić</item>
    </derivirana_varijabla>
  </DomainObject.Predmet.ProtuStrankaListFormated>
  <DomainObject.Predmet.ProtuStrankaListFormatedOIB>
    <izvorni_sadrzaj>
      <item>ARTUS društvo s ograničenom odgovornošću za proizvodnju, trgovinu i poslovne usluge, OIB 32901518803 zastupanog po punomoćniku Snežana Plavšić</item>
    </izvorni_sadrzaj>
    <derivirana_varijabla naziv="DomainObject.Predmet.ProtuStrankaListFormatedOIB_1">
      <item>ARTUS društvo s ograničenom odgovornošću za proizvodnju, trgovinu i poslovne usluge, OIB 32901518803 zastupanog po punomoćniku Snežana Plavšić</item>
    </derivirana_varijabla>
  </DomainObject.Predmet.ProtuStrankaListFormatedOIB>
  <DomainObject.Predmet.ProtuStrankaListFormatedWithAdress>
    <izvorni_sadrzaj>
      <item>ARTUS društvo s ograničenom odgovornošću za proizvodnju, trgovinu i poslovne usluge, Rampada 15/C, 23000 Zadar zastupanog po punomoćniku Snežana Plavšić</item>
    </izvorni_sadrzaj>
    <derivirana_varijabla naziv="DomainObject.Predmet.ProtuStrankaListFormatedWithAdress_1">
      <item>ARTUS društvo s ograničenom odgovornošću za proizvodnju, trgovinu i poslovne usluge, Rampada 15/C, 23000 Zadar zastupanog po punomoćniku Snežana Plavšić</item>
    </derivirana_varijabla>
  </DomainObject.Predmet.ProtuStrankaListFormatedWithAdress>
  <DomainObject.Predmet.ProtuStrankaListFormatedWithAdressOIB>
    <izvorni_sadrzaj>
      <item>ARTUS društvo s ograničenom odgovornošću za proizvodnju, trgovinu i poslovne usluge, OIB 32901518803, Rampada 15/C, 23000 Zadar zastupanog po punomoćniku Snežana Plavšić</item>
    </izvorni_sadrzaj>
    <derivirana_varijabla naziv="DomainObject.Predmet.ProtuStrankaListFormatedWithAdressOIB_1">
      <item>ARTUS društvo s ograničenom odgovornošću za proizvodnju, trgovinu i poslovne usluge, OIB 32901518803, Rampada 15/C, 23000 Zadar zastupanog po punomoćniku Snežana Plavšić</item>
    </derivirana_varijabla>
  </DomainObject.Predmet.ProtuStrankaListFormatedWithAdressOIB>
  <DomainObject.Predmet.ProtuStrankaListNazivFormated>
    <izvorni_sadrzaj>
      <item>ARTUS društvo s ograničenom odgovornošću za proizvodnju, trgovinu i poslovne usluge</item>
    </izvorni_sadrzaj>
    <derivirana_varijabla naziv="DomainObject.Predmet.ProtuStrankaListNazivFormated_1">
      <item>ARTUS društvo s ograničenom odgovornošću za proizvodnju, trgovinu i poslovne usluge</item>
    </derivirana_varijabla>
  </DomainObject.Predmet.ProtuStrankaListNazivFormated>
  <DomainObject.Predmet.ProtuStrankaListNazivFormatedOIB>
    <izvorni_sadrzaj>
      <item>ARTUS društvo s ograničenom odgovornošću za proizvodnju, trgovinu i poslovne usluge, OIB 32901518803</item>
    </izvorni_sadrzaj>
    <derivirana_varijabla naziv="DomainObject.Predmet.ProtuStrankaListNazivFormatedOIB_1">
      <item>ARTUS društvo s ograničenom odgovornošću za proizvodnju, trgovinu i poslovne usluge, OIB 32901518803</item>
    </derivirana_varijabla>
  </DomainObject.Predmet.ProtuStrankaListNazivFormatedOIB>
  <DomainObject.Predmet.OstaliListFormated>
    <izvorni_sadrzaj>
      <item>Snežana Plavšić punomoćnik sudionika u postupku ARTUS društvo s ograničenom odgovornošću za proizvodnju, trgovinu i poslovne usluge</item>
    </izvorni_sadrzaj>
    <derivirana_varijabla naziv="DomainObject.Predmet.OstaliListFormated_1">
      <item>Snežana Plavšić punomoćnik sudionika u postupku ARTUS društvo s ograničenom odgovornošću za proizvodnju, trgovinu i poslovne usluge</item>
    </derivirana_varijabla>
  </DomainObject.Predmet.OstaliListFormated>
  <DomainObject.Predmet.OstaliListFormatedOIB>
    <izvorni_sadrzaj>
      <item>Snežana Plavšić, OIB 91193225907 punomoćnik sudionika u postupku ARTUS društvo s ograničenom odgovornošću za proizvodnju, trgovinu i poslovne usluge</item>
    </izvorni_sadrzaj>
    <derivirana_varijabla naziv="DomainObject.Predmet.OstaliListFormatedOIB_1">
      <item>Snežana Plavšić, OIB 91193225907 punomoćnik sudionika u postupku ARTUS društvo s ograničenom odgovornošću za proizvodnju, trgovinu i poslovne usluge</item>
    </derivirana_varijabla>
  </DomainObject.Predmet.OstaliListFormatedOIB>
  <DomainObject.Predmet.OstaliListFormatedWithAdress>
    <izvorni_sadrzaj>
      <item>Snežana Plavšić, Maršala Tita 169, 25230 Sivac, Kula  punomoćnik sudionika u postupku ARTUS društvo s ograničenom odgovornošću za proizvodnju, trgovinu i poslovne usluge</item>
    </izvorni_sadrzaj>
    <derivirana_varijabla naziv="DomainObject.Predmet.OstaliListFormatedWithAdress_1">
      <item>Snežana Plavšić, Maršala Tita 169, 25230 Sivac, Kula  punomoćnik sudionika u postupku ARTUS društvo s ograničenom odgovornošću za proizvodnju, trgovinu i poslovne usluge</item>
    </derivirana_varijabla>
  </DomainObject.Predmet.OstaliListFormatedWithAdress>
  <DomainObject.Predmet.OstaliListFormatedWithAdressOIB>
    <izvorni_sadrzaj>
      <item>Snežana Plavšić, OIB 91193225907, Maršala Tita 169, 25230 Sivac, Kula  punomoćnik sudionika u postupku ARTUS društvo s ograničenom odgovornošću za proizvodnju, trgovinu i poslovne usluge</item>
    </izvorni_sadrzaj>
    <derivirana_varijabla naziv="DomainObject.Predmet.OstaliListFormatedWithAdressOIB_1">
      <item>Snežana Plavšić, OIB 91193225907, Maršala Tita 169, 25230 Sivac, Kula  punomoćnik sudionika u postupku ARTUS društvo s ograničenom odgovornošću za proizvodnju, trgovinu i poslovne usluge</item>
    </derivirana_varijabla>
  </DomainObject.Predmet.OstaliListFormatedWithAdressOIB>
  <DomainObject.Predmet.OstaliListNazivFormated>
    <izvorni_sadrzaj>
      <item>Snežana Plavšić</item>
    </izvorni_sadrzaj>
    <derivirana_varijabla naziv="DomainObject.Predmet.OstaliListNazivFormated_1">
      <item>Snežana Plavšić</item>
    </derivirana_varijabla>
  </DomainObject.Predmet.OstaliListNazivFormated>
  <DomainObject.Predmet.OstaliListNazivFormatedOIB>
    <izvorni_sadrzaj>
      <item>Snežana Plavšić, OIB 91193225907</item>
    </izvorni_sadrzaj>
    <derivirana_varijabla naziv="DomainObject.Predmet.OstaliListNazivFormatedOIB_1">
      <item>Snežana Plavšić, OIB 91193225907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ARTUS društvo s ograničenom odgovornošću za proizvodnju, trgovinu i poslovne usluge</izvorni_sadrzaj>
    <derivirana_varijabla naziv="DomainObject.Predmet.ProtustrankaIDrugi_1">ARTUS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ARTUS društvo s ograničenom odgovornošću za proizvodnju, trgovinu i poslovne usluge, OIB 32901518803, Rampada 15/C, 23000 Zadar</izvorni_sadrzaj>
    <derivirana_varijabla naziv="DomainObject.Predmet.ProtustrankaIDrugiAdressOIB_1">ARTUS društvo s ograničenom odgovornošću za proizvodnju, trgovinu i poslovne usluge, OIB 32901518803, Rampada 15/C,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ARTUS društvo s ograničenom odgovornošću za proizvodnju, trgovinu i poslovne usluge</item>
      <item>Snežana Plavšić</item>
    </izvorni_sadrzaj>
    <derivirana_varijabla naziv="DomainObject.Predmet.SudioniciListNaziv_1">
      <item>FINA</item>
      <item>ARTUS društvo s ograničenom odgovornošću za proizvodnju, trgovinu i poslovne usluge</item>
      <item>Snežana Plavšić</item>
    </derivirana_varijabla>
  </DomainObject.Predmet.SudioniciListNaziv>
  <DomainObject.Predmet.SudioniciListAdressOIB>
    <izvorni_sadrzaj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izvorni_sadrzaj>
    <derivirana_varijabla naziv="DomainObject.Predmet.SudioniciListAdressOIB_1"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32901518803</item>
      <item>, OIB 91193225907</item>
    </izvorni_sadrzaj>
    <derivirana_varijabla naziv="DomainObject.Predmet.SudioniciListNazivOIB_1">
      <item>, OIB 85821130368</item>
      <item>, OIB 32901518803</item>
      <item>, OIB 91193225907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6937D-CCE6-46E9-8878-8D7B23111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1786</properties:Characters>
  <properties:Lines>64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2016-03-16T13:37:00Z</dcterms:created>
  <dc:creator>Administrator</dc:creator>
  <cp:lastModifiedBy>Merlina Klišmanić</cp:lastModifiedBy>
  <cp:lastPrinted>2016-03-01T10:23:00Z</cp:lastPrinted>
  <dcterms:modified xmlns:xsi="http://www.w3.org/2001/XMLSchema-instance" xsi:type="dcterms:W3CDTF">2016-03-31T12:36:00Z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