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0904" w14:paraId="22a0904" w:rsidRDefault="00FB162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1501140</wp:posOffset>
            </wp:positionH>
            <wp:positionV relativeFrom="page">
              <wp:posOffset>647700</wp:posOffset>
            </wp:positionV>
            <wp:extent cy="848995" cx="63627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8995" cx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B1626" w:rsidP="00FB1626" w:rsidR="00FB1626">
      <w:pPr>
        <w:spacing w:after="0"/>
        <w:jc w:val="both"/>
      </w:pPr>
      <w:r>
        <w:t xml:space="preserve">           Republika Hrvatska</w:t>
      </w:r>
    </w:p>
    <w:p w:rsidRDefault="00FB1626" w:rsidP="00FB1626" w:rsidR="00FB162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B1626" w:rsidP="00FB1626" w:rsidR="00FB162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/>
        </w:rPr>
      </w:pPr>
      <w:r w:rsidRPr="00FB1626">
        <w:rPr>
          <w:rFonts w:cs="Times New Roman" w:eastAsia="Times New Roman"/>
          <w:noProof/>
          <w:szCs w:val="20"/>
          <w:lang w:eastAsia="hr-HR"/>
        </w:rPr>
        <w:t xml:space="preserve">  Poslovni broj: 5. St-108/2016-51</w:t>
      </w: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/>
        </w:rPr>
      </w:pP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B162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B162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B1626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u stečajnom postupku </w:t>
      </w:r>
      <w:r w:rsidRPr="00FB1626">
        <w:rPr>
          <w:rFonts w:cs="Times New Roman" w:eastAsia="Times New Roman"/>
          <w:szCs w:val="20"/>
          <w:lang w:eastAsia="hr-HR"/>
        </w:rPr>
        <w:t xml:space="preserve">nad dužnikom </w:t>
      </w:r>
      <w:r w:rsidRPr="00FB1626">
        <w:rPr>
          <w:rFonts w:cs="Times New Roman" w:eastAsia="Times New Roman"/>
          <w:noProof/>
          <w:szCs w:val="20"/>
          <w:lang w:eastAsia="hr-HR"/>
        </w:rPr>
        <w:t>DMS d.o.o. za metaloprerađivačku djelatnost i trgovinu, Virovitica, Budrovac Lukački 20, OIB: 18505837457</w:t>
      </w:r>
      <w:r w:rsidRPr="00FB1626">
        <w:rPr>
          <w:rFonts w:cs="Times New Roman" w:eastAsia="Times New Roman"/>
          <w:szCs w:val="20"/>
          <w:lang w:eastAsia="hr-HR"/>
        </w:rPr>
        <w:t xml:space="preserve">, 8. svibnja </w:t>
      </w:r>
      <w:r w:rsidRPr="00FB1626">
        <w:rPr>
          <w:rFonts w:cs="Times New Roman" w:eastAsia="Times New Roman"/>
          <w:noProof/>
          <w:szCs w:val="20"/>
          <w:lang w:eastAsia="hr-HR"/>
        </w:rPr>
        <w:t xml:space="preserve">2018. </w:t>
      </w: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B1626">
        <w:rPr>
          <w:rFonts w:cs="Times New Roman" w:eastAsia="Times New Roman"/>
          <w:noProof/>
          <w:szCs w:val="20"/>
          <w:lang w:eastAsia="hr-HR"/>
        </w:rPr>
        <w:t xml:space="preserve">r i j e š i o  j e </w:t>
      </w: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B1626">
        <w:rPr>
          <w:rFonts w:cs="Times New Roman" w:eastAsia="Times New Roman"/>
          <w:noProof/>
          <w:szCs w:val="20"/>
          <w:lang w:eastAsia="hr-HR"/>
        </w:rPr>
        <w:t xml:space="preserve">Određuje se naknada troškova stečajnom upravitelju </w:t>
      </w:r>
      <w:r w:rsidRPr="00FB1626">
        <w:rPr>
          <w:rFonts w:cs="Times New Roman" w:eastAsia="Times New Roman"/>
          <w:szCs w:val="20"/>
          <w:lang w:eastAsia="hr-HR"/>
        </w:rPr>
        <w:t xml:space="preserve">Vinku </w:t>
      </w:r>
      <w:proofErr w:type="spellStart"/>
      <w:r w:rsidRPr="00FB1626">
        <w:rPr>
          <w:rFonts w:cs="Times New Roman" w:eastAsia="Times New Roman"/>
          <w:szCs w:val="20"/>
          <w:lang w:eastAsia="hr-HR"/>
        </w:rPr>
        <w:t>Pečaniću</w:t>
      </w:r>
      <w:proofErr w:type="spellEnd"/>
      <w:r w:rsidRPr="00FB1626">
        <w:rPr>
          <w:rFonts w:cs="Times New Roman" w:eastAsia="Times New Roman"/>
          <w:szCs w:val="20"/>
          <w:lang w:eastAsia="hr-HR"/>
        </w:rPr>
        <w:t xml:space="preserve">, dipl. ekonomistu iz Lipika, </w:t>
      </w:r>
      <w:proofErr w:type="spellStart"/>
      <w:r w:rsidRPr="00FB1626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FB1626">
        <w:rPr>
          <w:rFonts w:cs="Times New Roman" w:eastAsia="Times New Roman"/>
          <w:szCs w:val="20"/>
          <w:lang w:eastAsia="hr-HR"/>
        </w:rPr>
        <w:t xml:space="preserve"> 17, OIB: 0391843968, </w:t>
      </w:r>
      <w:r w:rsidRPr="00FB1626">
        <w:rPr>
          <w:rFonts w:cs="Times New Roman" w:eastAsia="Times New Roman"/>
          <w:noProof/>
          <w:szCs w:val="20"/>
          <w:lang w:eastAsia="hr-HR"/>
        </w:rPr>
        <w:t>u bruto iznosu od 1.084,07 kn.</w:t>
      </w: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B1626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B1626">
        <w:rPr>
          <w:rFonts w:cs="Times New Roman" w:eastAsia="Times New Roman"/>
          <w:noProof/>
          <w:szCs w:val="20"/>
          <w:lang w:eastAsia="hr-HR"/>
        </w:rPr>
        <w:t xml:space="preserve">Stečajni upravitelj Vinko Pečanić je podnio 12. travnja 2018. zahtjev za odobrenje isplate naknade troškova putovanja u bruto iznosu od 1.084,07 kn, koji su nastali radi putovanja u sjedište dužnika zbog pruzimanja poslovne dokumentacije i imovine dužnika te putovanja u sjedište suda, gdje je održano ispitno i izvještajno ročište. </w:t>
      </w: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B1626">
        <w:rPr>
          <w:rFonts w:cs="Times New Roman" w:eastAsia="Times New Roman"/>
          <w:noProof/>
          <w:szCs w:val="20"/>
          <w:lang w:eastAsia="hr-HR"/>
        </w:rPr>
        <w:t>Stečajni sudac razmotrio je zahtjev stečajnog upravitelja te ga ocijenio osnovanim jer su navedene radnje bile potrebne radi vođenja stečajnog postupka, a stečajni upravitelj je za obavljena putovanja dostavio putne naloge (list 195-196).</w:t>
      </w: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B1626">
        <w:rPr>
          <w:rFonts w:cs="Times New Roman" w:eastAsia="Times New Roman"/>
          <w:noProof/>
          <w:szCs w:val="20"/>
          <w:lang w:eastAsia="hr-HR"/>
        </w:rPr>
        <w:t>Slijedom navedenog je temeljem čl.94. st.3. Stečajnog zakona ("Narodne novine" broj 71/15 i 104/17, dalje: SZ) riješeno kao u izreci.</w:t>
      </w: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B1626">
        <w:rPr>
          <w:rFonts w:cs="Times New Roman" w:eastAsia="Times New Roman"/>
          <w:noProof/>
          <w:szCs w:val="20"/>
          <w:lang w:eastAsia="hr-HR"/>
        </w:rPr>
        <w:t>U Bjelovaru 8. svibnja 2018.</w:t>
      </w: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FB1626">
        <w:rPr>
          <w:rFonts w:cs="Times New Roman" w:eastAsia="Times New Roman"/>
          <w:noProof/>
          <w:szCs w:val="20"/>
          <w:lang w:eastAsia="hr-HR"/>
        </w:rPr>
        <w:t>Stečajna sutkinja</w:t>
      </w: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FB1626">
        <w:rPr>
          <w:rFonts w:cs="Times New Roman" w:eastAsia="Times New Roman"/>
          <w:noProof/>
          <w:szCs w:val="20"/>
          <w:lang w:eastAsia="hr-HR"/>
        </w:rPr>
        <w:t xml:space="preserve">  Marija Petrina Kubica v.r.</w:t>
      </w: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B1626" w:rsidP="00FB1626" w:rsidR="00FB1626" w:rsidRPr="00FB162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B162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B1626" w:rsidP="00FB1626" w:rsidR="00FB1626" w:rsidRPr="00FB162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B162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B1626" w:rsidP="00FB1626" w:rsidR="00FB1626" w:rsidRPr="00FB16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B1626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1626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8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St-108/2016-51</izvorni_sadrzaj>
    <derivirana_varijabla naziv="DomainObject.Oznaka_1">St-108/2016-51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DMS d.o.o. za metaloprerađivačku djelatnost i trgovinu, Virovitica zastupanog po punomoćniku Duško Mirić; KOSTA LACMANOVIĆ, odvj.</izvorni_sadrzaj>
    <derivirana_varijabla naziv="DomainObject.Predmet.ProtustrankaFormated_1">  DMS d.o.o. za metaloprerađivačku djelatnost i trgovinu, Virovitica zastupanog po punomoćniku Duško Mirić; KOSTA LACMANOVIĆ, odvj.</derivirana_varijabla>
  </DomainObject.Predmet.ProtustrankaFormated>
  <DomainObject.Predmet.ProtustrankaFormatedOIB>
    <izvorni_sadrzaj>  DMS d.o.o. za metaloprerađivačku djelatnost i trgovinu, Virovitica, OIB 18505837457 zastupanog po punomoćniku Duško Mirić; KOSTA LACMANOVIĆ, odvj.</izvorni_sadrzaj>
    <derivirana_varijabla naziv="DomainObject.Predmet.ProtustrankaFormatedOIB_1">  DMS d.o.o. za metaloprerađivačku djelatnost i trgovinu, Virovitica, OIB 18505837457 zastupanog po punomoćniku Duško Mirić; KOSTA LACMANOVIĆ, odvj.</derivirana_varijabla>
  </DomainObject.Predmet.ProtustrankaFormatedOIB>
  <DomainObject.Predmet.ProtustrankaFormatedWithAdress>
    <izvorni_sadrzaj> DMS d.o.o. za metaloprerađivačku djelatnost i trgovinu, Virovitica, Budrovac Lukački 20, 33000 Virovitica zastupanog po punomoćniku Duško Mirić; KOSTA LACMANOVIĆ, odvj.</izvorni_sadrzaj>
    <derivirana_varijabla naziv="DomainObject.Predmet.ProtustrankaFormatedWithAdress_1"> DMS d.o.o. za metaloprerađivačku djelatnost i trgovinu, Virovitica, Budrovac Lukački 20, 33000 Virovitica zastupanog po punomoćniku Duško Mirić; KOSTA LACMANOVIĆ, odvj.</derivirana_varijabla>
  </DomainObject.Predmet.ProtustrankaFormatedWithAdress>
  <DomainObject.Predmet.ProtustrankaFormatedWithAdressOIB>
    <izvorni_sadrzaj> DMS d.o.o. za metaloprerađivačku djelatnost i trgovinu, Virovitica, OIB 18505837457, Budrovac Lukački 20, 33000 Virovitica zastupanog po punomoćniku Duško Mirić; KOSTA LACMANOVIĆ, odvj.</izvorni_sadrzaj>
    <derivirana_varijabla naziv="DomainObject.Predmet.ProtustrankaFormatedWithAdressOIB_1"> DMS d.o.o. za metaloprerađivačku djelatnost i trgovinu, Virovitica, OIB 18505837457, Budrovac Lukački 20, 33000 Virovitica zastupanog po punomoćniku Duško Mirić; KOSTA LACMANOVIĆ, odvj.</derivirana_varijabla>
  </DomainObject.Predmet.ProtustrankaFormatedWithAdressOIB>
  <DomainObject.Predmet.ProtustrankaWithAdress>
    <izvorni_sadrzaj>DMS d.o.o. za metaloprerađivačku djelatnost i trgovinu, Virovitica Budrovac Lukački 20, 33000 Virovitica</izvorni_sadrzaj>
    <derivirana_varijabla naziv="DomainObject.Predmet.ProtustrankaWithAdress_1">DMS d.o.o. za metaloprerađivačku djelatnost i trgovinu, Virovitica Budrovac Lukački 20, 33000 Virovitica</derivirana_varijabla>
  </DomainObject.Predmet.ProtustrankaWithAdress>
  <DomainObject.Predmet.ProtustrankaWithAdressOIB>
    <izvorni_sadrzaj>DMS d.o.o. za metaloprerađivačku djelatnost i trgovinu, Virovitica, OIB 18505837457, Budrovac Lukački 20, 33000 Virovitica</izvorni_sadrzaj>
    <derivirana_varijabla naziv="DomainObject.Predmet.ProtustrankaWithAdressOIB_1">DMS d.o.o. za metaloprerađivačku djelatnost i trgovinu, Virovitica, OIB 18505837457, Budrovac Lukački 20, 33000 Virovitica</derivirana_varijabla>
  </DomainObject.Predmet.ProtustrankaWithAdressOIB>
  <DomainObject.Predmet.ProtustrankaNazivFormated>
    <izvorni_sadrzaj>DMS d.o.o. za metaloprerađivačku djelatnost i trgovinu, Virovitica</izvorni_sadrzaj>
    <derivirana_varijabla naziv="DomainObject.Predmet.ProtustrankaNazivFormated_1">DMS d.o.o. za metaloprerađivačku djelatnost i trgovinu, Virovitica</derivirana_varijabla>
  </DomainObject.Predmet.ProtustrankaNazivFormated>
  <DomainObject.Predmet.ProtustrankaNazivFormatedOIB>
    <izvorni_sadrzaj>DMS d.o.o. za metaloprerađivačku djelatnost i trgovinu, Virovitica, OIB 18505837457</izvorni_sadrzaj>
    <derivirana_varijabla naziv="DomainObject.Predmet.ProtustrankaNazivFormatedOIB_1">DMS d.o.o. za metaloprerađivačku djelatnost i trgovinu, Virovitica, OIB 18505837457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DMS d.o.o. za metaloprerađivačku djelatnost i trgovinu, Virovitica zastupanog po punomoćniku Duško Mirić; KOSTA LACMANOVIĆ, odvj.</item>
    </izvorni_sadrzaj>
    <derivirana_varijabla naziv="DomainObject.Predmet.ProtuStrankaListFormated_1">
      <item>DMS d.o.o. za metaloprerađivačku djelatnost i trgovinu, Virovitica zastupanog po punomoćniku Duško Mirić; KOSTA LACMANOVIĆ, odvj.</item>
    </derivirana_varijabla>
  </DomainObject.Predmet.ProtuStrankaListFormated>
  <DomainObject.Predmet.ProtuStrankaListFormatedOIB>
    <izvorni_sadrzaj>
      <item>DMS d.o.o. za metaloprerađivačku djelatnost i trgovinu, Virovitica, OIB 18505837457 zastupanog po punomoćniku Duško Mirić; KOSTA LACMANOVIĆ, odvj.</item>
    </izvorni_sadrzaj>
    <derivirana_varijabla naziv="DomainObject.Predmet.ProtuStrankaListFormatedOIB_1">
      <item>DMS d.o.o. za metaloprerađivačku djelatnost i trgovinu, Virovitica, OIB 18505837457 zastupanog po punomoćniku Duško Mirić; KOSTA LACMANOVIĆ, odvj.</item>
    </derivirana_varijabla>
  </DomainObject.Predmet.ProtuStrankaListFormatedOIB>
  <DomainObject.Predmet.ProtuStrankaListFormatedWithAdress>
    <izvorni_sadrzaj>
      <item>DMS d.o.o. za metaloprerađivačku djelatnost i trgovinu, Virovitica, Budrovac Lukački 20, 33000 Virovitica zastupanog po punomoćniku Duško Mirić; KOSTA LACMANOVIĆ, odvj.</item>
    </izvorni_sadrzaj>
    <derivirana_varijabla naziv="DomainObject.Predmet.ProtuStrankaListFormatedWithAdress_1">
      <item>DMS d.o.o. za metaloprerađivačku djelatnost i trgovinu, Virovitica, Budrovac Lukački 20, 33000 Virovitica zastupanog po punomoćniku Duško Mirić; KOSTA LACMANOVIĆ, odvj.</item>
    </derivirana_varijabla>
  </DomainObject.Predmet.ProtuStrankaListFormatedWithAdress>
  <DomainObject.Predmet.ProtuStrankaListFormatedWithAdressOIB>
    <izvorni_sadrzaj>
      <item>DMS d.o.o. za metaloprerađivačku djelatnost i trgovinu, Virovitica, OIB 18505837457, Budrovac Lukački 20, 33000 Virovitica zastupanog po punomoćniku Duško Mirić; KOSTA LACMANOVIĆ, odvj.</item>
    </izvorni_sadrzaj>
    <derivirana_varijabla naziv="DomainObject.Predmet.ProtuStrankaListFormatedWithAdressOIB_1">
      <item>DMS d.o.o. za metaloprerađivačku djelatnost i trgovinu, Virovitica, OIB 18505837457, Budrovac Lukački 20, 33000 Virovitica zastupanog po punomoćniku Duško Mirić; KOSTA LACMANOVIĆ, odvj.</item>
    </derivirana_varijabla>
  </DomainObject.Predmet.ProtuStrankaListFormatedWithAdressOIB>
  <DomainObject.Predmet.ProtuStrankaListNazivFormated>
    <izvorni_sadrzaj>
      <item>DMS d.o.o. za metaloprerađivačku djelatnost i trgovinu, Virovitica</item>
    </izvorni_sadrzaj>
    <derivirana_varijabla naziv="DomainObject.Predmet.ProtuStrankaListNazivFormated_1">
      <item>DMS d.o.o. za metaloprerađivačku djelatnost i trgovinu, Virovitica</item>
    </derivirana_varijabla>
  </DomainObject.Predmet.ProtuStrankaListNazivFormated>
  <DomainObject.Predmet.ProtuStrankaListNazivFormatedOIB>
    <izvorni_sadrzaj>
      <item>DMS d.o.o. za metaloprerađivačku djelatnost i trgovinu, Virovitica, OIB 18505837457</item>
    </izvorni_sadrzaj>
    <derivirana_varijabla naziv="DomainObject.Predmet.ProtuStrankaListNazivFormatedOIB_1">
      <item>DMS d.o.o. za metaloprerađivačku djelatnost i trgovinu, Virovitica, OIB 18505837457</item>
    </derivirana_varijabla>
  </DomainObject.Predmet.ProtuStrankaListNazivFormatedOIB>
  <DomainObject.Predmet.OstaliListFormated>
    <izvorni_sadrzaj>
      <item>Duško Mirić punomoćnik sudionika u postupku DMS d.o.o. za metaloprerađivačku djelatnost i trgovinu, Virovitica</item>
      <item>Vinko Pečanić</item>
      <item>KOSTA LACMANOVIĆ, odvj. punomoćnik sudionika u postupku DMS d.o.o. za metaloprerađivačku djelatnost i trgovinu, Virovitica</item>
      <item>sudski registar Trgovačkog suda u Bjelovaru</item>
    </izvorni_sadrzaj>
    <derivirana_varijabla naziv="DomainObject.Predmet.OstaliListFormated_1">
      <item>Duško Mirić punomoćnik sudionika u postupku DMS d.o.o. za metaloprerađivačku djelatnost i trgovinu, Virovitica</item>
      <item>Vinko Pečanić</item>
      <item>KOSTA LACMANOVIĆ, odvj. punomoćnik sudionika u postupku DMS d.o.o. za metaloprerađivačku djelatnost i trgovinu, Virovitica</item>
      <item>sudski registar Trgovačkog suda u Bjelovaru</item>
    </derivirana_varijabla>
  </DomainObject.Predmet.OstaliListFormated>
  <DomainObject.Predmet.OstaliListFormatedOIB>
    <izvorni_sadrzaj>
      <item>Duško Mirić, OIB 13926832655 punomoćnik sudionika u postupku DMS d.o.o. za metaloprerađivačku djelatnost i trgovinu, Virovitica</item>
      <item>Vinko Pečanić, OIB 03918439681</item>
      <item>KOSTA LACMANOVIĆ, odvj., OIB 02582705438 punomoćnik sudionika u postupku DMS d.o.o. za metaloprerađivačku djelatnost i trgovinu, Virovitica</item>
      <item>sudski registar Trgovačkog suda u Bjelovaru, OIB 07942269267</item>
    </izvorni_sadrzaj>
    <derivirana_varijabla naziv="DomainObject.Predmet.OstaliListFormatedOIB_1">
      <item>Duško Mirić, OIB 13926832655 punomoćnik sudionika u postupku DMS d.o.o. za metaloprerađivačku djelatnost i trgovinu, Virovitica</item>
      <item>Vinko Pečanić, OIB 03918439681</item>
      <item>KOSTA LACMANOVIĆ, odvj., OIB 02582705438 punomoćnik sudionika u postupku DMS d.o.o. za metaloprerađivačku djelatnost i trgovinu, Virovitica</item>
      <item>sudski registar Trgovačkog suda u Bjelovaru, OIB 07942269267</item>
    </derivirana_varijabla>
  </DomainObject.Predmet.OstaliListFormatedOIB>
  <DomainObject.Predmet.OstaliListFormatedWithAdress>
    <izvorni_sadrzaj>
      <item>Duško Mirić, Budrovac Lukački 20, 33406 Budrovac Lukački punomoćnik sudionika u postupku DMS d.o.o. za metaloprerađivačku djelatnost i trgovinu, Virovitica</item>
      <item>Vinko Pečanić, Frankopanska 17, 34551 Lipik</item>
      <item>KOSTA LACMANOVIĆ, odvj., V. Nazora 3, 33000 Virovitica punomoćnik sudionika u postupku DMS d.o.o. za metaloprerađivačku djelatnost i trgovinu, Virovitica</item>
      <item>sudski registar Trgovačkog suda u Bjelovaru</item>
    </izvorni_sadrzaj>
    <derivirana_varijabla naziv="DomainObject.Predmet.OstaliListFormatedWithAdress_1">
      <item>Duško Mirić, Budrovac Lukački 20, 33406 Budrovac Lukački punomoćnik sudionika u postupku DMS d.o.o. za metaloprerađivačku djelatnost i trgovinu, Virovitica</item>
      <item>Vinko Pečanić, Frankopanska 17, 34551 Lipik</item>
      <item>KOSTA LACMANOVIĆ, odvj., V. Nazora 3, 33000 Virovitica punomoćnik sudionika u postupku DMS d.o.o. za metaloprerađivačku djelatnost i trgovinu, Virovitica</item>
      <item>sudski registar Trgovačkog suda u Bjelovaru</item>
    </derivirana_varijabla>
  </DomainObject.Predmet.OstaliListFormatedWithAdress>
  <DomainObject.Predmet.OstaliListFormatedWithAdressOIB>
    <izvorni_sadrzaj>
      <item>Duško Mirić, OIB 13926832655, Budrovac Lukački 20, 33406 Budrovac Lukački punomoćnik sudionika u postupku DMS d.o.o. za metaloprerađivačku djelatnost i trgovinu, Virovitica</item>
      <item>Vinko Pečanić, OIB 03918439681, Frankopanska 17, 34551 Lipik</item>
      <item>KOSTA LACMANOVIĆ, odvj., OIB 02582705438, V. Nazora 3, 33000 Virovitica punomoćnik sudionika u postupku DMS d.o.o. za metaloprerađivačku djelatnost i trgovinu, Virovitica</item>
      <item>sudski registar Trgovačkog suda u Bjelovaru, OIB 07942269267</item>
    </izvorni_sadrzaj>
    <derivirana_varijabla naziv="DomainObject.Predmet.OstaliListFormatedWithAdressOIB_1">
      <item>Duško Mirić, OIB 13926832655, Budrovac Lukački 20, 33406 Budrovac Lukački punomoćnik sudionika u postupku DMS d.o.o. za metaloprerađivačku djelatnost i trgovinu, Virovitica</item>
      <item>Vinko Pečanić, OIB 03918439681, Frankopanska 17, 34551 Lipik</item>
      <item>KOSTA LACMANOVIĆ, odvj., OIB 02582705438, V. Nazora 3, 33000 Virovitica punomoćnik sudionika u postupku DMS d.o.o. za metaloprerađivačku djelatnost i trgovinu, Virovitica</item>
      <item>sudski registar Trgovačkog suda u Bjelovaru, OIB 07942269267</item>
    </derivirana_varijabla>
  </DomainObject.Predmet.OstaliListFormatedWithAdressOIB>
  <DomainObject.Predmet.OstaliListNazivFormated>
    <izvorni_sadrzaj>
      <item>Duško Mirić</item>
      <item>Vinko Pečanić</item>
      <item>KOSTA LACMANOVIĆ, odvj.</item>
      <item>sudski registar Trgovačkog suda u Bjelovaru</item>
    </izvorni_sadrzaj>
    <derivirana_varijabla naziv="DomainObject.Predmet.OstaliListNazivFormated_1">
      <item>Duško Mirić</item>
      <item>Vinko Pečanić</item>
      <item>KOSTA LACMANOVIĆ, odvj.</item>
      <item>sudski registar Trgovačkog suda u Bjelovaru</item>
    </derivirana_varijabla>
  </DomainObject.Predmet.OstaliListNazivFormated>
  <DomainObject.Predmet.OstaliListNazivFormatedOIB>
    <izvorni_sadrzaj>
      <item>Duško Mirić, OIB 13926832655</item>
      <item>Vinko Pečanić, OIB 03918439681</item>
      <item>KOSTA LACMANOVIĆ, odvj., OIB 02582705438</item>
      <item>sudski registar Trgovačkog suda u Bjelovaru, OIB 07942269267</item>
    </izvorni_sadrzaj>
    <derivirana_varijabla naziv="DomainObject.Predmet.OstaliListNazivFormatedOIB_1">
      <item>Duško Mirić, OIB 13926832655</item>
      <item>Vinko Pečanić, OIB 03918439681</item>
      <item>KOSTA LACMANOVIĆ, odvj., OIB 02582705438</item>
      <item>sudski registar Trgovačkog suda u Bjelovaru, OIB 07942269267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St-108/2016-51</izvorni_sadrzaj>
    <derivirana_varijabla naziv="DomainObject.PoslovniBrojDokumenta_1">St-108/2016-51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DMS d.o.o. za metaloprerađivačku djelatnost i trgovinu, Virovitica</izvorni_sadrzaj>
    <derivirana_varijabla naziv="DomainObject.Predmet.ProtustrankaIDrugi_1">DMS d.o.o. za metaloprerađivačku djelatnost i trgovinu,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DMS d.o.o. za metaloprerađivačku djelatnost i trgovinu, Virovitica, OIB 18505837457, Budrovac Lukački 20, 33000 Virovitica</izvorni_sadrzaj>
    <derivirana_varijabla naziv="DomainObject.Predmet.ProtustrankaIDrugiAdressOIB_1">DMS d.o.o. za metaloprerađivačku djelatnost i trgovinu, Virovitica, OIB 18505837457, Budrovac Lukački 20,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DMS d.o.o. za metaloprerađivačku djelatnost i trgovinu, Virovitica</item>
      <item>Duško Mirić</item>
      <item>Vinko Pečanić</item>
      <item>KOSTA LACMANOVIĆ, odvj.</item>
      <item>sudski registar Trgovačkog suda u Bjelovaru</item>
    </izvorni_sadrzaj>
    <derivirana_varijabla naziv="DomainObject.Predmet.SudioniciListNaziv_1">
      <item>FINA, RC ZAGREB, Podružnica Bjelovar</item>
      <item>DMS d.o.o. za metaloprerađivačku djelatnost i trgovinu, Virovitica</item>
      <item>Duško Mirić</item>
      <item>Vinko Pečanić</item>
      <item>KOSTA LACMANOVIĆ, odvj.</item>
      <item>sudski registar Trgovačkog suda u Bjelovaru</item>
    </derivirana_varijabla>
  </DomainObject.Predmet.SudioniciListNaziv>
  <DomainObject.Predmet.SudioniciListAdressOIB>
    <izvorni_sadrzaj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Vinko Pečanić, OIB 03918439681, Frankopanska 17,34551 Lipik</item>
      <item>KOSTA LACMANOVIĆ, odvj., OIB 02582705438, V. Nazora 3,33000 Virovitica</item>
      <item>sudski registar Trgovačkog suda u Bjelovaru, OIB 07942269267</item>
    </izvorni_sadrzaj>
    <derivirana_varijabla naziv="DomainObject.Predmet.SudioniciListAdressOIB_1"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Vinko Pečanić, OIB 03918439681, Frankopanska 17,34551 Lipik</item>
      <item>KOSTA LACMANOVIĆ, odvj., OIB 02582705438, V. Nazora 3,33000 Virovitica</item>
      <item>sudski registar Trgovačkog suda u Bjelovaru, OIB 07942269267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DD665A-4345-4028-9D86-6026E70BBE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1481</properties:Characters>
  <properties:Lines>47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2018-05-08T10:26:00Z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St-108/2016-51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