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a2e7" w14:paraId="65ba2e7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956F21">
        <w:t>1</w:t>
      </w:r>
      <w:r w:rsidR="00D872B9">
        <w:t>957</w:t>
      </w:r>
      <w:r w:rsidR="006D3CB6">
        <w:t>/16</w:t>
      </w:r>
      <w:r w:rsidR="00A9215B">
        <w:t>-</w:t>
      </w:r>
      <w:r w:rsidR="00D872B9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D872B9">
        <w:t>JUKIĆ USLUGE j.d.o.o.</w:t>
      </w:r>
      <w:r w:rsidR="00D872B9" w:rsidRPr="00AC417D">
        <w:t xml:space="preserve">, </w:t>
      </w:r>
      <w:r w:rsidR="00D872B9">
        <w:t>Đakovo, Andrije Hebranga 59</w:t>
      </w:r>
      <w:r w:rsidR="00D872B9" w:rsidRPr="00AC417D">
        <w:t xml:space="preserve">, MBS: </w:t>
      </w:r>
      <w:r w:rsidR="00D872B9">
        <w:t>030125688</w:t>
      </w:r>
      <w:r w:rsidR="00D872B9" w:rsidRPr="00AC417D">
        <w:t xml:space="preserve">, OIB: </w:t>
      </w:r>
      <w:r w:rsidR="00D872B9">
        <w:t>96148502570</w:t>
      </w:r>
      <w:r w:rsidR="00686ACA">
        <w:t xml:space="preserve">, </w:t>
      </w:r>
      <w:r w:rsidR="003B4C28">
        <w:t xml:space="preserve">dana </w:t>
      </w:r>
      <w:r w:rsidR="00D872B9">
        <w:t>27</w:t>
      </w:r>
      <w:r w:rsidR="008F2EFA">
        <w:t xml:space="preserve">. </w:t>
      </w:r>
      <w:r w:rsidR="0038090A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D872B9">
        <w:t>Ivana Jukić</w:t>
      </w:r>
      <w:r w:rsidR="003A2741">
        <w:t xml:space="preserve">, OIB: </w:t>
      </w:r>
      <w:r w:rsidR="00D872B9">
        <w:t>63369302937</w:t>
      </w:r>
      <w:r w:rsidR="003A2741">
        <w:t xml:space="preserve">,  </w:t>
      </w:r>
      <w:r w:rsidR="00D872B9">
        <w:t>Đakovo, Andrije Hebranga 59</w:t>
      </w:r>
      <w:r w:rsidR="003A2741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956F21">
        <w:t>3</w:t>
      </w:r>
      <w:r w:rsidR="006E7865">
        <w:t>.</w:t>
      </w:r>
      <w:r w:rsidR="00956F21">
        <w:t>5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956F21">
        <w:t>1</w:t>
      </w:r>
      <w:r w:rsidR="00D872B9">
        <w:t>957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D872B9">
        <w:t>JUKIĆ USLUGE j.d.o.o.</w:t>
      </w:r>
      <w:r w:rsidR="00D872B9" w:rsidRPr="00AC417D">
        <w:t xml:space="preserve">, </w:t>
      </w:r>
      <w:r w:rsidR="00D872B9">
        <w:t>Đakovo, Andrije Hebranga 59</w:t>
      </w:r>
      <w:r w:rsidR="00D872B9" w:rsidRPr="00AC417D">
        <w:t xml:space="preserve">, MBS: </w:t>
      </w:r>
      <w:r w:rsidR="00D872B9">
        <w:t>030125688</w:t>
      </w:r>
      <w:r w:rsidR="00D872B9" w:rsidRPr="00AC417D">
        <w:t xml:space="preserve">, OIB: </w:t>
      </w:r>
      <w:r w:rsidR="00D872B9">
        <w:t>96148502570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D872B9">
        <w:t xml:space="preserve">Ivana Jukić, OIB: 63369302937,  Đakovo, Andrije Hebranga 59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872B9">
        <w:t>27</w:t>
      </w:r>
      <w:r w:rsidR="00E74BCA">
        <w:t xml:space="preserve">. </w:t>
      </w:r>
      <w:r w:rsidR="0038090A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D872B9">
        <w:t>27</w:t>
      </w:r>
      <w:r w:rsidR="00E74BCA">
        <w:t>.</w:t>
      </w:r>
      <w:r w:rsidR="0038090A">
        <w:t>4</w:t>
      </w:r>
      <w:r w:rsidR="00537E4E">
        <w:t>.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8090A"/>
    <w:rsid w:val="003A2741"/>
    <w:rsid w:val="003A4406"/>
    <w:rsid w:val="003B0E86"/>
    <w:rsid w:val="003B4C28"/>
    <w:rsid w:val="003E08E5"/>
    <w:rsid w:val="003E147C"/>
    <w:rsid w:val="003E4262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6321F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5657"/>
    <w:rsid w:val="0088689D"/>
    <w:rsid w:val="008A0787"/>
    <w:rsid w:val="008B025F"/>
    <w:rsid w:val="008B63B0"/>
    <w:rsid w:val="008E4E04"/>
    <w:rsid w:val="008F2EFA"/>
    <w:rsid w:val="009001D6"/>
    <w:rsid w:val="0093450C"/>
    <w:rsid w:val="00935547"/>
    <w:rsid w:val="00956F21"/>
    <w:rsid w:val="00960C63"/>
    <w:rsid w:val="00961D63"/>
    <w:rsid w:val="00963406"/>
    <w:rsid w:val="009807E2"/>
    <w:rsid w:val="00994095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01AE"/>
    <w:rsid w:val="00B11D59"/>
    <w:rsid w:val="00B41F79"/>
    <w:rsid w:val="00B77039"/>
    <w:rsid w:val="00BA0C83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872B9"/>
    <w:rsid w:val="00D913A9"/>
    <w:rsid w:val="00D93D50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5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6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5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6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St-1957/2016</izvorni_sadrzaj>
    <derivirana_varijabla naziv="DomainObject.Predmet.OznakaBroj_1">St-1957/2016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USLUGE j.d.o.o. za trgovinu i ugostiteljstvo</izvorni_sadrzaj>
    <derivirana_varijabla naziv="DomainObject.Predmet.ProtustrankaFormated_1">  JUKIĆ USLUGE j.d.o.o. za trgovinu i ugostiteljstvo</derivirana_varijabla>
  </DomainObject.Predmet.ProtustrankaFormated>
  <DomainObject.Predmet.ProtustrankaFormatedOIB>
    <izvorni_sadrzaj>  JUKIĆ USLUGE j.d.o.o. za trgovinu i ugostiteljstvo, OIB 96148502570</izvorni_sadrzaj>
    <derivirana_varijabla naziv="DomainObject.Predmet.ProtustrankaFormatedOIB_1">  JUKIĆ USLUGE j.d.o.o. za trgovinu i ugostiteljstvo, OIB 96148502570</derivirana_varijabla>
  </DomainObject.Predmet.ProtustrankaFormatedOIB>
  <DomainObject.Predmet.ProtustrankaFormatedWithAdress>
    <izvorni_sadrzaj> JUKIĆ USLUGE j.d.o.o. za trgovinu i ugostiteljstvo, Andrije Hebranga 59, 31400 Đakovo</izvorni_sadrzaj>
    <derivirana_varijabla naziv="DomainObject.Predmet.ProtustrankaFormatedWithAdress_1"> JUKIĆ USLUGE j.d.o.o. za trgovinu i ugostiteljstvo, Andrije Hebranga 59, 31400 Đakovo</derivirana_varijabla>
  </DomainObject.Predmet.ProtustrankaFormatedWithAdress>
  <DomainObject.Predmet.ProtustrankaFormatedWithAdressOIB>
    <izvorni_sadrzaj> JUKIĆ USLUGE j.d.o.o. za trgovinu i ugostiteljstvo, OIB 96148502570, Andrije Hebranga 59, 31400 Đakovo</izvorni_sadrzaj>
    <derivirana_varijabla naziv="DomainObject.Predmet.ProtustrankaFormatedWithAdressOIB_1"> JUKIĆ USLUGE j.d.o.o. za trgovinu i ugostiteljstvo, OIB 96148502570, Andrije Hebranga 59, 31400 Đakovo</derivirana_varijabla>
  </DomainObject.Predmet.ProtustrankaFormatedWithAdressOIB>
  <DomainObject.Predmet.ProtustrankaWithAdress>
    <izvorni_sadrzaj>JUKIĆ USLUGE j.d.o.o. za trgovinu i ugostiteljstvo Andrije Hebranga 59, 31400 Đakovo</izvorni_sadrzaj>
    <derivirana_varijabla naziv="DomainObject.Predmet.ProtustrankaWithAdress_1">JUKIĆ USLUGE j.d.o.o. za trgovinu i ugostiteljstvo Andrije Hebranga 59, 31400 Đakovo</derivirana_varijabla>
  </DomainObject.Predmet.ProtustrankaWithAdress>
  <DomainObject.Predmet.ProtustrankaWithAdressOIB>
    <izvorni_sadrzaj>JUKIĆ USLUGE j.d.o.o. za trgovinu i ugostiteljstvo, OIB 96148502570, Andrije Hebranga 59, 31400 Đakovo</izvorni_sadrzaj>
    <derivirana_varijabla naziv="DomainObject.Predmet.ProtustrankaWithAdressOIB_1">JUKIĆ USLUGE j.d.o.o. za trgovinu i ugostiteljstvo, OIB 96148502570, Andrije Hebranga 59, 31400 Đakovo</derivirana_varijabla>
  </DomainObject.Predmet.ProtustrankaWithAdressOIB>
  <DomainObject.Predmet.ProtustrankaNazivFormated>
    <izvorni_sadrzaj>JUKIĆ USLUGE j.d.o.o. za trgovinu i ugostiteljstvo</izvorni_sadrzaj>
    <derivirana_varijabla naziv="DomainObject.Predmet.ProtustrankaNazivFormated_1">JUKIĆ USLUGE j.d.o.o. za trgovinu i ugostiteljstvo</derivirana_varijabla>
  </DomainObject.Predmet.ProtustrankaNazivFormated>
  <DomainObject.Predmet.ProtustrankaNazivFormatedOIB>
    <izvorni_sadrzaj>JUKIĆ USLUGE j.d.o.o. za trgovinu i ugostiteljstvo, OIB 96148502570</izvorni_sadrzaj>
    <derivirana_varijabla naziv="DomainObject.Predmet.ProtustrankaNazivFormatedOIB_1">JUKIĆ USLUGE j.d.o.o. za trgovinu i ugostiteljstvo, OIB 96148502570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JUKIĆ USLUGE j.d.o.o. za trgovinu i ugostiteljstvo</item>
    </izvorni_sadrzaj>
    <derivirana_varijabla naziv="DomainObject.Predmet.ProtuStrankaListFormated_1">
      <item>JUKIĆ USLUGE j.d.o.o. za trgovinu i ugostiteljstvo</item>
    </derivirana_varijabla>
  </DomainObject.Predmet.ProtuStrankaListFormated>
  <DomainObject.Predmet.ProtuStrankaListFormatedOIB>
    <izvorni_sadrzaj>
      <item>JUKIĆ USLUGE j.d.o.o. za trgovinu i ugostiteljstvo, OIB 96148502570</item>
    </izvorni_sadrzaj>
    <derivirana_varijabla naziv="DomainObject.Predmet.ProtuStrankaListFormatedOIB_1">
      <item>JUKIĆ USLUGE j.d.o.o. za trgovinu i ugostiteljstvo, OIB 96148502570</item>
    </derivirana_varijabla>
  </DomainObject.Predmet.ProtuStrankaListFormatedOIB>
  <DomainObject.Predmet.ProtuStrankaListFormatedWithAdress>
    <izvorni_sadrzaj>
      <item>JUKIĆ USLUGE j.d.o.o. za trgovinu i ugostiteljstvo, Andrije Hebranga 59, 31400 Đakovo</item>
    </izvorni_sadrzaj>
    <derivirana_varijabla naziv="DomainObject.Predmet.ProtuStrankaListFormatedWithAdress_1">
      <item>JUKIĆ USLUGE j.d.o.o. za trgovinu i ugostiteljstvo, Andrije Hebranga 59, 31400 Đakovo</item>
    </derivirana_varijabla>
  </DomainObject.Predmet.ProtuStrankaListFormatedWithAdress>
  <DomainObject.Predmet.ProtuStrankaListFormatedWithAdressOIB>
    <izvorni_sadrzaj>
      <item>JUKIĆ USLUGE j.d.o.o. za trgovinu i ugostiteljstvo, OIB 96148502570, Andrije Hebranga 59, 31400 Đakovo</item>
    </izvorni_sadrzaj>
    <derivirana_varijabla naziv="DomainObject.Predmet.ProtuStrankaListFormatedWithAdressOIB_1">
      <item>JUKIĆ USLUGE j.d.o.o. za trgovinu i ugostiteljstvo, OIB 96148502570, Andrije Hebranga 59, 31400 Đakovo</item>
    </derivirana_varijabla>
  </DomainObject.Predmet.ProtuStrankaListFormatedWithAdressOIB>
  <DomainObject.Predmet.ProtuStrankaListNazivFormated>
    <izvorni_sadrzaj>
      <item>JUKIĆ USLUGE j.d.o.o. za trgovinu i ugostiteljstvo</item>
    </izvorni_sadrzaj>
    <derivirana_varijabla naziv="DomainObject.Predmet.ProtuStrankaListNazivFormated_1">
      <item>JUKIĆ USLUGE j.d.o.o. za trgovinu i ugostiteljstvo</item>
    </derivirana_varijabla>
  </DomainObject.Predmet.ProtuStrankaListNazivFormated>
  <DomainObject.Predmet.ProtuStrankaListNazivFormatedOIB>
    <izvorni_sadrzaj>
      <item>JUKIĆ USLUGE j.d.o.o. za trgovinu i ugostiteljstvo, OIB 96148502570</item>
    </izvorni_sadrzaj>
    <derivirana_varijabla naziv="DomainObject.Predmet.ProtuStrankaListNazivFormatedOIB_1">
      <item>JUKIĆ USLUGE j.d.o.o. za trgovinu i ugostiteljstvo, OIB 96148502570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JUKIĆ USLUGE j.d.o.o. za trgovinu i ugostiteljstvo</izvorni_sadrzaj>
    <derivirana_varijabla naziv="DomainObject.Predmet.ProtustrankaIDrugi_1">JUKIĆ USLUGE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JUKIĆ USLUGE j.d.o.o. za trgovinu i ugostiteljstvo, OIB 96148502570, Andrije Hebranga 59, 31400 Đakovo</izvorni_sadrzaj>
    <derivirana_varijabla naziv="DomainObject.Predmet.ProtustrankaIDrugiAdressOIB_1">JUKIĆ USLUGE j.d.o.o. za trgovinu i ugostiteljstvo, OIB 96148502570, Andrije Hebranga 59,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JUKIĆ USLUGE j.d.o.o. za trgovinu i ugostiteljstvo</item>
    </izvorni_sadrzaj>
    <derivirana_varijabla naziv="DomainObject.Predmet.SudioniciListNaziv_1">
      <item>FINA RC OSIJEK</item>
      <item>JUKIĆ USLUGE j.d.o.o. za trgovinu i ugostiteljstvo</item>
    </derivirana_varijabla>
  </DomainObject.Predmet.SudioniciListNaziv>
  <DomainObject.Predmet.SudioniciListAdressOIB>
    <izvorni_sadrzaj>
      <item>FINA RC OSIJEK, OIB 85821130368</item>
      <item>JUKIĆ USLUGE j.d.o.o. za trgovinu i ugostiteljstvo, OIB 96148502570, Andrije Hebranga 59,31400 Đakovo</item>
    </izvorni_sadrzaj>
    <derivirana_varijabla naziv="DomainObject.Predmet.SudioniciListAdressOIB_1">
      <item>FINA RC OSIJEK, OIB 85821130368</item>
      <item>JUKIĆ USLUGE j.d.o.o. za trgovinu i ugostiteljstvo, OIB 96148502570, Andrije Hebranga 59,31400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96148502570</item>
    </izvorni_sadrzaj>
    <derivirana_varijabla naziv="DomainObject.Predmet.SudioniciListNazivOIB_1">
      <item>, OIB 85821130368</item>
      <item>, OIB 96148502570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A25A0-35C8-403D-B857-3670EE3A3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245</properties:Words>
  <properties:Characters>1239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2017-03-27T07:33:00Z</dcterms:created>
  <dc:creator>hermanj</dc:creator>
  <cp:lastModifiedBy>Maja Videnović</cp:lastModifiedBy>
  <cp:lastPrinted>2017-03-06T07:34:00Z</cp:lastPrinted>
  <dcterms:modified xmlns:xsi="http://www.w3.org/2001/XMLSchema-instance" xsi:type="dcterms:W3CDTF">2017-03-27T07:37:00Z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