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acb98" w14:paraId="c3acb98" w:rsidRDefault="00CE4881" w:rsidP="00CE4881" w:rsidR="00CE4881" w:rsidRPr="00185D2D">
      <w:pPr>
        <w15:collapsed w:val="false"/>
      </w:pPr>
      <w:bookmarkStart w:name="_GoBack" w:id="0"/>
      <w:bookmarkEnd w:id="0"/>
    </w:p>
    <w:p w:rsidRDefault="00CE4881" w:rsidP="00CE4881" w:rsidR="00CE4881" w:rsidRPr="00185D2D"/>
    <w:p w:rsidRDefault="00CE4881" w:rsidP="00CE4881" w:rsidR="00CE4881" w:rsidRPr="00185D2D">
      <w:r w:rsidRPr="00185D2D">
        <w:t>REPUBLIKA HRVATSKA</w:t>
      </w:r>
    </w:p>
    <w:p w:rsidRDefault="00CE4881" w:rsidP="00CE4881" w:rsidR="00CE4881" w:rsidRPr="00185D2D">
      <w:r w:rsidRPr="00185D2D">
        <w:t>TRGOVAČKI SUD U ZAGREBU</w:t>
      </w:r>
    </w:p>
    <w:p w:rsidRDefault="00CE4881" w:rsidP="00CE4881" w:rsidR="00CE4881" w:rsidRPr="00185D2D">
      <w:r w:rsidRPr="00185D2D">
        <w:t xml:space="preserve">Zagreb, Amruševa 2/II        </w:t>
      </w:r>
      <w:r w:rsidRPr="00185D2D">
        <w:tab/>
      </w:r>
      <w:r w:rsidRPr="00185D2D">
        <w:tab/>
      </w:r>
      <w:r w:rsidRPr="00185D2D">
        <w:tab/>
      </w:r>
      <w:r w:rsidRPr="00185D2D">
        <w:tab/>
      </w:r>
      <w:r w:rsidRPr="00185D2D">
        <w:tab/>
      </w:r>
      <w:r w:rsidRPr="00185D2D">
        <w:tab/>
      </w:r>
      <w:r w:rsidRPr="00185D2D">
        <w:tab/>
      </w:r>
      <w:r w:rsidR="00185D2D" w:rsidRPr="00185D2D">
        <w:t>46</w:t>
      </w:r>
      <w:r w:rsidRPr="00185D2D">
        <w:t>. St-4068/16</w:t>
      </w:r>
    </w:p>
    <w:p w:rsidRDefault="00CE4881" w:rsidP="00CE4881" w:rsidR="00CE4881" w:rsidRPr="00185D2D"/>
    <w:p w:rsidRDefault="00CE4881" w:rsidP="00CE4881" w:rsidR="00CE4881" w:rsidRPr="00185D2D"/>
    <w:p w:rsidRDefault="00CE4881" w:rsidP="00CE4881" w:rsidR="00CE4881" w:rsidRPr="00185D2D">
      <w:pPr>
        <w:jc w:val="center"/>
      </w:pPr>
      <w:r w:rsidRPr="00185D2D">
        <w:t>Z A P I S N I K</w:t>
      </w:r>
    </w:p>
    <w:p w:rsidRDefault="00CE4881" w:rsidP="00CE4881" w:rsidR="00CE4881" w:rsidRPr="00185D2D">
      <w:pPr>
        <w:jc w:val="center"/>
      </w:pPr>
      <w:r w:rsidRPr="00185D2D">
        <w:t>s ročišta radi očito</w:t>
      </w:r>
      <w:r w:rsidR="00185D2D">
        <w:t>vanja o prijedlogu za otvaranje</w:t>
      </w:r>
      <w:r w:rsidRPr="00185D2D">
        <w:t xml:space="preserve"> stečajnog postupka</w:t>
      </w:r>
    </w:p>
    <w:p w:rsidRDefault="00CE4881" w:rsidP="00CE4881" w:rsidR="00CE4881" w:rsidRPr="00185D2D"/>
    <w:p w:rsidRDefault="00CE4881" w:rsidP="00CE4881" w:rsidR="00CE4881" w:rsidRPr="00185D2D">
      <w:pPr>
        <w:ind w:firstLine="720"/>
        <w:jc w:val="both"/>
        <w:rPr>
          <w:rFonts w:cs="Arial" w:hAnsi="Arial" w:ascii="Arial"/>
          <w:sz w:val="15"/>
          <w:szCs w:val="15"/>
        </w:rPr>
      </w:pPr>
      <w:r w:rsidRPr="00185D2D">
        <w:t xml:space="preserve">sastavljen pri Trgovačkom sudu u Zagrebu </w:t>
      </w:r>
      <w:r w:rsidR="00185D2D" w:rsidRPr="00185D2D">
        <w:t>22 listopada 20</w:t>
      </w:r>
      <w:r w:rsidRPr="00185D2D">
        <w:t xml:space="preserve">18. u stečajnom postupku nad dužnikom KALI trgovina, usluge i graditeljstvo, društvo s ograničenom odgovornošću, Zagreb (Grad Zagreb), Branjugova 2, OIB 75512383301, s početkom u </w:t>
      </w:r>
      <w:r w:rsidR="00185D2D" w:rsidRPr="00185D2D">
        <w:t>9,40</w:t>
      </w:r>
      <w:r w:rsidRPr="00185D2D">
        <w:t xml:space="preserve"> sati.</w:t>
      </w:r>
    </w:p>
    <w:p w:rsidRDefault="00CE4881" w:rsidP="00CE4881" w:rsidR="00CE4881" w:rsidRPr="00185D2D"/>
    <w:p w:rsidRDefault="00CE4881" w:rsidP="00CE4881" w:rsidR="00185D2D" w:rsidRPr="00185D2D">
      <w:r w:rsidRPr="00185D2D">
        <w:t>N</w:t>
      </w:r>
      <w:r w:rsidR="00185D2D" w:rsidRPr="00185D2D">
        <w:t xml:space="preserve">azočni od suda: </w:t>
      </w:r>
    </w:p>
    <w:p w:rsidRDefault="00CE4881" w:rsidP="00CE4881" w:rsidR="00CE4881" w:rsidRPr="00185D2D">
      <w:r w:rsidRPr="00185D2D">
        <w:t>S</w:t>
      </w:r>
      <w:r w:rsidR="00185D2D" w:rsidRPr="00185D2D">
        <w:t>utkinja</w:t>
      </w:r>
      <w:r w:rsidRPr="00185D2D">
        <w:t xml:space="preserve">: </w:t>
      </w:r>
      <w:r w:rsidR="00185D2D" w:rsidRPr="00185D2D">
        <w:t>Maja Praljak</w:t>
      </w:r>
    </w:p>
    <w:p w:rsidRDefault="00CE4881" w:rsidP="00CE4881" w:rsidR="00CE4881" w:rsidRPr="00185D2D">
      <w:r w:rsidRPr="00185D2D">
        <w:t>Z</w:t>
      </w:r>
      <w:r w:rsidR="00185D2D" w:rsidRPr="00185D2D">
        <w:t>apisničarka</w:t>
      </w:r>
      <w:r w:rsidRPr="00185D2D">
        <w:t xml:space="preserve">: </w:t>
      </w:r>
      <w:r w:rsidR="00185D2D" w:rsidRPr="00185D2D">
        <w:t>Nikolina Krunić</w:t>
      </w:r>
    </w:p>
    <w:p w:rsidRDefault="00CE4881" w:rsidP="00CE4881" w:rsidR="00CE4881" w:rsidRPr="00185D2D"/>
    <w:p w:rsidRDefault="00CE4881" w:rsidP="00CE4881" w:rsidR="00CE4881" w:rsidRPr="00185D2D">
      <w:pPr>
        <w:jc w:val="both"/>
      </w:pPr>
      <w:r w:rsidRPr="00185D2D">
        <w:t>Utvrđuje da su pristupili:</w:t>
      </w:r>
    </w:p>
    <w:p w:rsidRDefault="00CE4881" w:rsidP="00CE4881" w:rsidR="00CE4881" w:rsidRPr="00185D2D">
      <w:r w:rsidRPr="00185D2D">
        <w:t xml:space="preserve">Predlagatelj Republika Hrvatska: zastupnica po zakonu  </w:t>
      </w:r>
      <w:r w:rsidR="000539CD">
        <w:t>Ružica Grbavac Galić</w:t>
      </w:r>
      <w:r w:rsidRPr="00185D2D">
        <w:t>, zamjenica</w:t>
      </w:r>
      <w:r w:rsidR="00185D2D" w:rsidRPr="00185D2D">
        <w:t xml:space="preserve"> Ž</w:t>
      </w:r>
      <w:r w:rsidRPr="00185D2D">
        <w:t xml:space="preserve">upanijske državne odvjetnice u Zagrebu </w:t>
      </w:r>
    </w:p>
    <w:p w:rsidRDefault="00CE4881" w:rsidP="00CE4881" w:rsidR="00CE4881" w:rsidRPr="00185D2D">
      <w:r w:rsidRPr="00185D2D">
        <w:t>Dužnik: punomoćnica Irena Mesiček, odvjetnica</w:t>
      </w:r>
    </w:p>
    <w:p w:rsidRDefault="00CE4881" w:rsidP="00CE4881" w:rsidR="00CE4881">
      <w:r w:rsidRPr="00185D2D">
        <w:t>Zastupnik po zakonu dužnika: punomoćnica Irena Mesiček, odvjetnica</w:t>
      </w:r>
    </w:p>
    <w:p w:rsidRDefault="00185D2D" w:rsidP="00CE4881" w:rsidR="00185D2D" w:rsidRPr="00185D2D">
      <w:r>
        <w:t>Privremeni stečajni upravitelj: nitko, dostava poziva uredno iskazana</w:t>
      </w:r>
    </w:p>
    <w:p w:rsidRDefault="00CE4881" w:rsidP="00CE4881" w:rsidR="00CE4881" w:rsidRPr="00185D2D">
      <w:pPr>
        <w:rPr>
          <w:color w:val="FF0000"/>
          <w:highlight w:val="lightGray"/>
        </w:rPr>
      </w:pPr>
    </w:p>
    <w:p w:rsidRDefault="00185D2D" w:rsidP="00CE4881" w:rsidR="00185D2D">
      <w:pPr>
        <w:ind w:firstLine="708"/>
        <w:jc w:val="both"/>
      </w:pPr>
      <w:r w:rsidRPr="00185D2D">
        <w:t>Utvrđuje se da privremeni stečajni upravitelj Jugoslav Puran, jučer, 21. studenog 2018. ispričao nedolazak na današnje ročište, zbog službene spriječenosti, o čemu je u prilogu e-maila dostavljenog Uredu Predsjednika ovog suda dostavio i dokaze. E-mail privremenog stečajnog upravitelja s prilozima proslijeđen je iz Ureda Predsjednika ovog suda u 46. referadu, te će biti uvezan u spis.</w:t>
      </w:r>
    </w:p>
    <w:p w:rsidRDefault="000539CD" w:rsidP="00CE4881" w:rsidR="000539CD">
      <w:pPr>
        <w:ind w:firstLine="708"/>
        <w:jc w:val="both"/>
      </w:pPr>
    </w:p>
    <w:p w:rsidRDefault="000539CD" w:rsidP="00CE4881" w:rsidR="000539CD" w:rsidRPr="00185D2D">
      <w:pPr>
        <w:ind w:firstLine="708"/>
        <w:jc w:val="both"/>
      </w:pPr>
      <w:r>
        <w:t xml:space="preserve">Utvrđuje se da je privremeni stečajni upravitelj i podneskom pristiglim danas na spis ispričao nedolazak na današnje ročište. </w:t>
      </w:r>
    </w:p>
    <w:p w:rsidRDefault="00FE5DD2" w:rsidP="00CE4881" w:rsidR="00FE5DD2">
      <w:pPr>
        <w:ind w:firstLine="708"/>
        <w:jc w:val="both"/>
      </w:pPr>
    </w:p>
    <w:p w:rsidRDefault="00FE5DD2" w:rsidP="00CE4881" w:rsidR="00185D2D">
      <w:pPr>
        <w:ind w:firstLine="708"/>
        <w:jc w:val="both"/>
      </w:pPr>
      <w:r w:rsidRPr="00185D2D">
        <w:t>Utvrđuje se da</w:t>
      </w:r>
      <w:r>
        <w:t xml:space="preserve"> je</w:t>
      </w:r>
      <w:r w:rsidRPr="00185D2D">
        <w:t xml:space="preserve"> privremeni stečajni upravitelj </w:t>
      </w:r>
      <w:r>
        <w:t xml:space="preserve">4. srpnja 2018. dostavio Izviješće u skladu s točkom III. Rješenja  ovog suda od 5. lipnja 2018. </w:t>
      </w:r>
    </w:p>
    <w:p w:rsidRDefault="00FE5DD2" w:rsidP="00FE5DD2" w:rsidR="00FE5DD2">
      <w:pPr>
        <w:jc w:val="both"/>
      </w:pPr>
    </w:p>
    <w:p w:rsidRDefault="00FE5DD2" w:rsidP="00CE4881" w:rsidR="00185D2D">
      <w:pPr>
        <w:ind w:firstLine="708"/>
        <w:jc w:val="both"/>
      </w:pPr>
      <w:r>
        <w:t>Radi usmenog izlaganja izviješća pr</w:t>
      </w:r>
      <w:r w:rsidR="000539CD">
        <w:t>ivremenog stečajnog upravitelja.</w:t>
      </w:r>
    </w:p>
    <w:p w:rsidRDefault="00185D2D" w:rsidP="00CE4881" w:rsidR="00185D2D">
      <w:pPr>
        <w:ind w:firstLine="708"/>
        <w:jc w:val="both"/>
      </w:pPr>
    </w:p>
    <w:p w:rsidRDefault="00185D2D" w:rsidP="00CE4881" w:rsidR="00185D2D">
      <w:pPr>
        <w:ind w:firstLine="708"/>
        <w:jc w:val="both"/>
      </w:pPr>
      <w:r>
        <w:t xml:space="preserve">Sud donosi </w:t>
      </w:r>
    </w:p>
    <w:p w:rsidRDefault="00185D2D" w:rsidP="00CE4881" w:rsidR="00185D2D">
      <w:pPr>
        <w:ind w:firstLine="708"/>
        <w:jc w:val="both"/>
      </w:pPr>
    </w:p>
    <w:p w:rsidRDefault="00185D2D" w:rsidP="00185D2D" w:rsidR="00185D2D">
      <w:pPr>
        <w:ind w:firstLine="708"/>
        <w:jc w:val="center"/>
      </w:pPr>
      <w:r>
        <w:t>r j e š e n j e</w:t>
      </w:r>
    </w:p>
    <w:p w:rsidRDefault="00185D2D" w:rsidP="00185D2D" w:rsidR="00185D2D">
      <w:pPr>
        <w:ind w:firstLine="708"/>
        <w:jc w:val="center"/>
      </w:pPr>
    </w:p>
    <w:p w:rsidRDefault="000539CD" w:rsidP="00CE4881" w:rsidR="00185D2D" w:rsidRPr="00185D2D">
      <w:pPr>
        <w:ind w:firstLine="708"/>
        <w:jc w:val="both"/>
      </w:pPr>
      <w:r>
        <w:t>D</w:t>
      </w:r>
      <w:r w:rsidR="00185D2D">
        <w:t xml:space="preserve">anašnje ročište se odgađa, a slijedeće ročište radi </w:t>
      </w:r>
      <w:r w:rsidR="00185D2D" w:rsidRPr="00185D2D">
        <w:t>radi očitov</w:t>
      </w:r>
      <w:r w:rsidR="00185D2D">
        <w:t xml:space="preserve">anja o prijedlogu za otvaranje </w:t>
      </w:r>
      <w:r w:rsidR="00185D2D" w:rsidRPr="00185D2D">
        <w:t>stečajnog postupka</w:t>
      </w:r>
      <w:r w:rsidR="00185D2D">
        <w:t xml:space="preserve"> određuje se za </w:t>
      </w:r>
      <w:r>
        <w:t>19. prosinca 2018. u 11,15 sati.</w:t>
      </w:r>
    </w:p>
    <w:p w:rsidRDefault="00185D2D" w:rsidP="00CE4881" w:rsidR="00185D2D">
      <w:pPr>
        <w:ind w:firstLine="708"/>
        <w:jc w:val="both"/>
        <w:rPr>
          <w:highlight w:val="lightGray"/>
        </w:rPr>
      </w:pPr>
    </w:p>
    <w:p w:rsidRDefault="00CE4881" w:rsidP="00CE4881" w:rsidR="00CE4881">
      <w:r w:rsidRPr="00185D2D">
        <w:tab/>
      </w:r>
    </w:p>
    <w:p w:rsidRDefault="000539CD" w:rsidP="00CE4881" w:rsidR="000539CD"/>
    <w:p w:rsidRDefault="000539CD" w:rsidP="00CE4881" w:rsidR="000539CD"/>
    <w:p w:rsidRDefault="000539CD" w:rsidP="00CE4881" w:rsidR="000539CD" w:rsidRPr="00185D2D"/>
    <w:p w:rsidRDefault="00CE4881" w:rsidP="00CE4881" w:rsidR="00CE4881" w:rsidRPr="00185D2D">
      <w:pPr>
        <w:jc w:val="center"/>
      </w:pPr>
      <w:r w:rsidRPr="00185D2D">
        <w:lastRenderedPageBreak/>
        <w:t xml:space="preserve">Dovršeno </w:t>
      </w:r>
      <w:r w:rsidR="00185D2D" w:rsidRPr="00185D2D">
        <w:t>9</w:t>
      </w:r>
      <w:r w:rsidRPr="00185D2D">
        <w:t>:</w:t>
      </w:r>
      <w:r w:rsidR="000539CD">
        <w:t>24</w:t>
      </w:r>
      <w:r w:rsidRPr="00185D2D">
        <w:t xml:space="preserve"> sati</w:t>
      </w:r>
    </w:p>
    <w:p w:rsidRDefault="00CE4881" w:rsidP="00CE4881" w:rsidR="00CE4881" w:rsidRPr="00185D2D"/>
    <w:p w:rsidRDefault="00CE4881" w:rsidP="00CE4881" w:rsidR="00CE4881" w:rsidRPr="00185D2D">
      <w:pPr>
        <w:jc w:val="center"/>
      </w:pPr>
      <w:r w:rsidRPr="00185D2D">
        <w:t>Su</w:t>
      </w:r>
      <w:r w:rsidR="00185D2D">
        <w:t>tkinja</w:t>
      </w:r>
    </w:p>
    <w:p w:rsidRDefault="00CE4881" w:rsidP="00CE4881" w:rsidR="00CE4881" w:rsidRPr="00185D2D">
      <w:pPr>
        <w:jc w:val="center"/>
      </w:pPr>
    </w:p>
    <w:p w:rsidRDefault="00CE4881" w:rsidP="00CE4881" w:rsidR="00CE4881" w:rsidRPr="00185D2D"/>
    <w:p w:rsidRDefault="00CE4881" w:rsidP="00CE4881" w:rsidR="00CE4881" w:rsidRPr="00185D2D">
      <w:pPr>
        <w:ind w:firstLine="708" w:left="3540"/>
      </w:pPr>
      <w:r w:rsidRPr="00185D2D">
        <w:t>Zapisničar</w:t>
      </w:r>
      <w:r w:rsidR="00185D2D">
        <w:t>ka</w:t>
      </w:r>
      <w:r w:rsidRPr="00185D2D">
        <w:t xml:space="preserve">   </w:t>
      </w:r>
    </w:p>
    <w:p w:rsidRDefault="00CE4881" w:rsidP="00CE4881" w:rsidR="00CE4881" w:rsidRPr="00185D2D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136" w:val="left"/>
        </w:tabs>
        <w:ind w:firstLine="708" w:left="3540"/>
      </w:pPr>
      <w:r w:rsidRPr="00185D2D">
        <w:t xml:space="preserve">   </w:t>
      </w:r>
      <w:r w:rsidRPr="00185D2D">
        <w:tab/>
      </w:r>
      <w:r w:rsidRPr="00185D2D">
        <w:tab/>
      </w:r>
      <w:r w:rsidRPr="00185D2D">
        <w:tab/>
      </w:r>
      <w:r w:rsidRPr="00185D2D">
        <w:tab/>
      </w:r>
    </w:p>
    <w:p w:rsidRDefault="00CE4881" w:rsidP="00CE4881" w:rsidR="00CE4881" w:rsidRPr="00185D2D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136" w:val="left"/>
        </w:tabs>
        <w:ind w:firstLine="708" w:left="3540"/>
      </w:pPr>
      <w:r w:rsidRPr="00185D2D">
        <w:tab/>
      </w:r>
      <w:r w:rsidRPr="00185D2D">
        <w:tab/>
      </w:r>
      <w:r w:rsidRPr="00185D2D">
        <w:tab/>
        <w:t xml:space="preserve">    predlagatelj RH</w:t>
      </w:r>
    </w:p>
    <w:p w:rsidRDefault="00CE4881" w:rsidP="00CE4881" w:rsidR="00CE4881" w:rsidRPr="00185D2D">
      <w:pPr>
        <w:tabs>
          <w:tab w:pos="7017" w:val="left"/>
        </w:tabs>
      </w:pPr>
      <w:r w:rsidRPr="00185D2D">
        <w:tab/>
      </w:r>
    </w:p>
    <w:p w:rsidRDefault="00CE4881" w:rsidP="00CE4881" w:rsidR="00CE4881" w:rsidRPr="00185D2D">
      <w:pPr>
        <w:tabs>
          <w:tab w:pos="7017" w:val="left"/>
        </w:tabs>
      </w:pPr>
    </w:p>
    <w:p w:rsidRDefault="00CE4881" w:rsidP="00CE4881" w:rsidR="00CE4881">
      <w:pPr>
        <w:tabs>
          <w:tab w:pos="6663" w:val="left"/>
        </w:tabs>
      </w:pPr>
      <w:r w:rsidRPr="00185D2D">
        <w:tab/>
        <w:t>pun. dužnika i zz</w:t>
      </w:r>
    </w:p>
    <w:p w:rsidRDefault="007D4E03" w:rsidR="007D4E03"/>
    <w:sectPr w:rsidR="007D4E0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881"/>
    <w:rsid w:val="000539CD"/>
    <w:rsid w:val="00185D2D"/>
    <w:rsid w:val="005240DC"/>
    <w:rsid w:val="007D4E03"/>
    <w:rsid w:val="00CE4881"/>
    <w:rsid w:val="00FE5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88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240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40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40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40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40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88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240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40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40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40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40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1148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68</izvorni_sadrzaj>
    <derivirana_varijabla naziv="DomainObject.Prostorija.Naziv_1">Soba DZ III 68</derivirana_varijabla>
  </DomainObject.Prostorija.Naziv>
  <DomainObject.Prostorija.Oznaka>
    <izvorni_sadrzaj>DZ III 68</izvorni_sadrzaj>
    <derivirana_varijabla naziv="DomainObject.Prostorija.Oznaka_1">DZ III 68</derivirana_varijabla>
  </DomainObject.Prostorija.Oznaka>
  <DomainObject.Obrazlozenje>
    <izvorni_sadrzaj/>
    <derivirana_varijabla naziv="DomainObject.Obrazlozenje_1"/>
  </DomainObject.Obrazlozenje>
  <DomainObject.StvarniPocetakDatum>
    <izvorni_sadrzaj>22. studenog 2018.</izvorni_sadrzaj>
    <derivirana_varijabla naziv="DomainObject.StvarniPocetakDatum_1">22. studenog 2018.</derivirana_varijabla>
  </DomainObject.StvarniPocetakDatum>
  <DomainObject.StvarniZavrsetakDatum>
    <izvorni_sadrzaj>22. studenog 2018.</izvorni_sadrzaj>
    <derivirana_varijabla naziv="DomainObject.StvarniZavrsetakDatum_1">22. studenog 2018.</derivirana_varijabla>
  </DomainObject.StvarniZavrsetakDatum>
  <DomainObject.PlaniraniZavrsetakDatum>
    <izvorni_sadrzaj>22. studenog 2018.</izvorni_sadrzaj>
    <derivirana_varijabla naziv="DomainObject.PlaniraniZavrsetakDatum_1">22. studenog 2018.</derivirana_varijabla>
  </DomainObject.PlaniraniZavrsetakDatum>
  <DomainObject.PlaniraniPocetakDatum>
    <izvorni_sadrzaj>22. studenog 2018.</izvorni_sadrzaj>
    <derivirana_varijabla naziv="DomainObject.PlaniraniPocetakDatum_1">22. studenog 2018.</derivirana_varijabla>
  </DomainObject.PlaniraniPocetakDatum>
  <DomainObject.StvarniPocetakVrijeme>
    <izvorni_sadrzaj>09:20</izvorni_sadrzaj>
    <derivirana_varijabla naziv="DomainObject.StvarniPocetakVrijeme_1">09:20</derivirana_varijabla>
  </DomainObject.StvarniPocetakVrijeme>
  <DomainObject.StvarniZavrsetakVrijeme>
    <izvorni_sadrzaj>09:24</izvorni_sadrzaj>
    <derivirana_varijabla naziv="DomainObject.StvarniZavrsetakVrijeme_1">09:24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studenog 2018.</izvorni_sadrzaj>
    <derivirana_varijabla naziv="DomainObject.Zapisnik.DatumKreiranja_1">23.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St-4068/2016-43</izvorni_sadrzaj>
    <derivirana_varijabla naziv="DomainObject.Zapisnik.Oznaka_1">St-4068/2016-43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4068</izvorni_sadrzaj>
    <derivirana_varijabla naziv="DomainObject.Predmet.Broj_1">4068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St-4068/2016</izvorni_sadrzaj>
    <derivirana_varijabla naziv="DomainObject.Predmet.OznakaBroj_1">St-4068/2016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KALI d.o.o. zastupanog po punomoćniku ILE KOVAČEVIĆ; IRENA MESIČEK</izvorni_sadrzaj>
    <derivirana_varijabla naziv="DomainObject.Predmet.ProtustrankaFormated_1">  KALI d.o.o. zastupanog po punomoćniku ILE KOVAČEVIĆ; IRENA MESIČEK</derivirana_varijabla>
  </DomainObject.Predmet.ProtustrankaFormated>
  <DomainObject.Predmet.ProtustrankaFormatedOIB>
    <izvorni_sadrzaj>  KALI d.o.o., OIB 75512383301 zastupanog po punomoćniku ILE KOVAČEVIĆ; IRENA MESIČEK</izvorni_sadrzaj>
    <derivirana_varijabla naziv="DomainObject.Predmet.ProtustrankaFormatedOIB_1">  KALI d.o.o., OIB 75512383301 zastupanog po punomoćniku ILE KOVAČEVIĆ; IRENA MESIČEK</derivirana_varijabla>
  </DomainObject.Predmet.ProtustrankaFormatedOIB>
  <DomainObject.Predmet.ProtustrankaFormatedWithAdress>
    <izvorni_sadrzaj> KALI d.o.o., Branjugova 2, 10000 Zagreb zastupanog po punomoćniku ILE KOVAČEVIĆ; IRENA MESIČEK</izvorni_sadrzaj>
    <derivirana_varijabla naziv="DomainObject.Predmet.ProtustrankaFormatedWithAdress_1"> KALI d.o.o., Branjugova 2, 10000 Zagreb zastupanog po punomoćniku ILE KOVAČEVIĆ; IRENA MESIČEK</derivirana_varijabla>
  </DomainObject.Predmet.ProtustrankaFormatedWithAdress>
  <DomainObject.Predmet.ProtustrankaFormatedWithAdressOIB>
    <izvorni_sadrzaj> KALI d.o.o., OIB 75512383301, Branjugova 2, 10000 Zagreb zastupanog po punomoćniku ILE KOVAČEVIĆ; IRENA MESIČEK</izvorni_sadrzaj>
    <derivirana_varijabla naziv="DomainObject.Predmet.ProtustrankaFormatedWithAdressOIB_1"> KALI d.o.o., OIB 75512383301, Branjugova 2, 10000 Zagreb zastupanog po punomoćniku ILE KOVAČEVIĆ; IRENA MESIČEK</derivirana_varijabla>
  </DomainObject.Predmet.ProtustrankaFormatedWithAdressOIB>
  <DomainObject.Predmet.ProtustrankaWithAdress>
    <izvorni_sadrzaj>KALI d.o.o. Branjugova 2, 10000 Zagreb</izvorni_sadrzaj>
    <derivirana_varijabla naziv="DomainObject.Predmet.ProtustrankaWithAdress_1">KALI d.o.o. Branjugova 2, 10000 Zagreb</derivirana_varijabla>
  </DomainObject.Predmet.ProtustrankaWithAdress>
  <DomainObject.Predmet.ProtustrankaWithAdressOIB>
    <izvorni_sadrzaj>KALI d.o.o., OIB 75512383301, Branjugova 2, 10000 Zagreb</izvorni_sadrzaj>
    <derivirana_varijabla naziv="DomainObject.Predmet.ProtustrankaWithAdressOIB_1">KALI d.o.o., OIB 75512383301, Branjugova 2, 10000 Zagreb</derivirana_varijabla>
  </DomainObject.Predmet.ProtustrankaWithAdressOIB>
  <DomainObject.Predmet.ProtustrankaNazivFormated>
    <izvorni_sadrzaj>KALI d.o.o.</izvorni_sadrzaj>
    <derivirana_varijabla naziv="DomainObject.Predmet.ProtustrankaNazivFormated_1">KALI d.o.o.</derivirana_varijabla>
  </DomainObject.Predmet.ProtustrankaNazivFormated>
  <DomainObject.Predmet.ProtustrankaNazivFormatedOIB>
    <izvorni_sadrzaj>KALI d.o.o., OIB 75512383301</izvorni_sadrzaj>
    <derivirana_varijabla naziv="DomainObject.Predmet.ProtustrankaNazivFormatedOIB_1">KALI d.o.o., OIB 75512383301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Ile Kovačević; RH MINISTARSTVO FINANCIJA POREZNA UPRAVA zastupanog po punomoćniku ŽDO ZAGREB</izvorni_sadrzaj>
    <derivirana_varijabla naziv="DomainObject.Predmet.StrankaFormated_1">  FINA Regionalni centar Zagreb; Ile Kovačević; RH MINISTARSTVO FINANCIJA POREZNA UPRAVA zastupanog po punomoćniku ŽDO ZAGREB</derivirana_varijabla>
  </DomainObject.Predmet.StrankaFormated>
  <DomainObject.Predmet.StrankaFormatedOIB>
    <izvorni_sadrzaj>  FINA Regionalni centar Zagreb, OIB 85821130368; Ile Kovačević, OIB 50299803104; RH MINISTARSTVO FINANCIJA POREZNA UPRAVA zastupanog po punomoćniku ŽDO ZAGREB</izvorni_sadrzaj>
    <derivirana_varijabla naziv="DomainObject.Predmet.StrankaFormatedOIB_1">  FINA Regionalni centar Zagreb, OIB 85821130368; Ile Kovačević, OIB 50299803104; RH MINISTARSTVO FINANCIJA POREZNA UPRAVA zastupanog po punomoćniku ŽDO ZAGREB</derivirana_varijabla>
  </DomainObject.Predmet.StrankaFormatedOIB>
  <DomainObject.Predmet.StrankaFormatedWithAdress>
    <izvorni_sadrzaj> FINA Regionalni centar Zagreb, Trg svibanjskih žrtava 1995. 1, 10000 Zagreb; Ile Kovačević, Ilica 382, 10000 Zagreb; RH MINISTARSTVO FINANCIJA POREZNA UPRAVA zastupanog po punomoćniku ŽDO ZAGREB</izvorni_sadrzaj>
    <derivirana_varijabla naziv="DomainObject.Predmet.StrankaFormatedWithAdress_1"> FINA Regionalni centar Zagreb, Trg svibanjskih žrtava 1995. 1, 10000 Zagreb; Ile Kovačević, Ilica 382, 10000 Zagreb; RH MINISTARSTVO FINANCIJA POREZNA UPRAVA zastupanog po punomoćniku ŽDO ZAGREB</derivirana_varijabla>
  </DomainObject.Predmet.StrankaFormatedWithAdress>
  <DomainObject.Predmet.StrankaFormatedWithAdressOIB>
    <izvorni_sadrzaj> FINA Regionalni centar Zagreb, OIB 85821130368, Trg svibanjskih žrtava 1995. 1, 10000 Zagreb; Ile Kovačević, OIB 50299803104, Ilica 382, 10000 Zagreb; RH MINISTARSTVO FINANCIJA POREZNA UPRAVA zastupanog po punomoćniku ŽDO ZAGREB</izvorni_sadrzaj>
    <derivirana_varijabla naziv="DomainObject.Predmet.StrankaFormatedWithAdressOIB_1"> FINA Regionalni centar Zagreb, OIB 85821130368, Trg svibanjskih žrtava 1995. 1, 10000 Zagreb; Ile Kovačević, OIB 50299803104, Ilica 382, 10000 Zagreb; RH MINISTARSTVO FINANCIJA POREZNA UPRAVA zastupanog po punomoćniku ŽDO ZAGREB</derivirana_varijabla>
  </DomainObject.Predmet.StrankaFormatedWithAdressOIB>
  <DomainObject.Predmet.StrankaWithAdress>
    <izvorni_sadrzaj>FINA Regionalni centar Zagreb Trg svibanjskih žrtava 1995. 1,10000 Zagreb,Ile Kovačević Ilica 382,10000 Zagreb,RH MINISTARSTVO FINANCIJA POREZNA UPRAVA </izvorni_sadrzaj>
    <derivirana_varijabla naziv="DomainObject.Predmet.StrankaWithAdress_1">FINA Regionalni centar Zagreb Trg svibanjskih žrtava 1995. 1,10000 Zagreb,Ile Kovačević Ilica 382,10000 Zagreb,RH MINISTARSTVO FINANCIJA POREZNA UPRAVA </derivirana_varijabla>
  </DomainObject.Predmet.StrankaWithAdress>
  <DomainObject.Predmet.StrankaWithAdressOIB>
    <izvorni_sadrzaj>FINA Regionalni centar Zagreb, OIB 85821130368, Trg svibanjskih žrtava 1995. 1,10000 Zagreb,Ile Kovačević, OIB 50299803104, Ilica 382,10000 Zagreb,RH MINISTARSTVO FINANCIJA POREZNA UPRAVA</izvorni_sadrzaj>
    <derivirana_varijabla naziv="DomainObject.Predmet.StrankaWithAdressOIB_1">FINA Regionalni centar Zagreb, OIB 85821130368, Trg svibanjskih žrtava 1995. 1,10000 Zagreb,Ile Kovačević, OIB 50299803104, Ilica 382,10000 Zagreb,RH MINISTARSTVO FINANCIJA POREZNA UPRAVA</derivirana_varijabla>
  </DomainObject.Predmet.StrankaWithAdressOIB>
  <DomainObject.Predmet.StrankaNazivFormated>
    <izvorni_sadrzaj>FINA Regionalni centar Zagreb,Ile Kovačević,RH MINISTARSTVO FINANCIJA POREZNA UPRAVA</izvorni_sadrzaj>
    <derivirana_varijabla naziv="DomainObject.Predmet.StrankaNazivFormated_1">FINA Regionalni centar Zagreb,Ile Kovačević,RH MINISTARSTVO FINANCIJA POREZNA UPRAVA</derivirana_varijabla>
  </DomainObject.Predmet.StrankaNazivFormated>
  <DomainObject.Predmet.StrankaNazivFormatedOIB>
    <izvorni_sadrzaj>FINA Regionalni centar Zagreb, OIB 85821130368,Ile Kovačević, OIB 50299803104,RH MINISTARSTVO FINANCIJA POREZNA UPRAVA</izvorni_sadrzaj>
    <derivirana_varijabla naziv="DomainObject.Predmet.StrankaNazivFormatedOIB_1">FINA Regionalni centar Zagreb, OIB 85821130368,Ile Kovačević, OIB 50299803104,RH MINISTARSTVO FINANCIJA POREZNA UPRAVA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Ile Kovačević</item>
      <item>RH MINISTARSTVO FINANCIJA POREZNA UPRAVA zastupanog po punomoćniku ŽDO ZAGREB</item>
    </izvorni_sadrzaj>
    <derivirana_varijabla naziv="DomainObject.Predmet.StrankaListFormated_1">
      <item>FINA Regionalni centar Zagreb</item>
      <item>Ile Kovačević</item>
      <item>RH MINISTARSTVO FINANCIJA POREZNA UPRAVA zastupanog po punomoćniku ŽDO ZAGREB</item>
    </derivirana_varijabla>
  </DomainObject.Predmet.StrankaListFormated>
  <DomainObject.Predmet.StrankaListFormatedOIB>
    <izvorni_sadrzaj>
      <item>FINA Regionalni centar Zagreb, OIB 85821130368</item>
      <item>Ile Kovačević, OIB 50299803104</item>
      <item>RH MINISTARSTVO FINANCIJA POREZNA UPRAVA zastupanog po punomoćniku ŽDO ZAGREB</item>
    </izvorni_sadrzaj>
    <derivirana_varijabla naziv="DomainObject.Predmet.StrankaListFormatedOIB_1">
      <item>FINA Regionalni centar Zagreb, OIB 85821130368</item>
      <item>Ile Kovačević, OIB 50299803104</item>
      <item>RH MINISTARSTVO FINANCIJA POREZNA UPRAVA zastupanog po punomoćniku ŽDO ZAGREB</item>
    </derivirana_varijabla>
  </DomainObject.Predmet.StrankaListFormatedOIB>
  <DomainObject.Predmet.StrankaListFormatedWithAdress>
    <izvorni_sadrzaj>
      <item>FINA Regionalni centar Zagreb, Trg svibanjskih žrtava 1995. 1, 10000 Zagreb</item>
      <item>Ile Kovačević, Ilica 382, 10000 Zagreb</item>
      <item>RH MINISTARSTVO FINANCIJA POREZNA UPRAVA zastupanog po punomoćniku ŽDO ZAGREB</item>
    </izvorni_sadrzaj>
    <derivirana_varijabla naziv="DomainObject.Predmet.StrankaListFormatedWithAdress_1">
      <item>FINA Regionalni centar Zagreb, Trg svibanjskih žrtava 1995. 1, 10000 Zagreb</item>
      <item>Ile Kovačević, Ilica 382, 10000 Zagreb</item>
      <item>RH MINISTARSTVO FINANCIJA POREZNA UPRAVA zastupanog po punomoćniku ŽDO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Ile Kovačević, OIB 50299803104, Ilica 382, 10000 Zagreb</item>
      <item>RH MINISTARSTVO FINANCIJA POREZNA UPRAVA zastupanog po punomoćniku ŽDO ZAGREB</item>
    </izvorni_sadrzaj>
    <derivirana_varijabla naziv="DomainObject.Predmet.StrankaListFormatedWithAdressOIB_1">
      <item>FINA Regionalni centar Zagreb, OIB 85821130368, Trg svibanjskih žrtava 1995. 1, 10000 Zagreb</item>
      <item>Ile Kovačević, OIB 50299803104, Ilica 382, 10000 Zagreb</item>
      <item>RH MINISTARSTVO FINANCIJA POREZNA UPRAVA zastupanog po punomoćniku ŽDO ZAGREB</item>
    </derivirana_varijabla>
  </DomainObject.Predmet.StrankaListFormatedWithAdressOIB>
  <DomainObject.Predmet.StrankaListNazivFormated>
    <izvorni_sadrzaj>
      <item>FINA Regionalni centar Zagreb</item>
      <item>Ile Kovačević</item>
      <item>RH MINISTARSTVO FINANCIJA POREZNA UPRAVA</item>
    </izvorni_sadrzaj>
    <derivirana_varijabla naziv="DomainObject.Predmet.StrankaListNazivFormated_1">
      <item>FINA Regionalni centar Zagreb</item>
      <item>Ile Kovačević</item>
      <item>RH MINISTARSTVO FINANCIJA POREZNA UPRAVA</item>
    </derivirana_varijabla>
  </DomainObject.Predmet.StrankaListNazivFormated>
  <DomainObject.Predmet.StrankaListNazivFormatedOIB>
    <izvorni_sadrzaj>
      <item>FINA Regionalni centar Zagreb, OIB 85821130368</item>
      <item>Ile Kovačević, OIB 50299803104</item>
      <item>RH MINISTARSTVO FINANCIJA POREZNA UPRAVA</item>
    </izvorni_sadrzaj>
    <derivirana_varijabla naziv="DomainObject.Predmet.StrankaListNazivFormatedOIB_1">
      <item>FINA Regionalni centar Zagreb, OIB 85821130368</item>
      <item>Ile Kovačević, OIB 50299803104</item>
      <item>RH MINISTARSTVO FINANCIJA POREZNA UPRAVA</item>
    </derivirana_varijabla>
  </DomainObject.Predmet.StrankaListNazivFormatedOIB>
  <DomainObject.Predmet.ProtuStrankaListFormated>
    <izvorni_sadrzaj>
      <item>KALI d.o.o. zastupanog po punomoćniku ILE KOVAČEVIĆ; IRENA MESIČEK</item>
    </izvorni_sadrzaj>
    <derivirana_varijabla naziv="DomainObject.Predmet.ProtuStrankaListFormated_1">
      <item>KALI d.o.o. zastupanog po punomoćniku ILE KOVAČEVIĆ; IRENA MESIČEK</item>
    </derivirana_varijabla>
  </DomainObject.Predmet.ProtuStrankaListFormated>
  <DomainObject.Predmet.ProtuStrankaListFormatedOIB>
    <izvorni_sadrzaj>
      <item>KALI d.o.o., OIB 75512383301 zastupanog po punomoćniku ILE KOVAČEVIĆ; IRENA MESIČEK</item>
    </izvorni_sadrzaj>
    <derivirana_varijabla naziv="DomainObject.Predmet.ProtuStrankaListFormatedOIB_1">
      <item>KALI d.o.o., OIB 75512383301 zastupanog po punomoćniku ILE KOVAČEVIĆ; IRENA MESIČEK</item>
    </derivirana_varijabla>
  </DomainObject.Predmet.ProtuStrankaListFormatedOIB>
  <DomainObject.Predmet.ProtuStrankaListFormatedWithAdress>
    <izvorni_sadrzaj>
      <item>KALI d.o.o., Branjugova 2, 10000 Zagreb zastupanog po punomoćniku ILE KOVAČEVIĆ; IRENA MESIČEK</item>
    </izvorni_sadrzaj>
    <derivirana_varijabla naziv="DomainObject.Predmet.ProtuStrankaListFormatedWithAdress_1">
      <item>KALI d.o.o., Branjugova 2, 10000 Zagreb zastupanog po punomoćniku ILE KOVAČEVIĆ; IRENA MESIČEK</item>
    </derivirana_varijabla>
  </DomainObject.Predmet.ProtuStrankaListFormatedWithAdress>
  <DomainObject.Predmet.ProtuStrankaListFormatedWithAdressOIB>
    <izvorni_sadrzaj>
      <item>KALI d.o.o., OIB 75512383301, Branjugova 2, 10000 Zagreb zastupanog po punomoćniku ILE KOVAČEVIĆ; IRENA MESIČEK</item>
    </izvorni_sadrzaj>
    <derivirana_varijabla naziv="DomainObject.Predmet.ProtuStrankaListFormatedWithAdressOIB_1">
      <item>KALI d.o.o., OIB 75512383301, Branjugova 2, 10000 Zagreb zastupanog po punomoćniku ILE KOVAČEVIĆ; IRENA MESIČEK</item>
    </derivirana_varijabla>
  </DomainObject.Predmet.ProtuStrankaListFormatedWithAdressOIB>
  <DomainObject.Predmet.ProtuStrankaListNazivFormated>
    <izvorni_sadrzaj>
      <item>KALI d.o.o.</item>
    </izvorni_sadrzaj>
    <derivirana_varijabla naziv="DomainObject.Predmet.ProtuStrankaListNazivFormated_1">
      <item>KALI d.o.o.</item>
    </derivirana_varijabla>
  </DomainObject.Predmet.ProtuStrankaListNazivFormated>
  <DomainObject.Predmet.ProtuStrankaListNazivFormatedOIB>
    <izvorni_sadrzaj>
      <item>KALI d.o.o., OIB 75512383301</item>
    </izvorni_sadrzaj>
    <derivirana_varijabla naziv="DomainObject.Predmet.ProtuStrankaListNazivFormatedOIB_1">
      <item>KALI d.o.o., OIB 75512383301</item>
    </derivirana_varijabla>
  </DomainObject.Predmet.ProtuStrankaListNazivFormatedOIB>
  <DomainObject.Predmet.OstaliListFormated>
    <izvorni_sadrzaj>
      <item>ILE KOVAČEVIĆ punomoćnik sudionika u postupku KALI d.o.o.</item>
      <item>ŽDO ZAGREB punomoćnik sudionika u postupku RH MINISTARSTVO FINANCIJA POREZNA UPRAVA</item>
      <item>IRENA MESIČEK punomoćnik sudionika u postupku KALI d.o.o.</item>
    </izvorni_sadrzaj>
    <derivirana_varijabla naziv="DomainObject.Predmet.OstaliListFormated_1">
      <item>ILE KOVAČEVIĆ punomoćnik sudionika u postupku KALI d.o.o.</item>
      <item>ŽDO ZAGREB punomoćnik sudionika u postupku RH MINISTARSTVO FINANCIJA POREZNA UPRAVA</item>
      <item>IRENA MESIČEK punomoćnik sudionika u postupku KALI d.o.o.</item>
    </derivirana_varijabla>
  </DomainObject.Predmet.OstaliListFormated>
  <DomainObject.Predmet.OstaliListFormatedOIB>
    <izvorni_sadrzaj>
      <item>ILE KOVAČEVIĆ, OIB 50299803104 punomoćnik sudionika u postupku KALI d.o.o.</item>
      <item>ŽDO ZAGREB punomoćnik sudionika u postupku RH MINISTARSTVO FINANCIJA POREZNA UPRAVA</item>
      <item>IRENA MESIČEK punomoćnik sudionika u postupku KALI d.o.o.</item>
    </izvorni_sadrzaj>
    <derivirana_varijabla naziv="DomainObject.Predmet.OstaliListFormatedOIB_1">
      <item>ILE KOVAČEVIĆ, OIB 50299803104 punomoćnik sudionika u postupku KALI d.o.o.</item>
      <item>ŽDO ZAGREB punomoćnik sudionika u postupku RH MINISTARSTVO FINANCIJA POREZNA UPRAVA</item>
      <item>IRENA MESIČEK punomoćnik sudionika u postupku KALI d.o.o.</item>
    </derivirana_varijabla>
  </DomainObject.Predmet.OstaliListFormatedOIB>
  <DomainObject.Predmet.OstaliListFormatedWithAdress>
    <izvorni_sadrzaj>
      <item>ILE KOVAČEVIĆ, ILICA 382, 10000 Zagreb punomoćnik sudionika u postupku KALI d.o.o.</item>
      <item>ŽDO ZAGREB punomoćnik sudionika u postupku RH MINISTARSTVO FINANCIJA POREZNA UPRAVA</item>
      <item>IRENA MESIČEK, Margaretska 3/IV, 10000 Zagreb punomoćnik sudionika u postupku KALI d.o.o.</item>
    </izvorni_sadrzaj>
    <derivirana_varijabla naziv="DomainObject.Predmet.OstaliListFormatedWithAdress_1">
      <item>ILE KOVAČEVIĆ, ILICA 382, 10000 Zagreb punomoćnik sudionika u postupku KALI d.o.o.</item>
      <item>ŽDO ZAGREB punomoćnik sudionika u postupku RH MINISTARSTVO FINANCIJA POREZNA UPRAVA</item>
      <item>IRENA MESIČEK, Margaretska 3/IV, 10000 Zagreb punomoćnik sudionika u postupku KALI d.o.o.</item>
    </derivirana_varijabla>
  </DomainObject.Predmet.OstaliListFormatedWithAdress>
  <DomainObject.Predmet.OstaliListFormatedWithAdressOIB>
    <izvorni_sadrzaj>
      <item>ILE KOVAČEVIĆ, OIB 50299803104, ILICA 382, 10000 Zagreb punomoćnik sudionika u postupku KALI d.o.o.</item>
      <item>ŽDO ZAGREB punomoćnik sudionika u postupku RH MINISTARSTVO FINANCIJA POREZNA UPRAVA</item>
      <item>IRENA MESIČEK, Margaretska 3/IV, 10000 Zagreb punomoćnik sudionika u postupku KALI d.o.o.</item>
    </izvorni_sadrzaj>
    <derivirana_varijabla naziv="DomainObject.Predmet.OstaliListFormatedWithAdressOIB_1">
      <item>ILE KOVAČEVIĆ, OIB 50299803104, ILICA 382, 10000 Zagreb punomoćnik sudionika u postupku KALI d.o.o.</item>
      <item>ŽDO ZAGREB punomoćnik sudionika u postupku RH MINISTARSTVO FINANCIJA POREZNA UPRAVA</item>
      <item>IRENA MESIČEK, Margaretska 3/IV, 10000 Zagreb punomoćnik sudionika u postupku KALI d.o.o.</item>
    </derivirana_varijabla>
  </DomainObject.Predmet.OstaliListFormatedWithAdressOIB>
  <DomainObject.Predmet.OstaliListNazivFormated>
    <izvorni_sadrzaj>
      <item>ILE KOVAČEVIĆ</item>
      <item>ŽDO ZAGREB</item>
      <item>IRENA MESIČEK</item>
    </izvorni_sadrzaj>
    <derivirana_varijabla naziv="DomainObject.Predmet.OstaliListNazivFormated_1">
      <item>ILE KOVAČEVIĆ</item>
      <item>ŽDO ZAGREB</item>
      <item>IRENA MESIČEK</item>
    </derivirana_varijabla>
  </DomainObject.Predmet.OstaliListNazivFormated>
  <DomainObject.Predmet.OstaliListNazivFormatedOIB>
    <izvorni_sadrzaj>
      <item>ILE KOVAČEVIĆ, OIB 50299803104</item>
      <item>ŽDO ZAGREB</item>
      <item>IRENA MESIČEK</item>
    </izvorni_sadrzaj>
    <derivirana_varijabla naziv="DomainObject.Predmet.OstaliListNazivFormatedOIB_1">
      <item>ILE KOVAČEVIĆ, OIB 50299803104</item>
      <item>ŽDO ZAGREB</item>
      <item>IRENA MESIČEK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>St-4068/2016-43</izvorni_sadrzaj>
    <derivirana_varijabla naziv="DomainObject.PoslovniBrojDokumenta_1">St-4068/2016-43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KALI d.o.o.</izvorni_sadrzaj>
    <derivirana_varijabla naziv="DomainObject.Predmet.ProtustrankaIDrugi_1">KALI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KALI d.o.o., OIB 75512383301, Branjugova 2, 10000 Zagreb</izvorni_sadrzaj>
    <derivirana_varijabla naziv="DomainObject.Predmet.ProtustrankaIDrugiAdressOIB_1">KALI d.o.o., OIB 75512383301, Branjugova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KALI d.o.o.</item>
      <item>FINA Regionalni centar Zagreb</item>
      <item>ILE KOVAČEVIĆ</item>
      <item>Ile Kovačević</item>
      <item>RH MINISTARSTVO FINANCIJA POREZNA UPRAVA</item>
      <item>ŽDO ZAGREB</item>
      <item>IRENA MESIČEK</item>
    </izvorni_sadrzaj>
    <derivirana_varijabla naziv="DomainObject.Predmet.SudioniciListNaziv_1">
      <item>KALI d.o.o.</item>
      <item>FINA Regionalni centar Zagreb</item>
      <item>ILE KOVAČEVIĆ</item>
      <item>Ile Kovačević</item>
      <item>RH MINISTARSTVO FINANCIJA POREZNA UPRAVA</item>
      <item>ŽDO ZAGREB</item>
      <item>IRENA MESIČEK</item>
    </derivirana_varijabla>
  </DomainObject.Predmet.SudioniciListNaziv>
  <DomainObject.Predmet.SudioniciListAdressOIB>
    <izvorni_sadrzaj>
      <item>KALI d.o.o., OIB 75512383301, Branjugova 2,10000 Zagreb</item>
      <item>FINA Regionalni centar Zagreb, OIB 85821130368, Trg svibanjskih žrtava 1995. 1,10000 Zagreb</item>
      <item>ILE KOVAČEVIĆ, OIB 50299803104, ILICA 382,10000 Zagreb</item>
      <item>Ile Kovačević, OIB 50299803104, Ilica 382,10000 Zagreb</item>
      <item>RH MINISTARSTVO FINANCIJA POREZNA UPRAVA</item>
      <item>ŽDO ZAGREB</item>
      <item>IRENA MESIČEK, Margaretska 3/IV,10000 Zagreb</item>
    </izvorni_sadrzaj>
    <derivirana_varijabla naziv="DomainObject.Predmet.SudioniciListAdressOIB_1">
      <item>KALI d.o.o., OIB 75512383301, Branjugova 2,10000 Zagreb</item>
      <item>FINA Regionalni centar Zagreb, OIB 85821130368, Trg svibanjskih žrtava 1995. 1,10000 Zagreb</item>
      <item>ILE KOVAČEVIĆ, OIB 50299803104, ILICA 382,10000 Zagreb</item>
      <item>Ile Kovačević, OIB 50299803104, Ilica 382,10000 Zagreb</item>
      <item>RH MINISTARSTVO FINANCIJA POREZNA UPRAVA</item>
      <item>ŽDO ZAGREB</item>
      <item>IRENA MESIČEK, Margaretska 3/IV,10000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75512383301</item>
      <item>, OIB 85821130368</item>
      <item>, OIB 50299803104</item>
      <item>, OIB 50299803104</item>
      <item>, OIB null</item>
      <item>, OIB null</item>
      <item>, OIB null</item>
    </izvorni_sadrzaj>
    <derivirana_varijabla naziv="DomainObject.Predmet.SudioniciListNazivOIB_1">
      <item>, OIB 75512383301</item>
      <item>, OIB 85821130368</item>
      <item>, OIB 50299803104</item>
      <item>, OIB 50299803104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studenog 2018.</izvorni_sadrzaj>
    <derivirana_varijabla naziv="DomainObject.Predmet.DatumZadnjeOdrzaneSudskeRadnje_1">22.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264</properties:Words>
  <properties:Characters>1546</properties:Characters>
  <properties:Lines>61</properties:Lines>
  <properties:Paragraphs>26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2018-11-21T14:29:00Z</dcterms:created>
  <dc:creator>Maja Praljak</dc:creator>
  <dc:description/>
  <cp:keywords/>
  <cp:lastModifiedBy>Nikolina Krunić</cp:lastModifiedBy>
  <dcterms:modified xmlns:xsi="http://www.w3.org/2001/XMLSchema-instance" xsi:type="dcterms:W3CDTF">2018-11-23T08:47:00Z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St-4068/2016-43 / Zapisnik - Ročište radi rasprave o uvjetima za otvaranje steč. post. (1. Zapinik-rasprava o pretpostavkama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