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4b6c" w14:paraId="3954b6c" w:rsidRDefault="00AE649C" w:rsidP="00FA5B5E" w:rsidR="00AE649C" w:rsidRPr="00B76F3C">
      <w:pPr>
        <w:pStyle w:val="Naslov3"/>
        <w15:collapsed w:val="false"/>
      </w:pPr>
    </w:p>
    <w:p w:rsidRDefault="00C114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14C1" w:rsidP="00C114C1" w:rsidR="00C114C1">
      <w:pPr>
        <w:ind w:firstLine="708"/>
      </w:pPr>
      <w:r>
        <w:t>REPUBLIKA HRVATSKA</w:t>
      </w:r>
    </w:p>
    <w:p w:rsidRDefault="00C114C1" w:rsidP="00C114C1" w:rsidR="00C114C1">
      <w:pPr>
        <w:ind w:firstLine="708"/>
      </w:pPr>
      <w:r>
        <w:t>TRGOVAČKI SUD U ZADRU</w:t>
      </w:r>
    </w:p>
    <w:p w:rsidRDefault="00C114C1" w:rsidP="00C114C1" w:rsidR="00C114C1">
      <w:pPr>
        <w:ind w:firstLine="708"/>
      </w:pPr>
      <w:r>
        <w:t>Zadar, Dr. Franje Tuđmana 35</w:t>
      </w:r>
    </w:p>
    <w:p w:rsidRDefault="00C114C1" w:rsidP="00C114C1" w:rsidR="00C114C1"/>
    <w:p w:rsidRDefault="00C114C1" w:rsidP="00C114C1" w:rsidR="00C114C1"/>
    <w:p w:rsidRDefault="00C114C1" w:rsidP="00C114C1" w:rsidR="00C114C1">
      <w:pPr>
        <w:jc w:val="center"/>
      </w:pPr>
      <w:r>
        <w:t xml:space="preserve">U  I M E  R E P U B L I K E  H R V A T S K E </w:t>
      </w:r>
    </w:p>
    <w:p w:rsidRDefault="00C114C1" w:rsidP="00C114C1" w:rsidR="00C114C1">
      <w:pPr>
        <w:jc w:val="both"/>
      </w:pPr>
    </w:p>
    <w:p w:rsidRDefault="00C114C1" w:rsidP="00C114C1" w:rsidR="00C114C1">
      <w:pPr>
        <w:jc w:val="center"/>
      </w:pPr>
      <w:r>
        <w:t>R J E Š E NJ E</w:t>
      </w:r>
    </w:p>
    <w:p w:rsidRDefault="00C114C1" w:rsidP="00C114C1" w:rsidR="00C114C1"/>
    <w:p w:rsidRDefault="00C114C1" w:rsidP="00C114C1" w:rsidR="00C114C1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POLET d.o.o. sa sjedištem u Umagu, Ulica 1. Svibnja </w:t>
      </w:r>
      <w:proofErr w:type="spellStart"/>
      <w:r>
        <w:t>bb</w:t>
      </w:r>
      <w:proofErr w:type="spellEnd"/>
      <w:r>
        <w:t xml:space="preserve">  OIB:92834168272,  5. listopada 2016.  </w:t>
      </w:r>
    </w:p>
    <w:p w:rsidRDefault="00C114C1" w:rsidP="00C114C1" w:rsidR="00C114C1">
      <w:pPr>
        <w:jc w:val="center"/>
      </w:pPr>
    </w:p>
    <w:p w:rsidRDefault="00C114C1" w:rsidP="00C114C1" w:rsidR="00C114C1">
      <w:pPr>
        <w:jc w:val="center"/>
      </w:pPr>
      <w:r>
        <w:t>r i j e š i o  j e</w:t>
      </w:r>
    </w:p>
    <w:p w:rsidRDefault="00C114C1" w:rsidP="00C114C1" w:rsidR="00C114C1">
      <w:pPr>
        <w:jc w:val="center"/>
      </w:pPr>
    </w:p>
    <w:p w:rsidRDefault="00C114C1" w:rsidP="00C114C1" w:rsidR="00C114C1">
      <w:pPr>
        <w:ind w:firstLine="705"/>
        <w:jc w:val="both"/>
      </w:pPr>
      <w:r>
        <w:t xml:space="preserve">I. Otvara se skraćeni stečajni postupak nad dužnikom POLET d.o.o. sa sjedištem u Umagu, Ulica 1. Svibnja </w:t>
      </w:r>
      <w:proofErr w:type="spellStart"/>
      <w:r>
        <w:t>bb</w:t>
      </w:r>
      <w:proofErr w:type="spellEnd"/>
      <w:r>
        <w:t xml:space="preserve">  OIB:92834168272, s danom 5. listopada 2016. u 13,30 sati kada će se ovo rješenje objaviti na mrežnoj stranici e-Oglasna ploča sudova. </w:t>
      </w:r>
    </w:p>
    <w:p w:rsidRDefault="00C114C1" w:rsidP="00C114C1" w:rsidR="00C114C1">
      <w:pPr>
        <w:jc w:val="both"/>
      </w:pPr>
    </w:p>
    <w:p w:rsidRDefault="00C114C1" w:rsidP="00C114C1" w:rsidR="00C114C1">
      <w:pPr>
        <w:jc w:val="both"/>
      </w:pPr>
      <w:r>
        <w:t xml:space="preserve">           II. Stečajnim upraviteljem dužnika imenuje se NADA RELJIĆ iz Slavonskog Broda, Andrije Hebranga 7/9, OIB: 63776354688. </w:t>
      </w:r>
    </w:p>
    <w:p w:rsidRDefault="00C114C1" w:rsidP="00C114C1" w:rsidR="00C114C1">
      <w:pPr>
        <w:jc w:val="both"/>
      </w:pPr>
    </w:p>
    <w:p w:rsidRDefault="00C114C1" w:rsidP="00C114C1" w:rsidR="00C114C1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POLET d.o.o. sa sjedištem u Umagu, Ulica 1. Svibnja </w:t>
      </w:r>
      <w:proofErr w:type="spellStart"/>
      <w:r>
        <w:t>bb</w:t>
      </w:r>
      <w:proofErr w:type="spellEnd"/>
      <w:r>
        <w:t xml:space="preserve">  OIB:92834168272.</w:t>
      </w:r>
    </w:p>
    <w:p w:rsidRDefault="00C114C1" w:rsidP="00C114C1" w:rsidR="00C114C1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14C1" w:rsidP="00C114C1" w:rsidR="00C114C1">
      <w:pPr>
        <w:jc w:val="both"/>
      </w:pPr>
    </w:p>
    <w:p w:rsidRDefault="00C114C1" w:rsidP="00C114C1" w:rsidR="00C114C1">
      <w:pPr>
        <w:ind w:firstLine="705"/>
        <w:jc w:val="both"/>
      </w:pPr>
      <w:r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C114C1" w:rsidP="00C114C1" w:rsidR="00C114C1">
      <w:pPr>
        <w:ind w:hanging="705" w:left="705"/>
        <w:jc w:val="both"/>
      </w:pPr>
    </w:p>
    <w:p w:rsidRDefault="00C114C1" w:rsidP="00C114C1" w:rsidR="00C114C1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C114C1" w:rsidP="00C114C1" w:rsidR="00C114C1">
      <w:pPr>
        <w:jc w:val="both"/>
      </w:pPr>
    </w:p>
    <w:p w:rsidRDefault="00C114C1" w:rsidP="00C114C1" w:rsidR="00C114C1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C114C1" w:rsidP="00C114C1" w:rsidR="00C114C1">
      <w:pPr>
        <w:jc w:val="both"/>
        <w:rPr>
          <w:b/>
        </w:rPr>
      </w:pPr>
    </w:p>
    <w:p w:rsidRDefault="00C114C1" w:rsidP="00C114C1" w:rsidR="00C114C1">
      <w:pPr>
        <w:rPr>
          <w:b/>
        </w:rPr>
      </w:pPr>
    </w:p>
    <w:p w:rsidRDefault="00C114C1" w:rsidP="00C114C1" w:rsidR="00C114C1">
      <w:pPr>
        <w:rPr>
          <w:b/>
        </w:rPr>
      </w:pPr>
    </w:p>
    <w:p w:rsidRDefault="00C114C1" w:rsidP="00C114C1" w:rsidR="00C114C1">
      <w:pPr>
        <w:jc w:val="center"/>
      </w:pPr>
      <w:r>
        <w:t>Obrazloženje</w:t>
      </w:r>
    </w:p>
    <w:p w:rsidRDefault="00C114C1" w:rsidP="00C114C1" w:rsidR="00C114C1">
      <w:pPr>
        <w:jc w:val="center"/>
        <w:rPr>
          <w:b/>
        </w:rPr>
      </w:pPr>
    </w:p>
    <w:p w:rsidRDefault="00C114C1" w:rsidP="00C114C1" w:rsidR="00C114C1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C114C1" w:rsidP="00C114C1" w:rsidR="00C114C1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C114C1" w:rsidP="00C114C1" w:rsidR="00C114C1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140 dana u ukupnom iznosu od 5.987,36 kuna, da nema zaposlenih, da ima otvoren račun, kao i da nema zaplijenjenih sredstava na ime predujma za namirenje troškova stečajnog postupka.</w:t>
      </w:r>
    </w:p>
    <w:p w:rsidRDefault="00C114C1" w:rsidP="00C114C1" w:rsidR="00C114C1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14C1" w:rsidP="00C114C1" w:rsidR="00C114C1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14C1" w:rsidP="00C114C1" w:rsidR="00C114C1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C114C1" w:rsidP="00C114C1" w:rsidR="00C114C1">
      <w:pPr>
        <w:jc w:val="center"/>
      </w:pPr>
    </w:p>
    <w:p w:rsidRDefault="00C114C1" w:rsidP="00C114C1" w:rsidR="00C114C1">
      <w:pPr>
        <w:jc w:val="center"/>
      </w:pPr>
    </w:p>
    <w:p w:rsidRDefault="00C114C1" w:rsidP="00C114C1" w:rsidR="00C114C1">
      <w:pPr>
        <w:jc w:val="center"/>
      </w:pPr>
      <w:r>
        <w:t xml:space="preserve">U Zadru 5. listopada 2016. </w:t>
      </w:r>
    </w:p>
    <w:p w:rsidRDefault="00C114C1" w:rsidP="00C114C1" w:rsidR="00C114C1">
      <w:pPr>
        <w:jc w:val="both"/>
      </w:pPr>
    </w:p>
    <w:p w:rsidRDefault="00C114C1" w:rsidP="00C114C1" w:rsidR="00C114C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14C1" w:rsidP="00C114C1" w:rsidR="00C114C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C114C1" w:rsidP="00C114C1" w:rsidR="00C114C1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C114C1" w:rsidP="00C114C1" w:rsidR="00C114C1">
      <w:pPr>
        <w:jc w:val="both"/>
        <w:rPr>
          <w:b/>
        </w:rPr>
      </w:pPr>
    </w:p>
    <w:p w:rsidRDefault="00C114C1" w:rsidP="00C114C1" w:rsidR="00C114C1">
      <w:pPr>
        <w:jc w:val="both"/>
        <w:rPr>
          <w:b/>
        </w:rPr>
      </w:pPr>
    </w:p>
    <w:p w:rsidRDefault="00C114C1" w:rsidP="00C114C1" w:rsidR="00C114C1">
      <w:pPr>
        <w:ind w:firstLine="708"/>
        <w:jc w:val="both"/>
      </w:pPr>
      <w:r>
        <w:t>UPUTA O PRAVNOM LIJEKU:</w:t>
      </w:r>
    </w:p>
    <w:p w:rsidRDefault="00C114C1" w:rsidP="00C114C1" w:rsidR="00C114C1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C114C1" w:rsidP="00C114C1" w:rsidR="00C114C1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C114C1" w:rsidP="00C114C1" w:rsidR="00C114C1"/>
    <w:p w:rsidRDefault="00C114C1" w:rsidP="00C114C1" w:rsidR="00C114C1">
      <w:pPr>
        <w:jc w:val="both"/>
      </w:pPr>
    </w:p>
    <w:p w:rsidRDefault="00C114C1" w:rsidP="00C114C1" w:rsidR="00C114C1">
      <w:pPr>
        <w:jc w:val="both"/>
      </w:pPr>
    </w:p>
    <w:p w:rsidRDefault="00C114C1" w:rsidP="00C114C1" w:rsidR="00C114C1">
      <w:pPr>
        <w:ind w:firstLine="705"/>
        <w:jc w:val="both"/>
      </w:pPr>
    </w:p>
    <w:p w:rsidRDefault="00C114C1" w:rsidP="00C114C1" w:rsidR="00C114C1">
      <w:pPr>
        <w:jc w:val="both"/>
        <w:rPr>
          <w:b/>
        </w:rPr>
      </w:pPr>
    </w:p>
    <w:p w:rsidRDefault="00C114C1" w:rsidP="00C114C1" w:rsidR="00C114C1">
      <w:pPr>
        <w:jc w:val="both"/>
      </w:pPr>
    </w:p>
    <w:p w:rsidRDefault="00C114C1" w:rsidP="00C114C1" w:rsidR="00C114C1">
      <w:pPr>
        <w:jc w:val="both"/>
      </w:pPr>
    </w:p>
    <w:p w:rsidRDefault="00C114C1" w:rsidP="00C114C1" w:rsidR="00C114C1">
      <w:pPr>
        <w:ind w:firstLine="360"/>
        <w:jc w:val="both"/>
      </w:pPr>
      <w:r>
        <w:t>DNA: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C114C1" w:rsidP="00C114C1" w:rsidR="00C114C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e-Oglasna ploča suda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>Pisarnici ovog suda</w:t>
      </w:r>
    </w:p>
    <w:p w:rsidRDefault="00C114C1" w:rsidP="00C114C1" w:rsidR="00C114C1">
      <w:pPr>
        <w:numPr>
          <w:ilvl w:val="0"/>
          <w:numId w:val="47"/>
        </w:numPr>
        <w:spacing w:after="0"/>
      </w:pPr>
      <w:r>
        <w:t xml:space="preserve">U spis </w:t>
      </w:r>
    </w:p>
    <w:p w:rsidRDefault="00C114C1" w:rsidP="00C114C1" w:rsidR="00C114C1">
      <w:pPr>
        <w:jc w:val="both"/>
      </w:pPr>
    </w:p>
    <w:p w:rsidRDefault="00C114C1" w:rsidP="00C114C1" w:rsidR="00C114C1">
      <w:pPr>
        <w:ind w:hanging="705" w:left="705"/>
        <w:jc w:val="both"/>
      </w:pPr>
    </w:p>
    <w:p w:rsidRDefault="00C114C1" w:rsidP="00C114C1" w:rsidR="00C114C1">
      <w:pPr>
        <w:ind w:hanging="705" w:left="705"/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C1" w:rsidR="008333A9">
    <w:pPr>
      <w:pStyle w:val="Zaglavlje"/>
    </w:pPr>
    <w:r>
      <w:t>Poslovni broj 5St-655/16-11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4C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96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St-655/2016-9</izvorni_sadrzaj>
    <derivirana_varijabla naziv="DomainObject.Oznaka_1">St-655/2016-9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5987.36</izvorni_sadrzaj>
    <derivirana_varijabla naziv="DomainObject.Predmet.TrenutnaVrijednost_1">5987.36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St-655/2016-9</izvorni_sadrzaj>
    <derivirana_varijabla naziv="DomainObject.PoslovniBrojDokumenta_1">St-655/2016-9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85A7F-2AC2-4CE7-97F4-F78EB8A08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953</properties:Words>
  <properties:Characters>5209</properties:Characters>
  <properties:Lines>135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2016-10-05T11:26:00Z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St-655/2016-9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