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15af" w14:paraId="ec715a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B569F">
        <w:t>1416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EE5721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L.Jagera 3, za pokretanje skraćenog stečajnog postupka  nad dužnikom </w:t>
      </w:r>
      <w:r w:rsidR="00EB569F" w:rsidRPr="00EB569F">
        <w:t>CONEXIO d.o.o. za usluge</w:t>
      </w:r>
      <w:r w:rsidR="00EB569F">
        <w:t xml:space="preserve">, B.Manastir, Imre Nagya 6, </w:t>
      </w:r>
      <w:r>
        <w:t xml:space="preserve">MBS </w:t>
      </w:r>
      <w:r w:rsidR="00EB569F" w:rsidRPr="00EB569F">
        <w:t>030150833</w:t>
      </w:r>
      <w:r>
        <w:t xml:space="preserve">, OIB </w:t>
      </w:r>
      <w:r w:rsidR="00EB569F" w:rsidRPr="00EB569F">
        <w:t>74310984744</w:t>
      </w:r>
      <w:r>
        <w:t>, temeljem članka 430. Stečajnog zakona</w:t>
      </w:r>
      <w:r w:rsidR="00620970">
        <w:t xml:space="preserve"> </w:t>
      </w:r>
      <w:r>
        <w:t xml:space="preserve">( „Narodne novine“ 71/15), dana </w:t>
      </w:r>
      <w:r w:rsidR="00EE5721">
        <w:t>2</w:t>
      </w:r>
      <w:r>
        <w:t xml:space="preserve">. </w:t>
      </w:r>
      <w:r w:rsidR="00EE5721">
        <w:t>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B569F" w:rsidRPr="00EB569F">
        <w:t>CONEXIO d.o.o. za usluge</w:t>
      </w:r>
      <w:r w:rsidR="00EB569F">
        <w:t xml:space="preserve">, B.Manastir, Imre Nagya 6, MBS </w:t>
      </w:r>
      <w:r w:rsidR="00EB569F" w:rsidRPr="00EB569F">
        <w:t>030150833</w:t>
      </w:r>
      <w:r w:rsidR="00EB569F">
        <w:t xml:space="preserve">, OIB </w:t>
      </w:r>
      <w:r w:rsidR="00EB569F" w:rsidRPr="00EB569F">
        <w:t>74310984744</w:t>
      </w:r>
      <w:r w:rsidR="00216F00">
        <w:t xml:space="preserve">, </w:t>
      </w:r>
      <w:r w:rsidR="00D43EFC">
        <w:t xml:space="preserve"> </w:t>
      </w:r>
      <w:r>
        <w:t xml:space="preserve">iznosi </w:t>
      </w:r>
      <w:r w:rsidR="00EB569F">
        <w:t>12.244,00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B569F">
        <w:t>Arpád Kaszab, Mađarska, Kisnemedi, Nyár utca 26, O</w:t>
      </w:r>
      <w:r>
        <w:t xml:space="preserve">IB </w:t>
      </w:r>
      <w:r w:rsidR="00EB569F">
        <w:t>62498372442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B569F">
        <w:t>1416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721">
        <w:t>2</w:t>
      </w:r>
      <w:r>
        <w:t xml:space="preserve">. </w:t>
      </w:r>
      <w:r w:rsidR="00EE5721">
        <w:t>listopada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B569F">
        <w:t>15</w:t>
      </w:r>
      <w:r w:rsidR="00EE5721">
        <w:t>/11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E3B" w:rsidR="00A64E3B">
      <w:r>
        <w:separator/>
      </w:r>
    </w:p>
  </w:endnote>
  <w:endnote w:id="0" w:type="continuationSeparator">
    <w:p w:rsidRDefault="00A64E3B" w:rsidR="00A64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E3B" w:rsidR="00A64E3B">
      <w:r>
        <w:separator/>
      </w:r>
    </w:p>
  </w:footnote>
  <w:footnote w:id="0" w:type="continuationSeparator">
    <w:p w:rsidRDefault="00A64E3B" w:rsidR="00A64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6F00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0547D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4E3B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13D2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B569F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E751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E7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E7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St-1416/2017</izvorni_sadrzaj>
    <derivirana_varijabla naziv="DomainObject.Predmet.OznakaBroj_1">St-1416/2017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CONEXIO d.o.o. za usluge</item>
    </izvorni_sadrzaj>
    <derivirana_varijabla naziv="DomainObject.Predmet.SudioniciListNaziv_1">
      <item>FINA RC OSIJEK</item>
      <item>CONEXIO d.o.o. za usluge</item>
    </derivirana_varijabla>
  </DomainObject.Predmet.SudioniciListNaziv>
  <DomainObject.Predmet.SudioniciListAdressOIB>
    <izvorni_sadrzaj>
      <item>FINA RC OSIJEK, OIB 85821130368</item>
      <item>CONEXIO d.o.o. za usluge, OIB 74310984744, Imre Nagya 6,31300 Beli Manastir</item>
    </izvorni_sadrzaj>
    <derivirana_varijabla naziv="DomainObject.Predmet.SudioniciListAdressOIB_1">
      <item>FINA RC OSIJEK, OIB 85821130368</item>
      <item>CONEXIO d.o.o. za usluge, OIB 74310984744,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74310984744</item>
    </izvorni_sadrzaj>
    <derivirana_varijabla naziv="DomainObject.Predmet.SudioniciListNazivOIB_1">
      <item>, OIB 85821130368</item>
      <item>, OIB 74310984744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1942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2017-09-29T09:25:00Z</dcterms:created>
  <dc:creator>Korisnik</dc:creator>
  <cp:lastModifiedBy>Maja Videnović</cp:lastModifiedBy>
  <cp:lastPrinted>2017-09-29T08:02:00Z</cp:lastPrinted>
  <dcterms:modified xmlns:xsi="http://www.w3.org/2001/XMLSchema-instance" xsi:type="dcterms:W3CDTF">2017-10-02T05:50:00Z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