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c18e" w14:paraId="e76c18e" w:rsidRDefault="00AE649C" w:rsidP="00FA5B5E" w:rsidR="00AE649C" w:rsidRPr="00B76F3C">
      <w:pPr>
        <w:pStyle w:val="Naslov3"/>
        <w15:collapsed w:val="false"/>
      </w:pPr>
    </w:p>
    <w:p w:rsidRDefault="00E02C44" w:rsidP="00E02C44" w:rsidR="00E02C4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St-178/2016-3.</w:t>
      </w:r>
    </w:p>
    <w:p w:rsidRDefault="00E02C44" w:rsidP="00E02C44" w:rsidR="00E02C44">
      <w:pPr>
        <w:outlineLvl w:val="0"/>
        <w:rPr>
          <w:rFonts w:cs="Arial" w:hAnsi="Arial" w:ascii="Arial"/>
          <w:noProof/>
        </w:rPr>
      </w:pPr>
    </w:p>
    <w:p w:rsidRDefault="00E02C44" w:rsidP="00E02C44" w:rsidR="00E02C44">
      <w:pPr>
        <w:jc w:val="center"/>
        <w:rPr>
          <w:rFonts w:cs="Arial" w:hAnsi="Arial" w:ascii="Arial"/>
          <w:b/>
          <w:noProof/>
        </w:rPr>
      </w:pPr>
    </w:p>
    <w:p w:rsidRDefault="00E02C44" w:rsidP="00E02C44" w:rsidR="00E02C4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02C44" w:rsidP="00E02C44" w:rsidR="00E02C44">
      <w:pPr>
        <w:rPr>
          <w:rFonts w:cs="Arial" w:hAnsi="Arial" w:ascii="Arial"/>
          <w:b/>
          <w:noProof/>
        </w:rPr>
      </w:pPr>
    </w:p>
    <w:p w:rsidRDefault="00E02C44" w:rsidP="00E02C44" w:rsidR="00E02C4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02C44" w:rsidP="00E02C44" w:rsidR="00E02C44">
      <w:pPr>
        <w:outlineLvl w:val="0"/>
        <w:rPr>
          <w:rFonts w:cs="Arial" w:hAnsi="Arial" w:ascii="Arial"/>
          <w:noProof/>
        </w:rPr>
      </w:pPr>
    </w:p>
    <w:p w:rsidRDefault="00E02C44" w:rsidP="00E02C44" w:rsidR="00E02C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MIŠIĆ PRIJEVOZ d.o.o. za trgovinu, proizvodnju i usluge iz Virovitice, Vladimira Nazora 3, MBS 010060501, OIB 10862112668, d</w:t>
      </w:r>
      <w:r>
        <w:rPr>
          <w:rFonts w:cs="Arial" w:hAnsi="Arial" w:ascii="Arial"/>
          <w:noProof/>
        </w:rPr>
        <w:t>ana 20. travnja 2016. godine</w:t>
      </w:r>
    </w:p>
    <w:p w:rsidRDefault="00E02C44" w:rsidP="00E02C44" w:rsidR="00E02C44">
      <w:pPr>
        <w:ind w:firstLine="851"/>
        <w:jc w:val="both"/>
        <w:rPr>
          <w:rFonts w:cs="Arial" w:hAnsi="Arial" w:ascii="Arial"/>
          <w:noProof/>
        </w:rPr>
      </w:pPr>
    </w:p>
    <w:p w:rsidRDefault="00E02C44" w:rsidP="00E02C44" w:rsidR="00E02C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02C44" w:rsidP="00E02C44" w:rsidR="00E02C44">
      <w:pPr>
        <w:jc w:val="center"/>
        <w:rPr>
          <w:rFonts w:cs="Arial" w:hAnsi="Arial" w:ascii="Arial"/>
        </w:rPr>
      </w:pPr>
    </w:p>
    <w:p w:rsidRDefault="00E02C44" w:rsidP="00E02C44" w:rsidR="00E02C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Siniši Mišiću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Tina Ujevića 32, OIB 56586288680, kao osobi ovlaštenoj za zastupanje dužnika po zakonu da u roku od 8 dana plati predujam za namirenje troškova stečajnog postupka i to iznos od 1.000,00 kuna u Fond za namirenje troškova postupka koji se vodi kod ovog suda IBAN:HR6123900011300000630 Model HR05 50-178-16 i dodatni iznos predujma od 10.000,00 kuna, na račun ovog suda IBAN:HR6123900011300000630, Model HR 05 540-178-16. Rok od 8 dana počinje teći istekom 8 dana od dana objave ovog rješenja na e-oglasnoj ploči ovog suda. </w:t>
      </w:r>
    </w:p>
    <w:p w:rsidRDefault="00E02C44" w:rsidP="00E02C44" w:rsidR="00E02C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02C44" w:rsidP="00E02C44" w:rsidR="00E02C4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Siniša Mišić iz </w:t>
      </w:r>
      <w:proofErr w:type="spellStart"/>
      <w:r>
        <w:rPr>
          <w:rFonts w:cs="Arial" w:hAnsi="Arial" w:ascii="Arial"/>
          <w:lang w:eastAsia="hr-HR"/>
        </w:rPr>
        <w:t>Čemernice</w:t>
      </w:r>
      <w:proofErr w:type="spellEnd"/>
      <w:r>
        <w:rPr>
          <w:rFonts w:cs="Arial" w:hAnsi="Arial" w:ascii="Arial"/>
          <w:lang w:eastAsia="hr-HR"/>
        </w:rPr>
        <w:t xml:space="preserve">, Tina Ujevića 32, OIB 56586288680,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E02C44" w:rsidP="00E02C44" w:rsidR="00E02C4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Siniši Mišiću iz </w:t>
      </w:r>
      <w:proofErr w:type="spellStart"/>
      <w:r>
        <w:rPr>
          <w:rFonts w:cs="Arial" w:hAnsi="Arial" w:ascii="Arial"/>
          <w:lang w:eastAsia="hr-HR"/>
        </w:rPr>
        <w:t>Čemernice</w:t>
      </w:r>
      <w:proofErr w:type="spellEnd"/>
      <w:r>
        <w:rPr>
          <w:rFonts w:cs="Arial" w:hAnsi="Arial" w:ascii="Arial"/>
          <w:lang w:eastAsia="hr-HR"/>
        </w:rPr>
        <w:t xml:space="preserve">, Tina Ujevića 32, OIB 56586288680,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51-178-16,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HR05 540-178-16.</w:t>
      </w:r>
    </w:p>
    <w:p w:rsidRDefault="00E02C44" w:rsidP="00E02C44" w:rsidR="00E02C4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E02C44" w:rsidP="00E02C44" w:rsidR="00E02C44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E02C44" w:rsidP="00E02C44" w:rsidR="00E02C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707 dana, u ukupnom iznosu od 309.835,65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02C44" w:rsidP="00E02C44" w:rsidR="00E02C44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02C44" w:rsidP="00E02C44" w:rsidR="00E02C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E02C44" w:rsidP="00E02C44" w:rsidR="00E02C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Siniša Mišić iz </w:t>
      </w:r>
      <w:proofErr w:type="spellStart"/>
      <w:r>
        <w:rPr>
          <w:rFonts w:cs="Arial" w:hAnsi="Arial" w:ascii="Arial"/>
          <w:lang w:eastAsia="hr-HR"/>
        </w:rPr>
        <w:t>Čemernice</w:t>
      </w:r>
      <w:proofErr w:type="spellEnd"/>
      <w:r>
        <w:rPr>
          <w:rFonts w:cs="Arial" w:hAnsi="Arial" w:ascii="Arial"/>
          <w:lang w:eastAsia="hr-HR"/>
        </w:rPr>
        <w:t xml:space="preserve">, Tina Ujevića 32, OIB 56586288680,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707 dana, u ukupnom iznosu od 309.835,65 kn.</w:t>
      </w:r>
    </w:p>
    <w:p w:rsidRDefault="00E02C44" w:rsidP="00E02C44" w:rsidR="00E02C4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>računa, sud ocjenjuje da je postojanje stečajnog razloga i obveza podnošenja prijedloga za pokretanja stečajnog postupka za osobu ovlaštenu za zastupanje dužnika po zakonu Siniši Mišiću postojala istekom razdoblja od 60 dana i ona je najkasnije u daljnjem roku od 21 dana bila dužna podnijeti prijedlog za pokretanje stečajnog postupka, što nije učinila.</w:t>
      </w:r>
    </w:p>
    <w:p w:rsidRDefault="00E02C44" w:rsidP="00E02C44" w:rsidR="00E02C4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E02C44" w:rsidP="00E02C44" w:rsidR="00E02C4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E02C44" w:rsidP="00E02C44" w:rsidR="00E02C44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20</w:t>
      </w:r>
      <w:r>
        <w:rPr>
          <w:rFonts w:cs="Arial" w:hAnsi="Arial" w:ascii="Arial"/>
          <w:noProof/>
        </w:rPr>
        <w:t>. travnja 2016. godine</w:t>
      </w:r>
    </w:p>
    <w:p w:rsidRDefault="00E02C44" w:rsidP="00E02C44" w:rsidR="00E02C44">
      <w:pPr>
        <w:jc w:val="center"/>
        <w:rPr>
          <w:rFonts w:cs="Arial" w:eastAsia="Calibri" w:hAnsi="Arial" w:ascii="Arial"/>
        </w:rPr>
      </w:pPr>
    </w:p>
    <w:p w:rsidRDefault="00E02C44" w:rsidP="00E02C44" w:rsidR="00E02C4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E02C44" w:rsidP="00E02C44" w:rsidR="00E02C4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</w:t>
      </w: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 xml:space="preserve">   TOMISLAV MRAZOVIĆ</w:t>
      </w:r>
    </w:p>
    <w:p w:rsidRDefault="00E02C44" w:rsidP="00E02C44" w:rsidR="00E02C44">
      <w:pPr>
        <w:rPr>
          <w:rFonts w:cs="Arial" w:eastAsia="Calibri" w:hAnsi="Arial" w:ascii="Arial"/>
        </w:rPr>
      </w:pPr>
    </w:p>
    <w:p w:rsidRDefault="00E02C44" w:rsidP="00E02C44" w:rsidR="00E02C44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02C44" w:rsidP="00E02C44" w:rsidR="00E02C44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E02C44" w:rsidP="00E02C44" w:rsidR="00E02C44">
      <w:pPr>
        <w:rPr>
          <w:rFonts w:cs="Arial" w:hAnsi="Arial" w:ascii="Arial"/>
        </w:rPr>
      </w:pPr>
      <w:bookmarkStart w:name="_GoBack" w:id="0"/>
      <w:bookmarkEnd w:id="0"/>
    </w:p>
    <w:p w:rsidRDefault="00E02C44" w:rsidP="00E02C44" w:rsidR="00E02C44">
      <w:pPr>
        <w:rPr>
          <w:rFonts w:cs="Arial" w:eastAsia="Calibri" w:hAnsi="Arial" w:ascii="Arial"/>
        </w:rPr>
      </w:pPr>
    </w:p>
    <w:p w:rsidRDefault="00E02C44" w:rsidP="00E02C44" w:rsidR="00E02C44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02C44" w:rsidP="00E02C44" w:rsidR="00E02C44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E02C44" w:rsidP="00E02C44" w:rsidR="00E02C4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E02C44" w:rsidP="00E02C44" w:rsidR="00E02C44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E02C44" w:rsidP="00E02C44" w:rsidR="00E02C44">
      <w:pPr>
        <w:rPr>
          <w:rFonts w:cs="Arial" w:hAnsi="Arial" w:ascii="Arial"/>
        </w:rPr>
      </w:pPr>
      <w:r>
        <w:rPr>
          <w:rFonts w:cs="Arial" w:hAnsi="Arial" w:ascii="Arial"/>
        </w:rPr>
        <w:t>Bj.20.4.2016.g.</w:t>
      </w:r>
    </w:p>
    <w:p w:rsidRDefault="00E02C44" w:rsidP="00E02C44" w:rsidR="00E02C44">
      <w:pPr>
        <w:rPr>
          <w:rFonts w:cs="Arial" w:eastAsia="Calibri" w:hAnsi="Arial" w:ascii="Arial"/>
        </w:rPr>
      </w:pPr>
    </w:p>
    <w:p w:rsidRDefault="00E02C44" w:rsidP="00E02C44" w:rsidR="00E02C44">
      <w:pPr>
        <w:rPr>
          <w:rFonts w:cs="Arial" w:eastAsia="Calibri" w:hAnsi="Arial" w:ascii="Arial"/>
        </w:rPr>
      </w:pPr>
    </w:p>
    <w:p w:rsidRDefault="00E02C44" w:rsidP="00E02C44" w:rsidR="00E02C44">
      <w:pPr>
        <w:rPr>
          <w:rFonts w:cs="Arial" w:eastAsia="Times New Roman" w:hAnsi="Arial" w:ascii="Arial"/>
        </w:rPr>
      </w:pPr>
    </w:p>
    <w:p w:rsidRDefault="00E02C44" w:rsidP="00E02C44" w:rsidR="00E02C44">
      <w:pPr>
        <w:pStyle w:val="Poetniodjeljak"/>
        <w:rPr>
          <w:rFonts w:cs="Arial" w:hAnsi="Arial" w:ascii="Arial"/>
        </w:rPr>
      </w:pPr>
    </w:p>
    <w:p w:rsidRDefault="00E02C44" w:rsidP="00E02C44" w:rsidR="00E02C44">
      <w:pPr>
        <w:pStyle w:val="NormaleSPIS"/>
        <w:rPr>
          <w:rFonts w:cs="Arial" w:hAnsi="Arial" w:ascii="Arial"/>
          <w:noProof/>
        </w:rPr>
      </w:pPr>
    </w:p>
    <w:p w:rsidRDefault="00E02C44" w:rsidP="00E02C44" w:rsidR="00E02C44">
      <w:pPr>
        <w:rPr>
          <w:rFonts w:cs="Arial" w:hAnsi="Arial" w:ascii="Arial"/>
        </w:rPr>
      </w:pPr>
    </w:p>
    <w:p w:rsidRDefault="00E02C44" w:rsidP="00E02C44" w:rsidR="00E02C44">
      <w:pPr>
        <w:rPr>
          <w:rFonts w:cs="Arial" w:hAnsi="Arial" w:ascii="Arial"/>
        </w:rPr>
      </w:pPr>
    </w:p>
    <w:p w:rsidRDefault="00E02C44" w:rsidP="00E02C44" w:rsidR="00E02C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02C44" w:rsidP="00E02C44" w:rsidR="00E02C44">
      <w:pPr>
        <w:jc w:val="both"/>
        <w:rPr>
          <w:rFonts w:cs="Arial" w:eastAsia="Times New Roman" w:hAnsi="Arial" w:ascii="Arial"/>
        </w:rPr>
      </w:pPr>
    </w:p>
    <w:p w:rsidRDefault="00E02C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C44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St-178/2016-3</izvorni_sadrzaj>
    <derivirana_varijabla naziv="DomainObject.Oznaka_1">St-178/2016-3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MIŠIĆ PRIJEVOZ društvo s ograničenom odgovornošću za trgovinu, proizvodnju i usluge, Virovitica zastupanog po punomoćniku SINIŠA MIŠIĆ</izvorni_sadrzaj>
    <derivirana_varijabla naziv="DomainObject.Predmet.ProtustrankaFormated_1">  MIŠIĆ PRIJEVOZ društvo s ograničenom odgovornošću za trgovinu, proizvodnju i usluge, Virovitica zastupanog po punomoćniku SINIŠA MIŠIĆ</derivirana_varijabla>
  </DomainObject.Predmet.ProtustrankaFormated>
  <DomainObject.Predmet.ProtustrankaFormatedOIB>
    <izvorni_sadrzaj>  MIŠIĆ PRIJEVOZ društvo s ograničenom odgovornošću za trgovinu, proizvodnju i usluge, Virovitica, OIB 10862112668 zastupanog po punomoćniku SINIŠA MIŠIĆ</izvorni_sadrzaj>
    <derivirana_varijabla naziv="DomainObject.Predmet.ProtustrankaFormatedOIB_1">  MIŠIĆ PRIJEVOZ društvo s ograničenom odgovornošću za trgovinu, proizvodnju i usluge, Virovitica, OIB 10862112668 zastupanog po punomoćniku SINIŠA MIŠIĆ</derivirana_varijabla>
  </DomainObject.Predmet.ProtustrankaFormatedOIB>
  <DomainObject.Predmet.ProtustrankaFormatedWithAdress>
    <izvorni_sadrzaj> MIŠIĆ PRIJEVOZ društvo s ograničenom odgovornošću za trgovinu, proizvodnju i usluge, Virovitica, Vladimira Nazora 3, 33000 Virovitica zastupanog po punomoćniku SINIŠA MIŠIĆ</izvorni_sadrzaj>
    <derivirana_varijabla naziv="DomainObject.Predmet.ProtustrankaFormatedWithAdress_1"> MIŠIĆ PRIJEVOZ društvo s ograničenom odgovornošću za trgovinu, proizvodnju i usluge, Virovitica, Vladimira Nazora 3, 33000 Virovitica zastupanog po punomoćniku SINIŠA MIŠIĆ</derivirana_varijabla>
  </DomainObject.Predmet.ProtustrankaFormatedWithAdress>
  <DomainObject.Predmet.ProtustrankaFormatedWithAdressOIB>
    <izvorni_sadrzaj> MIŠIĆ PRIJEVOZ društvo s ograničenom odgovornošću za trgovinu, proizvodnju i usluge, Virovitica, OIB 10862112668, Vladimira Nazora 3, 33000 Virovitica zastupanog po punomoćniku SINIŠA MIŠIĆ</izvorni_sadrzaj>
    <derivirana_varijabla naziv="DomainObject.Predmet.ProtustrankaFormatedWithAdressOIB_1"> MIŠIĆ PRIJEVOZ društvo s ograničenom odgovornošću za trgovinu, proizvodnju i usluge, Virovitica, OIB 10862112668, Vladimira Nazora 3, 33000 Virovitica zastupanog po punomoćniku SINIŠA MIŠIĆ</derivirana_varijabla>
  </DomainObject.Predmet.ProtustrankaFormatedWithAdressOIB>
  <DomainObject.Predmet.ProtustrankaWithAdress>
    <izvorni_sadrzaj>MIŠIĆ PRIJEVOZ društvo s ograničenom odgovornošću za trgovinu, proizvodnju i usluge, Virovitica Vladimira Nazora 3, 33000 Virovitica</izvorni_sadrzaj>
    <derivirana_varijabla naziv="DomainObject.Predmet.ProtustrankaWithAdress_1">MIŠIĆ PRIJEVOZ društvo s ograničenom odgovornošću za trgovinu, proizvodnju i usluge, Virovitica Vladimira Nazora 3, 33000 Virovitica</derivirana_varijabla>
  </DomainObject.Predmet.ProtustrankaWithAdress>
  <DomainObject.Predmet.ProtustrankaWithAdressOIB>
    <izvorni_sadrzaj>MIŠIĆ PRIJEVOZ društvo s ograničenom odgovornošću za trgovinu, proizvodnju i usluge, Virovitica, OIB 10862112668, Vladimira Nazora 3, 33000 Virovitica</izvorni_sadrzaj>
    <derivirana_varijabla naziv="DomainObject.Predmet.ProtustrankaWithAdressOIB_1">MIŠIĆ PRIJEVOZ društvo s ograničenom odgovornošću za trgovinu, proizvodnju i usluge, Virovitica, OIB 10862112668, Vladimira Nazora 3, 33000 Virovitica</derivirana_varijabla>
  </DomainObject.Predmet.ProtustrankaWithAdressOIB>
  <DomainObject.Predmet.ProtustrankaNazivFormated>
    <izvorni_sadrzaj>MIŠIĆ PRIJEVOZ društvo s ograničenom odgovornošću za trgovinu, proizvodnju i usluge, Virovitica</izvorni_sadrzaj>
    <derivirana_varijabla naziv="DomainObject.Predmet.ProtustrankaNazivFormated_1">MIŠIĆ PRIJEVOZ društvo s ograničenom odgovornošću za trgovinu, proizvodnju i usluge, Virovitica</derivirana_varijabla>
  </DomainObject.Predmet.ProtustrankaNazivFormated>
  <DomainObject.Predmet.ProtustrankaNazivFormatedOIB>
    <izvorni_sadrzaj>MIŠIĆ PRIJEVOZ društvo s ograničenom odgovornošću za trgovinu, proizvodnju i usluge, Virovitica, OIB 10862112668</izvorni_sadrzaj>
    <derivirana_varijabla naziv="DomainObject.Predmet.ProtustrankaNazivFormatedOIB_1">MIŠIĆ PRIJEVOZ društvo s ograničenom odgovornošću za trgovinu, proizvodnju i usluge, Virovitica, OIB 10862112668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MIŠIĆ PRIJEVOZ društvo s ograničenom odgovornošću za trgovinu, proizvodnju i usluge, Virovitica zastupanog po punomoćniku SINIŠA MIŠIĆ</item>
    </izvorni_sadrzaj>
    <derivirana_varijabla naziv="DomainObject.Predmet.ProtuStrankaListFormated_1">
      <item>MIŠIĆ PRIJEVOZ društvo s ograničenom odgovornošću za trgovinu, proizvodnju i usluge, Virovitica zastupanog po punomoćniku SINIŠA MIŠIĆ</item>
    </derivirana_varijabla>
  </DomainObject.Predmet.ProtuStrankaListFormated>
  <DomainObject.Predmet.ProtuStrankaListFormatedOIB>
    <izvorni_sadrzaj>
      <item>MIŠIĆ PRIJEVOZ društvo s ograničenom odgovornošću za trgovinu, proizvodnju i usluge, Virovitica, OIB 10862112668 zastupanog po punomoćniku SINIŠA MIŠIĆ</item>
    </izvorni_sadrzaj>
    <derivirana_varijabla naziv="DomainObject.Predmet.ProtuStrankaListFormatedOIB_1">
      <item>MIŠIĆ PRIJEVOZ društvo s ograničenom odgovornošću za trgovinu, proizvodnju i usluge, Virovitica, OIB 10862112668 zastupanog po punomoćniku SINIŠA MIŠIĆ</item>
    </derivirana_varijabla>
  </DomainObject.Predmet.ProtuStrankaListFormatedOIB>
  <DomainObject.Predmet.ProtuStrankaListFormatedWithAdress>
    <izvorni_sadrzaj>
      <item>MIŠIĆ PRIJEVOZ društvo s ograničenom odgovornošću za trgovinu, proizvodnju i usluge, Virovitica, Vladimira Nazora 3, 33000 Virovitica zastupanog po punomoćniku SINIŠA MIŠIĆ</item>
    </izvorni_sadrzaj>
    <derivirana_varijabla naziv="DomainObject.Predmet.ProtuStrankaListFormatedWithAdress_1">
      <item>MIŠIĆ PRIJEVOZ društvo s ograničenom odgovornošću za trgovinu, proizvodnju i usluge, Virovitica, Vladimira Nazora 3, 33000 Virovitica zastupanog po punomoćniku SINIŠA MIŠIĆ</item>
    </derivirana_varijabla>
  </DomainObject.Predmet.ProtuStrankaListFormatedWithAdress>
  <DomainObject.Predmet.ProtuStrankaListFormatedWithAdressOIB>
    <izvorni_sadrzaj>
      <item>MIŠIĆ PRIJEVOZ društvo s ograničenom odgovornošću za trgovinu, proizvodnju i usluge, Virovitica, OIB 10862112668, Vladimira Nazora 3, 33000 Virovitica zastupanog po punomoćniku SINIŠA MIŠIĆ</item>
    </izvorni_sadrzaj>
    <derivirana_varijabla naziv="DomainObject.Predmet.ProtuStrankaListFormatedWithAdressOIB_1">
      <item>MIŠIĆ PRIJEVOZ društvo s ograničenom odgovornošću za trgovinu, proizvodnju i usluge, Virovitica, OIB 10862112668, Vladimira Nazora 3, 33000 Virovitica zastupanog po punomoćniku SINIŠA MIŠIĆ</item>
    </derivirana_varijabla>
  </DomainObject.Predmet.ProtuStrankaListFormatedWithAdressOIB>
  <DomainObject.Predmet.ProtuStrankaListNazivFormated>
    <izvorni_sadrzaj>
      <item>MIŠIĆ PRIJEVOZ društvo s ograničenom odgovornošću za trgovinu, proizvodnju i usluge, Virovitica</item>
    </izvorni_sadrzaj>
    <derivirana_varijabla naziv="DomainObject.Predmet.ProtuStrankaListNazivFormated_1">
      <item>MIŠIĆ PRIJEVOZ društvo s ograničenom odgovornošću za trgovinu, proizvodnju i usluge, Virovitica</item>
    </derivirana_varijabla>
  </DomainObject.Predmet.ProtuStrankaListNazivFormated>
  <DomainObject.Predmet.ProtuStrankaListNazivFormatedOIB>
    <izvorni_sadrzaj>
      <item>MIŠIĆ PRIJEVOZ društvo s ograničenom odgovornošću za trgovinu, proizvodnju i usluge, Virovitica, OIB 10862112668</item>
    </izvorni_sadrzaj>
    <derivirana_varijabla naziv="DomainObject.Predmet.ProtuStrankaListNazivFormatedOIB_1">
      <item>MIŠIĆ PRIJEVOZ društvo s ograničenom odgovornošću za trgovinu, proizvodnju i usluge, Virovitica, OIB 10862112668</item>
    </derivirana_varijabla>
  </DomainObject.Predmet.ProtuStrankaListNazivFormatedOIB>
  <DomainObject.Predmet.OstaliListFormated>
    <izvorni_sadrzaj>
      <item>SINIŠA MIŠIĆ punomoćnik sudionika u postupku MIŠIĆ PRIJEVOZ društvo s ograničenom odgovornošću za trgovinu, proizvodnju i usluge, Virovitica</item>
    </izvorni_sadrzaj>
    <derivirana_varijabla naziv="DomainObject.Predmet.OstaliListFormated_1">
      <item>SINIŠA MIŠIĆ punomoćnik sudionika u postupku MIŠIĆ PRIJEVOZ društvo s ograničenom odgovornošću za trgovinu, proizvodnju i usluge, Virovitica</item>
    </derivirana_varijabla>
  </DomainObject.Predmet.OstaliListFormated>
  <DomainObject.Predmet.OstaliListFormatedOIB>
    <izvorni_sadrzaj>
      <item>SINIŠA MIŠIĆ, OIB 56586288680 punomoćnik sudionika u postupku MIŠIĆ PRIJEVOZ društvo s ograničenom odgovornošću za trgovinu, proizvodnju i usluge, Virovitica</item>
    </izvorni_sadrzaj>
    <derivirana_varijabla naziv="DomainObject.Predmet.OstaliListFormatedOIB_1">
      <item>SINIŠA MIŠIĆ, OIB 56586288680 punomoćnik sudionika u postupku MIŠIĆ PRIJEVOZ društvo s ograničenom odgovornošću za trgovinu, proizvodnju i usluge, Virovitica</item>
    </derivirana_varijabla>
  </DomainObject.Predmet.OstaliListFormatedOIB>
  <DomainObject.Predmet.OstaliListFormatedWithAdress>
    <izvorni_sadrzaj>
      <item>SINIŠA MIŠIĆ, Tina Ujevića 32, 33000 Čemernica punomoćnik sudionika u postupku MIŠIĆ PRIJEVOZ društvo s ograničenom odgovornošću za trgovinu, proizvodnju i usluge, Virovitica</item>
    </izvorni_sadrzaj>
    <derivirana_varijabla naziv="DomainObject.Predmet.OstaliListFormatedWithAdress_1">
      <item>SINIŠA MIŠIĆ, Tina Ujevića 32, 33000 Čemernica punomoćnik sudionika u postupku MIŠIĆ PRIJEVOZ društvo s ograničenom odgovornošću za trgovinu, proizvodnju i usluge, Virovitica</item>
    </derivirana_varijabla>
  </DomainObject.Predmet.OstaliListFormatedWithAdress>
  <DomainObject.Predmet.OstaliListFormatedWithAdressOIB>
    <izvorni_sadrzaj>
      <item>SINIŠA MIŠIĆ, OIB 56586288680, Tina Ujevića 32, 33000 Čemernica punomoćnik sudionika u postupku MIŠIĆ PRIJEVOZ društvo s ograničenom odgovornošću za trgovinu, proizvodnju i usluge, Virovitica</item>
    </izvorni_sadrzaj>
    <derivirana_varijabla naziv="DomainObject.Predmet.OstaliListFormatedWithAdressOIB_1">
      <item>SINIŠA MIŠIĆ, OIB 56586288680, Tina Ujevića 32, 33000 Čemernica punomoćnik sudionika u postupku MIŠIĆ PRIJEVOZ društvo s ograničenom odgovornošću za trgovinu, proizvodnju i usluge, Virovitica</item>
    </derivirana_varijabla>
  </DomainObject.Predmet.OstaliListFormatedWithAdressOIB>
  <DomainObject.Predmet.OstaliListNazivFormated>
    <izvorni_sadrzaj>
      <item>SINIŠA MIŠIĆ</item>
    </izvorni_sadrzaj>
    <derivirana_varijabla naziv="DomainObject.Predmet.OstaliListNazivFormated_1">
      <item>SINIŠA MIŠIĆ</item>
    </derivirana_varijabla>
  </DomainObject.Predmet.OstaliListNazivFormated>
  <DomainObject.Predmet.OstaliListNazivFormatedOIB>
    <izvorni_sadrzaj>
      <item>SINIŠA MIŠIĆ, OIB 56586288680</item>
    </izvorni_sadrzaj>
    <derivirana_varijabla naziv="DomainObject.Predmet.OstaliListNazivFormatedOIB_1">
      <item>SINIŠA MIŠIĆ, OIB 56586288680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St-178/2016-3</izvorni_sadrzaj>
    <derivirana_varijabla naziv="DomainObject.PoslovniBrojDokumenta_1">St-178/2016-3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MIŠIĆ PRIJEVOZ društvo s ograničenom odgovornošću za trgovinu, proizvodnju i usluge, Virovitica</izvorni_sadrzaj>
    <derivirana_varijabla naziv="DomainObject.Predmet.ProtustrankaIDrugi_1">MIŠIĆ PRIJEVOZ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MIŠIĆ PRIJEVOZ društvo s ograničenom odgovornošću za trgovinu, proizvodnju i usluge, Virovitica, OIB 10862112668, Vladimira Nazora 3, 33000 Virovitica</izvorni_sadrzaj>
    <derivirana_varijabla naziv="DomainObject.Predmet.ProtustrankaIDrugiAdressOIB_1">MIŠIĆ PRIJEVOZ društvo s ograničenom odgovornošću za trgovinu, proizvodnju i usluge, Virovitica, OIB 10862112668, Vladimira Nazora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MIŠIĆ PRIJEVOZ društvo s ograničenom odgovornošću za trgovinu, proizvodnju i usluge, Virovitica</item>
      <item>SINIŠA MIŠIĆ</item>
    </izvorni_sadrzaj>
    <derivirana_varijabla naziv="DomainObject.Predmet.SudioniciListNaziv_1">
      <item>FINA, RC ZAGREB, Podružnica Bjelovar</item>
      <item>MIŠIĆ PRIJEVOZ društvo s ograničenom odgovornošću za trgovinu, proizvodnju i usluge, Virovitica</item>
      <item>SINIŠA MIŠIĆ</item>
    </derivirana_varijabla>
  </DomainObject.Predmet.SudioniciListNaziv>
  <DomainObject.Predmet.SudioniciListAdressOIB>
    <izvorni_sadrzaj>
      <item>FINA, RC ZAGREB, Podružnica Bjelovar, OIB 85821130368, F. Supila 4,43000 Bjelovar</item>
      <item>MIŠIĆ PRIJEVOZ društvo s ograničenom odgovornošću za trgovinu, proizvodnju i usluge, Virovitica, OIB 10862112668, Vladimira Nazora 3,33000 Virovitica</item>
      <item>SINIŠA MIŠIĆ, OIB 56586288680, Tina Ujevića 32,33000 Čemernica</item>
    </izvorni_sadrzaj>
    <derivirana_varijabla naziv="DomainObject.Predmet.SudioniciListAdressOIB_1">
      <item>FINA, RC ZAGREB, Podružnica Bjelovar, OIB 85821130368, F. Supila 4,43000 Bjelovar</item>
      <item>MIŠIĆ PRIJEVOZ društvo s ograničenom odgovornošću za trgovinu, proizvodnju i usluge, Virovitica, OIB 10862112668, Vladimira Nazora 3,33000 Virovitica</item>
      <item>SINIŠA MIŠIĆ, OIB 56586288680, Tina Ujevića 32,33000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FB626-A378-4757-867B-6FEF0E23B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992</properties:Words>
  <properties:Characters>5527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2016-04-20T07:08:00Z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