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0110" w14:paraId="4010110" w:rsidRDefault="00E17DC9" w:rsidP="00E17DC9" w:rsidR="00E17DC9">
      <w:pPr>
        <w:jc w:val="right"/>
        <w15:collapsed w:val="false"/>
      </w:pPr>
      <w:r>
        <w:t>6 St-</w:t>
      </w:r>
      <w:r w:rsidR="00B44BB9">
        <w:t>793</w:t>
      </w:r>
      <w:r w:rsidR="00707DBB">
        <w:t>/16-</w:t>
      </w:r>
      <w:r w:rsidR="00B44BB9">
        <w:t>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5371C4" w:rsidR="00686ACA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5371C4" w:rsidR="00451DD6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B44BB9">
        <w:t xml:space="preserve">FINA RC Osijek Podružnica Osijek za otvaranje stečajnog postupka nad dužnikom </w:t>
      </w:r>
      <w:r w:rsidR="00B44BB9">
        <w:rPr>
          <w:b/>
        </w:rPr>
        <w:t>ŠUTALO d.o.o., Erdut, Žrtava domovinskog rata 4, OIB: 58191464086, MBS: 030102422</w:t>
      </w:r>
      <w:r w:rsidR="00686ACA">
        <w:t xml:space="preserve">, </w:t>
      </w:r>
      <w:r w:rsidR="003B4C28">
        <w:t xml:space="preserve">dana </w:t>
      </w:r>
      <w:r w:rsidR="00B44BB9">
        <w:t>19. siječnja 2017. g.,</w:t>
      </w:r>
      <w:r w:rsidR="003B4C28">
        <w:t xml:space="preserve"> </w:t>
      </w:r>
      <w:r>
        <w:t xml:space="preserve"> </w:t>
      </w:r>
    </w:p>
    <w:p w:rsidRDefault="00B44BB9" w:rsidP="00B44BB9" w:rsidR="00FE0B24">
      <w:pPr>
        <w:pStyle w:val="Tijeloteksta"/>
        <w:tabs>
          <w:tab w:pos="915" w:val="left"/>
        </w:tabs>
      </w:pPr>
      <w:r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B44BB9">
        <w:t xml:space="preserve">Dobro Šutalo, OIB: 15952562433, Erdut, Žrtava domovinskog rata 4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>
        <w:rPr>
          <w:b/>
        </w:rPr>
        <w:t>4</w:t>
      </w:r>
      <w:r w:rsidR="00E17DC9" w:rsidRPr="00E17DC9">
        <w:rPr>
          <w:b/>
        </w:rPr>
        <w:t>.000,00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B44BB9">
        <w:rPr>
          <w:b/>
        </w:rPr>
        <w:t>793</w:t>
      </w:r>
      <w:r w:rsidR="00707DBB">
        <w:rPr>
          <w:b/>
        </w:rPr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B44BB9">
        <w:rPr>
          <w:b/>
        </w:rPr>
        <w:t>ŠUTALO d.o.o., Erdut, Žrtava domovinskog rata 4, OIB: 58191464086, MBS: 030102422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B44BB9">
        <w:t xml:space="preserve">Dobro Šutalo, OIB: 15952562433, Erdut, Žrtava domovinskog rata 4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B44BB9">
        <w:t>19. siječnja 2017.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B44BB9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  <w:r w:rsidR="00B44BB9">
        <w:t xml:space="preserve">Dobro Šutalo, Erdut, Žrtava domovinskog rata 4 </w:t>
      </w:r>
    </w:p>
    <w:p w:rsidRDefault="002113DB" w:rsidP="002113DB" w:rsidR="00470B34">
      <w:pPr>
        <w:numPr>
          <w:ilvl w:val="0"/>
          <w:numId w:val="6"/>
        </w:numPr>
        <w:jc w:val="both"/>
      </w:pPr>
      <w:r w:rsidRPr="002113DB">
        <w:t xml:space="preserve"> </w:t>
      </w:r>
      <w:r w:rsidR="00F81165">
        <w:t>e-</w:t>
      </w:r>
      <w:r w:rsidR="00470B34">
        <w:t>oglasna ploča</w:t>
      </w:r>
      <w:r w:rsidR="00A80863">
        <w:t xml:space="preserve"> </w:t>
      </w:r>
    </w:p>
    <w:p w:rsidRDefault="00E658BF" w:rsidP="00470B34" w:rsidR="00470B34">
      <w:pPr>
        <w:numPr>
          <w:ilvl w:val="0"/>
          <w:numId w:val="6"/>
        </w:numPr>
        <w:jc w:val="both"/>
      </w:pPr>
      <w:r>
        <w:t>R-</w:t>
      </w:r>
      <w:r w:rsidR="00B44BB9">
        <w:t>2.3.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FE0B24" w:rsidR="00E9392A">
      <w:pPr>
        <w:pStyle w:val="Tijeloteksta"/>
        <w:ind w:firstLine="708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A55821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E8A" w:rsidR="00821E8A">
      <w:r>
        <w:separator/>
      </w:r>
    </w:p>
  </w:endnote>
  <w:endnote w:id="0" w:type="continuationSeparator">
    <w:p w:rsidRDefault="00821E8A" w:rsidR="00821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E8A" w:rsidR="00821E8A">
      <w:r>
        <w:separator/>
      </w:r>
    </w:p>
  </w:footnote>
  <w:footnote w:id="0" w:type="continuationSeparator">
    <w:p w:rsidRDefault="00821E8A" w:rsidR="00821E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022EB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A6EC6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21E8A"/>
    <w:rsid w:val="00845777"/>
    <w:rsid w:val="00857D02"/>
    <w:rsid w:val="008737C5"/>
    <w:rsid w:val="008763AA"/>
    <w:rsid w:val="0088689D"/>
    <w:rsid w:val="008A0787"/>
    <w:rsid w:val="008B63B0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44BB9"/>
    <w:rsid w:val="00B77039"/>
    <w:rsid w:val="00BC33DE"/>
    <w:rsid w:val="00BF7940"/>
    <w:rsid w:val="00C022EB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022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22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2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2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2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022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22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2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2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2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ŠUTALO d.o.o. za proizvodnju, trgovinu i usluge</izvorni_sadrzaj>
    <derivirana_varijabla naziv="DomainObject.Predmet.ProtustrankaFormated_1">  ŠUTALO d.o.o. za proizvodnju, trgovinu i usluge</derivirana_varijabla>
  </DomainObject.Predmet.ProtustrankaFormated>
  <DomainObject.Predmet.ProtustrankaFormatedOIB>
    <izvorni_sadrzaj>  ŠUTALO d.o.o. za proizvodnju, trgovinu i usluge, OIB 58191464086</izvorni_sadrzaj>
    <derivirana_varijabla naziv="DomainObject.Predmet.ProtustrankaFormatedOIB_1">  ŠUTALO d.o.o. za proizvodnju, trgovinu i usluge, OIB 58191464086</derivirana_varijabla>
  </DomainObject.Predmet.ProtustrankaFormatedOIB>
  <DomainObject.Predmet.ProtustrankaFormatedWithAdress>
    <izvorni_sadrzaj> ŠUTALO d.o.o. za proizvodnju, trgovinu i usluge, Žrtava domovinskog rata 4, 31226 Erdut</izvorni_sadrzaj>
    <derivirana_varijabla naziv="DomainObject.Predmet.ProtustrankaFormatedWithAdress_1"> ŠUTALO d.o.o. za proizvodnju, trgovinu i usluge, Žrtava domovinskog rata 4, 31226 Erdut</derivirana_varijabla>
  </DomainObject.Predmet.ProtustrankaFormatedWithAdress>
  <DomainObject.Predmet.ProtustrankaFormatedWithAdressOIB>
    <izvorni_sadrzaj> ŠUTALO d.o.o. za proizvodnju, trgovinu i usluge, OIB 58191464086, Žrtava domovinskog rata 4, 31226 Erdut</izvorni_sadrzaj>
    <derivirana_varijabla naziv="DomainObject.Predmet.ProtustrankaFormatedWithAdressOIB_1"> ŠUTALO d.o.o. za proizvodnju, trgovinu i usluge, OIB 58191464086, Žrtava domovinskog rata 4, 31226 Erdut</derivirana_varijabla>
  </DomainObject.Predmet.ProtustrankaFormatedWithAdressOIB>
  <DomainObject.Predmet.ProtustrankaWithAdress>
    <izvorni_sadrzaj>ŠUTALO d.o.o. za proizvodnju, trgovinu i usluge Žrtava domovinskog rata 4, 31226 Erdut</izvorni_sadrzaj>
    <derivirana_varijabla naziv="DomainObject.Predmet.ProtustrankaWithAdress_1">ŠUTALO d.o.o. za proizvodnju, trgovinu i usluge Žrtava domovinskog rata 4, 31226 Erdut</derivirana_varijabla>
  </DomainObject.Predmet.ProtustrankaWithAdress>
  <DomainObject.Predmet.ProtustrankaWithAdressOIB>
    <izvorni_sadrzaj>ŠUTALO d.o.o. za proizvodnju, trgovinu i usluge, OIB 58191464086, Žrtava domovinskog rata 4, 31226 Erdut</izvorni_sadrzaj>
    <derivirana_varijabla naziv="DomainObject.Predmet.ProtustrankaWithAdressOIB_1">ŠUTALO d.o.o. za proizvodnju, trgovinu i usluge, OIB 58191464086, Žrtava domovinskog rata 4, 31226 Erdut</derivirana_varijabla>
  </DomainObject.Predmet.ProtustrankaWithAdressOIB>
  <DomainObject.Predmet.ProtustrankaNazivFormated>
    <izvorni_sadrzaj>ŠUTALO d.o.o. za proizvodnju, trgovinu i usluge</izvorni_sadrzaj>
    <derivirana_varijabla naziv="DomainObject.Predmet.ProtustrankaNazivFormated_1">ŠUTALO d.o.o. za proizvodnju, trgovinu i usluge</derivirana_varijabla>
  </DomainObject.Predmet.ProtustrankaNazivFormated>
  <DomainObject.Predmet.ProtustrankaNazivFormatedOIB>
    <izvorni_sadrzaj>ŠUTALO d.o.o. za proizvodnju, trgovinu i usluge, OIB 58191464086</izvorni_sadrzaj>
    <derivirana_varijabla naziv="DomainObject.Predmet.ProtustrankaNazivFormatedOIB_1">ŠUTALO d.o.o. za proizvodnju, trgovinu i usluge, OIB 58191464086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ŠUTALO d.o.o. za proizvodnju, trgovinu i usluge</item>
    </izvorni_sadrzaj>
    <derivirana_varijabla naziv="DomainObject.Predmet.ProtuStrankaListFormated_1">
      <item>ŠUTALO d.o.o. za proizvodnju, trgovinu i usluge</item>
    </derivirana_varijabla>
  </DomainObject.Predmet.ProtuStrankaListFormated>
  <DomainObject.Predmet.ProtuStrankaListFormatedOIB>
    <izvorni_sadrzaj>
      <item>ŠUTALO d.o.o. za proizvodnju, trgovinu i usluge, OIB 58191464086</item>
    </izvorni_sadrzaj>
    <derivirana_varijabla naziv="DomainObject.Predmet.ProtuStrankaListFormatedOIB_1">
      <item>ŠUTALO d.o.o. za proizvodnju, trgovinu i usluge, OIB 58191464086</item>
    </derivirana_varijabla>
  </DomainObject.Predmet.ProtuStrankaListFormatedOIB>
  <DomainObject.Predmet.ProtuStrankaListFormatedWithAdress>
    <izvorni_sadrzaj>
      <item>ŠUTALO d.o.o. za proizvodnju, trgovinu i usluge, Žrtava domovinskog rata 4, 31226 Erdut</item>
    </izvorni_sadrzaj>
    <derivirana_varijabla naziv="DomainObject.Predmet.ProtuStrankaListFormatedWithAdress_1">
      <item>ŠUTALO d.o.o. za proizvodnju, trgovinu i usluge, Žrtava domovinskog rata 4, 31226 Erdut</item>
    </derivirana_varijabla>
  </DomainObject.Predmet.ProtuStrankaListFormatedWithAdress>
  <DomainObject.Predmet.ProtuStrankaListFormatedWithAdressOIB>
    <izvorni_sadrzaj>
      <item>ŠUTALO d.o.o. za proizvodnju, trgovinu i usluge, OIB 58191464086, Žrtava domovinskog rata 4, 31226 Erdut</item>
    </izvorni_sadrzaj>
    <derivirana_varijabla naziv="DomainObject.Predmet.ProtuStrankaListFormatedWithAdressOIB_1">
      <item>ŠUTALO d.o.o. za proizvodnju, trgovinu i usluge, OIB 58191464086, Žrtava domovinskog rata 4, 31226 Erdut</item>
    </derivirana_varijabla>
  </DomainObject.Predmet.ProtuStrankaListFormatedWithAdressOIB>
  <DomainObject.Predmet.ProtuStrankaListNazivFormated>
    <izvorni_sadrzaj>
      <item>ŠUTALO d.o.o. za proizvodnju, trgovinu i usluge</item>
    </izvorni_sadrzaj>
    <derivirana_varijabla naziv="DomainObject.Predmet.ProtuStrankaListNazivFormated_1">
      <item>ŠUTALO d.o.o. za proizvodnju, trgovinu i usluge</item>
    </derivirana_varijabla>
  </DomainObject.Predmet.ProtuStrankaListNazivFormated>
  <DomainObject.Predmet.ProtuStrankaListNazivFormatedOIB>
    <izvorni_sadrzaj>
      <item>ŠUTALO d.o.o. za proizvodnju, trgovinu i usluge, OIB 58191464086</item>
    </izvorni_sadrzaj>
    <derivirana_varijabla naziv="DomainObject.Predmet.ProtuStrankaListNazivFormatedOIB_1">
      <item>ŠUTALO d.o.o. za proizvodnju, trgovinu i usluge, OIB 58191464086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ŠUTALO d.o.o. za proizvodnju, trgovinu i usluge</izvorni_sadrzaj>
    <derivirana_varijabla naziv="DomainObject.Predmet.ProtustrankaIDrugi_1">ŠUTALO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ŠUTALO d.o.o. za proizvodnju, trgovinu i usluge, OIB 58191464086, Žrtava domovinskog rata 4, 31226 Erdut</izvorni_sadrzaj>
    <derivirana_varijabla naziv="DomainObject.Predmet.ProtustrankaIDrugiAdressOIB_1">ŠUTALO d.o.o. za proizvodnju, trgovinu i usluge, OIB 58191464086, Žrtava domovinskog rata 4, 31226 Erdut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ŠUTALO d.o.o. za proizvodnju, trgovinu i usluge</item>
    </izvorni_sadrzaj>
    <derivirana_varijabla naziv="DomainObject.Predmet.SudioniciListNaziv_1">
      <item>FINA RC OSIJEK</item>
      <item>ŠUTALO d.o.o. za proizvodnju, trgovinu i usluge</item>
    </derivirana_varijabla>
  </DomainObject.Predmet.SudioniciListNaziv>
  <DomainObject.Predmet.SudioniciListAdressOIB>
    <izvorni_sadrzaj>
      <item>FINA RC OSIJEK, OIB 85821130368</item>
      <item>ŠUTALO d.o.o. za proizvodnju, trgovinu i usluge, OIB 58191464086, Žrtava domovinskog rata 4,31226 Erdut</item>
    </izvorni_sadrzaj>
    <derivirana_varijabla naziv="DomainObject.Predmet.SudioniciListAdressOIB_1">
      <item>FINA RC OSIJEK, OIB 85821130368</item>
      <item>ŠUTALO d.o.o. za proizvodnju, trgovinu i usluge, OIB 58191464086, Žrtava domovinskog rata 4,31226 Erdut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58191464086</item>
    </izvorni_sadrzaj>
    <derivirana_varijabla naziv="DomainObject.Predmet.SudioniciListNazivOIB_1">
      <item>, OIB 85821130368</item>
      <item>, OIB 58191464086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A3130-B00B-4A3D-8722-F66AAD73A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263</properties:Words>
  <properties:Characters>1249</properties:Characters>
  <properties:Lines>123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2016-09-22T06:37:00Z</dcterms:created>
  <dc:creator>hermanj</dc:creator>
  <cp:lastModifiedBy>Danijela Sekulić</cp:lastModifiedBy>
  <cp:lastPrinted>2017-01-19T07:32:00Z</cp:lastPrinted>
  <dcterms:modified xmlns:xsi="http://www.w3.org/2001/XMLSchema-instance" xsi:type="dcterms:W3CDTF">2017-01-19T07:33:00Z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