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87ee" w14:paraId="34f87ee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4044D5">
        <w:t>1980</w:t>
      </w:r>
      <w:r w:rsidR="00563AC9">
        <w:t>/2017-4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Pr="0040063B">
        <w:t xml:space="preserve">STALNA SLUŽBA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0F34EF">
        <w:t>OMIKRONCOMMERCE CERNIK d.o.o.</w:t>
      </w:r>
      <w:r w:rsidR="001D6B46">
        <w:t xml:space="preserve">, </w:t>
      </w:r>
      <w:r w:rsidR="000F34EF">
        <w:t>Vrbovec, Brdo 23</w:t>
      </w:r>
      <w:r w:rsidR="001D6B46">
        <w:t xml:space="preserve">, OIB: </w:t>
      </w:r>
      <w:r w:rsidR="000F34EF">
        <w:t>92173351313</w:t>
      </w:r>
      <w:r w:rsidR="001D6B46">
        <w:t xml:space="preserve">, </w:t>
      </w:r>
      <w:r w:rsidR="000F34EF">
        <w:t>3. kolovoza</w:t>
      </w:r>
      <w:r w:rsidR="00DB6362">
        <w:t xml:space="preserve"> 2017.</w:t>
      </w:r>
    </w:p>
    <w:p w:rsidRDefault="002C5A29" w:rsidR="002C5A29" w:rsidRPr="0013144C"/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 w:rsidRPr="0013144C">
      <w:pPr>
        <w:jc w:val="center"/>
      </w:pPr>
      <w:r w:rsidRPr="0013144C">
        <w:t>r i j e š i o   j e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085D86" w:rsidR="002C5A29" w:rsidRPr="0013144C"/>
    <w:p w:rsidRDefault="00CC2D4F" w:rsidP="00AB4B10" w:rsidR="00CC2D4F">
      <w:pPr>
        <w:ind w:firstLine="708"/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C97DFD">
        <w:t>OMIKRONCOMMERCE CERNIK d.o.o., Vrbovec, Brdo 23, OIB: 92173351313</w:t>
      </w:r>
      <w:r w:rsidR="001D6B46">
        <w:t>.</w:t>
      </w:r>
    </w:p>
    <w:p w:rsidRDefault="0013144C" w:rsidP="0013144C" w:rsidR="0013144C">
      <w:pPr>
        <w:ind w:left="1068"/>
        <w:jc w:val="both"/>
      </w:pP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DB6362">
      <w:pPr>
        <w:jc w:val="both"/>
      </w:pPr>
      <w:r w:rsidRPr="0013144C">
        <w:tab/>
      </w:r>
      <w:r w:rsidR="00A447CC">
        <w:t xml:space="preserve">Financijska agencija je temeljem odredbe čl. </w:t>
      </w:r>
      <w:r w:rsidR="00D90D23">
        <w:t>110</w:t>
      </w:r>
      <w:r w:rsidR="003D479E">
        <w:t xml:space="preserve">. </w:t>
      </w:r>
      <w:r w:rsidR="00DB6362">
        <w:t xml:space="preserve">st.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 dalje:SZ</w:t>
      </w:r>
      <w:r w:rsidR="003D479E" w:rsidRPr="003D479E">
        <w:t>)</w:t>
      </w:r>
      <w:r w:rsidR="00CE61C5">
        <w:t xml:space="preserve"> </w:t>
      </w:r>
      <w:r w:rsidR="00C97DFD">
        <w:t>10. srpnja</w:t>
      </w:r>
      <w:r w:rsidR="001D6B46">
        <w:t xml:space="preserve"> 201</w:t>
      </w:r>
      <w:r w:rsidR="00C97DFD">
        <w:t>7</w:t>
      </w:r>
      <w:r w:rsidR="00DB6362">
        <w:t xml:space="preserve">. </w:t>
      </w:r>
      <w:r w:rsidR="00A447CC">
        <w:t xml:space="preserve">podnijela </w:t>
      </w:r>
      <w:r w:rsidR="00DB6362">
        <w:t xml:space="preserve">prijedlog za otvaranje </w:t>
      </w:r>
      <w:r w:rsidR="00A27AC1" w:rsidRPr="0013144C">
        <w:t xml:space="preserve">stečajnog postupka nad dužnikom </w:t>
      </w:r>
      <w:r w:rsidR="00C97DFD">
        <w:t>OMIKRONCOMMERCE CERNIK d.o.o., Vrbovec, Brdo 23, OIB: 92173351313</w:t>
      </w:r>
      <w:r w:rsidR="00DB6362">
        <w:t>.</w:t>
      </w:r>
    </w:p>
    <w:p w:rsidRDefault="00A447CC" w:rsidP="002C5A29" w:rsidR="000F7A8B">
      <w:pPr>
        <w:jc w:val="both"/>
      </w:pPr>
      <w:r>
        <w:tab/>
      </w:r>
    </w:p>
    <w:p w:rsidRDefault="000F7A8B" w:rsidP="002C5A29" w:rsidR="006239AF">
      <w:pPr>
        <w:jc w:val="both"/>
      </w:pPr>
      <w:r>
        <w:tab/>
      </w:r>
      <w:r w:rsidR="005B4EEA">
        <w:t xml:space="preserve">Iz potvrde FINA-e od </w:t>
      </w:r>
      <w:r w:rsidR="00C97DFD">
        <w:t>24. srpnja</w:t>
      </w:r>
      <w:r w:rsidR="005B4EEA">
        <w:t xml:space="preserve"> 2017. </w:t>
      </w:r>
      <w:r w:rsidR="00DB6362">
        <w:t xml:space="preserve">proizlazi da dužnik nema </w:t>
      </w:r>
      <w:r w:rsidR="005B4EEA">
        <w:t>nepodmirenih obveza na dan izdavanja te potvrde</w:t>
      </w:r>
      <w:r w:rsidR="00DB6362">
        <w:t xml:space="preserve"> </w:t>
      </w:r>
      <w:r w:rsidR="00AB4B10">
        <w:t xml:space="preserve"> </w:t>
      </w:r>
      <w:r w:rsidR="00CE61C5">
        <w:t xml:space="preserve">(list </w:t>
      </w:r>
      <w:r w:rsidR="00C97DFD">
        <w:t>7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C97DFD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</w:p>
    <w:p w:rsidRDefault="00C97DFD" w:rsidP="002C5A29" w:rsidR="00C97DFD">
      <w:pPr>
        <w:jc w:val="both"/>
      </w:pPr>
    </w:p>
    <w:p w:rsidRDefault="00C97DFD" w:rsidP="002C5A29" w:rsidR="00C97DFD">
      <w:pPr>
        <w:jc w:val="both"/>
      </w:pPr>
    </w:p>
    <w:p w:rsidRDefault="00C97DFD" w:rsidP="002C5A29" w:rsidR="00C97DFD">
      <w:pPr>
        <w:jc w:val="both"/>
      </w:pPr>
    </w:p>
    <w:p w:rsidRDefault="00C97DFD" w:rsidP="002C5A29" w:rsidR="00C97DFD">
      <w:pPr>
        <w:jc w:val="both"/>
      </w:pPr>
    </w:p>
    <w:p w:rsidRDefault="00AB4B10" w:rsidP="002C5A29" w:rsidR="00AB4B10">
      <w:pPr>
        <w:jc w:val="both"/>
      </w:pPr>
      <w:r>
        <w:t>izreci rješenja.</w:t>
      </w:r>
    </w:p>
    <w:p w:rsidRDefault="00AB4B10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72CA0" w:rsidRPr="00B478EA">
        <w:t xml:space="preserve"> </w:t>
      </w:r>
      <w:r w:rsidR="00C97DFD">
        <w:t>3. kolovoza</w:t>
      </w:r>
      <w:r w:rsidR="00DB6362">
        <w:t xml:space="preserve"> 2017.</w:t>
      </w:r>
    </w:p>
    <w:p w:rsidRDefault="0085718D" w:rsidP="00F3696F" w:rsidR="0085718D" w:rsidRPr="00B478EA">
      <w:pPr>
        <w:jc w:val="center"/>
      </w:pPr>
    </w:p>
    <w:p w:rsidRDefault="00007ABE" w:rsidP="00F847F7" w:rsidR="00007ABE" w:rsidRPr="0013144C">
      <w:pPr>
        <w:ind w:left="5664"/>
        <w:jc w:val="right"/>
      </w:pPr>
      <w:r w:rsidRPr="0013144C">
        <w:t xml:space="preserve">           </w:t>
      </w:r>
      <w:r w:rsidR="002C5A29" w:rsidRPr="0013144C">
        <w:t>Stečajni sudac:</w:t>
      </w:r>
    </w:p>
    <w:p w:rsidRDefault="00007ABE" w:rsidP="00F847F7" w:rsidR="0085718D">
      <w:pPr>
        <w:ind w:left="5664"/>
        <w:jc w:val="right"/>
      </w:pPr>
      <w:r w:rsidRPr="0013144C">
        <w:t xml:space="preserve">       </w:t>
      </w:r>
      <w:r w:rsidR="002C5A29" w:rsidRPr="0013144C">
        <w:t>Jadranka Mađeruh</w:t>
      </w:r>
      <w:r w:rsidR="00F847F7">
        <w:t>,v.r.</w:t>
      </w:r>
    </w:p>
    <w:p w:rsidRDefault="00F847F7" w:rsidP="00F847F7" w:rsidR="00F847F7">
      <w:pPr>
        <w:ind w:left="5664"/>
        <w:jc w:val="right"/>
      </w:pPr>
    </w:p>
    <w:p w:rsidRDefault="00F847F7" w:rsidP="00F847F7" w:rsidR="00F847F7">
      <w:pPr>
        <w:ind w:left="5664"/>
        <w:jc w:val="right"/>
      </w:pPr>
      <w:r>
        <w:t xml:space="preserve">    Za točnost otpravka-</w:t>
      </w:r>
    </w:p>
    <w:p w:rsidRDefault="00F847F7" w:rsidP="00F847F7" w:rsidR="00F847F7">
      <w:pPr>
        <w:ind w:left="5664"/>
        <w:jc w:val="right"/>
      </w:pPr>
      <w:r>
        <w:t>ovlašteni službenik:</w:t>
      </w:r>
    </w:p>
    <w:p w:rsidRDefault="00F847F7" w:rsidP="00F847F7" w:rsidR="00F847F7">
      <w:pPr>
        <w:ind w:left="5664"/>
        <w:jc w:val="right"/>
      </w:pPr>
      <w:r>
        <w:t>Marina Markić</w:t>
      </w:r>
    </w:p>
    <w:p w:rsidRDefault="00F847F7" w:rsidP="00F847F7" w:rsidR="00F847F7">
      <w:pPr>
        <w:ind w:left="5664"/>
        <w:jc w:val="both"/>
      </w:pPr>
    </w:p>
    <w:p w:rsidRDefault="00F847F7" w:rsidP="00F847F7" w:rsidR="00F847F7">
      <w:pPr>
        <w:ind w:left="5664"/>
        <w:jc w:val="both"/>
      </w:pPr>
    </w:p>
    <w:p w:rsidRDefault="00F847F7" w:rsidP="00F847F7" w:rsidR="00F847F7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D68" w:rsidR="00065D68">
      <w:r>
        <w:separator/>
      </w:r>
    </w:p>
  </w:endnote>
  <w:endnote w:id="0" w:type="continuationSeparator">
    <w:p w:rsidRDefault="00065D68" w:rsidR="00065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D68" w:rsidR="00065D68">
      <w:r>
        <w:separator/>
      </w:r>
    </w:p>
  </w:footnote>
  <w:footnote w:id="0" w:type="continuationSeparator">
    <w:p w:rsidRDefault="00065D68" w:rsidR="00065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6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65D68"/>
    <w:rsid w:val="00085D86"/>
    <w:rsid w:val="000A141E"/>
    <w:rsid w:val="000F34EF"/>
    <w:rsid w:val="000F7A8B"/>
    <w:rsid w:val="0012233C"/>
    <w:rsid w:val="0013144C"/>
    <w:rsid w:val="001D6B46"/>
    <w:rsid w:val="00203150"/>
    <w:rsid w:val="002470F4"/>
    <w:rsid w:val="002C5A29"/>
    <w:rsid w:val="003A144D"/>
    <w:rsid w:val="003B7B0E"/>
    <w:rsid w:val="003D479E"/>
    <w:rsid w:val="004044D5"/>
    <w:rsid w:val="004203E9"/>
    <w:rsid w:val="004825CD"/>
    <w:rsid w:val="004D3160"/>
    <w:rsid w:val="004D4EAE"/>
    <w:rsid w:val="004E037F"/>
    <w:rsid w:val="004E2805"/>
    <w:rsid w:val="00511110"/>
    <w:rsid w:val="00537052"/>
    <w:rsid w:val="00563AC9"/>
    <w:rsid w:val="0058326B"/>
    <w:rsid w:val="00593664"/>
    <w:rsid w:val="005B4EEA"/>
    <w:rsid w:val="005B6F80"/>
    <w:rsid w:val="006239AF"/>
    <w:rsid w:val="00694147"/>
    <w:rsid w:val="0071630D"/>
    <w:rsid w:val="00723D6E"/>
    <w:rsid w:val="00732DF6"/>
    <w:rsid w:val="00762DE9"/>
    <w:rsid w:val="00791B0D"/>
    <w:rsid w:val="007A7053"/>
    <w:rsid w:val="007F3A63"/>
    <w:rsid w:val="00800333"/>
    <w:rsid w:val="0085718D"/>
    <w:rsid w:val="008664D1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B6362"/>
    <w:rsid w:val="00DE634D"/>
    <w:rsid w:val="00ED1C18"/>
    <w:rsid w:val="00F3696F"/>
    <w:rsid w:val="00F8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St-1980/2017-4</izvorni_sadrzaj>
    <derivirana_varijabla naziv="DomainObject.Oznaka_1">St-1980/2017-4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St-1980/2017</izvorni_sadrzaj>
    <derivirana_varijabla naziv="DomainObject.Predmet.OznakaBroj_1">St-1980/2017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OMIKRONCOMMERCE CERNIK d.o.o.</izvorni_sadrzaj>
    <derivirana_varijabla naziv="DomainObject.Predmet.ProtustrankaFormated_1">  OMIKRONCOMMERCE CERNIK d.o.o.</derivirana_varijabla>
  </DomainObject.Predmet.ProtustrankaFormated>
  <DomainObject.Predmet.ProtustrankaFormatedOIB>
    <izvorni_sadrzaj>  OMIKRONCOMMERCE CERNIK d.o.o., OIB 92173351313</izvorni_sadrzaj>
    <derivirana_varijabla naziv="DomainObject.Predmet.ProtustrankaFormatedOIB_1">  OMIKRONCOMMERCE CERNIK d.o.o., OIB 92173351313</derivirana_varijabla>
  </DomainObject.Predmet.ProtustrankaFormatedOIB>
  <DomainObject.Predmet.ProtustrankaFormatedWithAdress>
    <izvorni_sadrzaj> OMIKRONCOMMERCE CERNIK d.o.o., Brdo 23, 10340 Vrbovec</izvorni_sadrzaj>
    <derivirana_varijabla naziv="DomainObject.Predmet.ProtustrankaFormatedWithAdress_1"> OMIKRONCOMMERCE CERNIK d.o.o., Brdo 23, 10340 Vrbovec</derivirana_varijabla>
  </DomainObject.Predmet.ProtustrankaFormatedWithAdress>
  <DomainObject.Predmet.ProtustrankaFormatedWithAdressOIB>
    <izvorni_sadrzaj> OMIKRONCOMMERCE CERNIK d.o.o., OIB 92173351313, Brdo 23, 10340 Vrbovec</izvorni_sadrzaj>
    <derivirana_varijabla naziv="DomainObject.Predmet.ProtustrankaFormatedWithAdressOIB_1"> OMIKRONCOMMERCE CERNIK d.o.o., OIB 92173351313, Brdo 23, 10340 Vrbovec</derivirana_varijabla>
  </DomainObject.Predmet.ProtustrankaFormatedWithAdressOIB>
  <DomainObject.Predmet.ProtustrankaWithAdress>
    <izvorni_sadrzaj>OMIKRONCOMMERCE CERNIK d.o.o. Brdo 23, 10340 Vrbovec</izvorni_sadrzaj>
    <derivirana_varijabla naziv="DomainObject.Predmet.ProtustrankaWithAdress_1">OMIKRONCOMMERCE CERNIK d.o.o. Brdo 23, 10340 Vrbovec</derivirana_varijabla>
  </DomainObject.Predmet.ProtustrankaWithAdress>
  <DomainObject.Predmet.ProtustrankaWithAdressOIB>
    <izvorni_sadrzaj>OMIKRONCOMMERCE CERNIK d.o.o., OIB 92173351313, Brdo 23, 10340 Vrbovec</izvorni_sadrzaj>
    <derivirana_varijabla naziv="DomainObject.Predmet.ProtustrankaWithAdressOIB_1">OMIKRONCOMMERCE CERNIK d.o.o., OIB 92173351313, Brdo 23, 10340 Vrbovec</derivirana_varijabla>
  </DomainObject.Predmet.ProtustrankaWithAdressOIB>
  <DomainObject.Predmet.ProtustrankaNazivFormated>
    <izvorni_sadrzaj>OMIKRONCOMMERCE CERNIK d.o.o.</izvorni_sadrzaj>
    <derivirana_varijabla naziv="DomainObject.Predmet.ProtustrankaNazivFormated_1">OMIKRONCOMMERCE CERNIK d.o.o.</derivirana_varijabla>
  </DomainObject.Predmet.ProtustrankaNazivFormated>
  <DomainObject.Predmet.ProtustrankaNazivFormatedOIB>
    <izvorni_sadrzaj>OMIKRONCOMMERCE CERNIK d.o.o., OIB 92173351313</izvorni_sadrzaj>
    <derivirana_varijabla naziv="DomainObject.Predmet.ProtustrankaNazivFormatedOIB_1">OMIKRONCOMMERCE CERNIK d.o.o., OIB 92173351313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OMIKRONCOMMERCE CERNIK d.o.o.</item>
    </izvorni_sadrzaj>
    <derivirana_varijabla naziv="DomainObject.Predmet.ProtuStrankaListFormated_1">
      <item>OMIKRONCOMMERCE CERNIK d.o.o.</item>
    </derivirana_varijabla>
  </DomainObject.Predmet.ProtuStrankaListFormated>
  <DomainObject.Predmet.ProtuStrankaListFormatedOIB>
    <izvorni_sadrzaj>
      <item>OMIKRONCOMMERCE CERNIK d.o.o., OIB 92173351313</item>
    </izvorni_sadrzaj>
    <derivirana_varijabla naziv="DomainObject.Predmet.ProtuStrankaListFormatedOIB_1">
      <item>OMIKRONCOMMERCE CERNIK d.o.o., OIB 92173351313</item>
    </derivirana_varijabla>
  </DomainObject.Predmet.ProtuStrankaListFormatedOIB>
  <DomainObject.Predmet.ProtuStrankaListFormatedWithAdress>
    <izvorni_sadrzaj>
      <item>OMIKRONCOMMERCE CERNIK d.o.o., Brdo 23, 10340 Vrbovec</item>
    </izvorni_sadrzaj>
    <derivirana_varijabla naziv="DomainObject.Predmet.ProtuStrankaListFormatedWithAdress_1">
      <item>OMIKRONCOMMERCE CERNIK d.o.o., Brdo 23, 10340 Vrbovec</item>
    </derivirana_varijabla>
  </DomainObject.Predmet.ProtuStrankaListFormatedWithAdress>
  <DomainObject.Predmet.ProtuStrankaListFormatedWithAdressOIB>
    <izvorni_sadrzaj>
      <item>OMIKRONCOMMERCE CERNIK d.o.o., OIB 92173351313, Brdo 23, 10340 Vrbovec</item>
    </izvorni_sadrzaj>
    <derivirana_varijabla naziv="DomainObject.Predmet.ProtuStrankaListFormatedWithAdressOIB_1">
      <item>OMIKRONCOMMERCE CERNIK d.o.o., OIB 92173351313, Brdo 23, 10340 Vrbovec</item>
    </derivirana_varijabla>
  </DomainObject.Predmet.ProtuStrankaListFormatedWithAdressOIB>
  <DomainObject.Predmet.ProtuStrankaListNazivFormated>
    <izvorni_sadrzaj>
      <item>OMIKRONCOMMERCE CERNIK d.o.o.</item>
    </izvorni_sadrzaj>
    <derivirana_varijabla naziv="DomainObject.Predmet.ProtuStrankaListNazivFormated_1">
      <item>OMIKRONCOMMERCE CERNIK d.o.o.</item>
    </derivirana_varijabla>
  </DomainObject.Predmet.ProtuStrankaListNazivFormated>
  <DomainObject.Predmet.ProtuStrankaListNazivFormatedOIB>
    <izvorni_sadrzaj>
      <item>OMIKRONCOMMERCE CERNIK d.o.o., OIB 92173351313</item>
    </izvorni_sadrzaj>
    <derivirana_varijabla naziv="DomainObject.Predmet.ProtuStrankaListNazivFormatedOIB_1">
      <item>OMIKRONCOMMERCE CERNIK d.o.o., OIB 92173351313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St-1980/2017-4</izvorni_sadrzaj>
    <derivirana_varijabla naziv="DomainObject.PoslovniBrojDokumenta_1">St-1980/2017-4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OMIKRONCOMMERCE CERNIK d.o.o.</izvorni_sadrzaj>
    <derivirana_varijabla naziv="DomainObject.Predmet.ProtustrankaIDrugi_1">OMIKRONCOMMERCE CERNIK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OMIKRONCOMMERCE CERNIK d.o.o., OIB 92173351313, Brdo 23, 10340 Vrbovec</izvorni_sadrzaj>
    <derivirana_varijabla naziv="DomainObject.Predmet.ProtustrankaIDrugiAdressOIB_1">OMIKRONCOMMERCE CERNIK d.o.o., OIB 92173351313,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OMIKRONCOMMERCE CERNIK d.o.o.</item>
    </izvorni_sadrzaj>
    <derivirana_varijabla naziv="DomainObject.Predmet.SudioniciListNaziv_1">
      <item>FINA Regionalni centar Zagreb</item>
      <item>OMIKRONCOMMERCE CERNIK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OMIKRONCOMMERCE CERNIK d.o.o., OIB 92173351313, Brdo 23,10340 Vrbovec</item>
    </izvorni_sadrzaj>
    <derivirana_varijabla naziv="DomainObject.Predmet.SudioniciListAdressOIB_1">
      <item>FINA Regionalni centar Zagreb, OIB 85821130368, Trg svibanjskih žrtava 1995. br. 1,10000 Zagreb</item>
      <item>OMIKRONCOMMERCE CERNIK d.o.o., OIB 92173351313, Brdo 23,10340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92173351313</item>
    </izvorni_sadrzaj>
    <derivirana_varijabla naziv="DomainObject.Predmet.SudioniciListNazivOIB_1">
      <item>, OIB 85821130368</item>
      <item>, OIB 92173351313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F58FB-36EA-437A-80BD-4D16A8288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269</properties:Words>
  <properties:Characters>1440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2017-08-03T11:22:00Z</dcterms:created>
  <dc:creator>Korisnik</dc:creator>
  <cp:lastModifiedBy>Draženka Prpić</cp:lastModifiedBy>
  <cp:lastPrinted>2017-08-03T11:24:00Z</cp:lastPrinted>
  <dcterms:modified xmlns:xsi="http://www.w3.org/2001/XMLSchema-instance" xsi:type="dcterms:W3CDTF">2017-08-03T11:24:00Z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St-1980/2017-4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