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3af72" w14:paraId="813af72" w:rsidRDefault="009351A4" w:rsidP="009351A4" w:rsidR="009351A4" w:rsidRPr="00947883">
      <w:pPr>
        <w15:collapsed w:val="false"/>
      </w:pPr>
      <w:bookmarkStart w:name="_GoBack" w:id="0"/>
      <w:bookmarkEnd w:id="0"/>
    </w:p>
    <w:p w:rsidRDefault="009351A4" w:rsidP="009351A4" w:rsidR="009351A4" w:rsidRPr="00947883"/>
    <w:p w:rsidRDefault="005D269D" w:rsidP="005D269D" w:rsidR="005D269D" w:rsidRPr="00947883">
      <w:pPr>
        <w:ind w:firstLine="708"/>
      </w:pPr>
      <w:r w:rsidRPr="00947883"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D269D" w:rsidP="005D269D" w:rsidR="005D269D" w:rsidRPr="00947883">
      <w:r w:rsidRPr="00947883">
        <w:rPr>
          <w:rFonts w:eastAsia="MS Mincho"/>
        </w:rPr>
        <w:t>REPUBLIKA HRVATSKA</w:t>
      </w:r>
    </w:p>
    <w:p w:rsidRDefault="005D269D" w:rsidP="005D269D" w:rsidR="005D269D" w:rsidRPr="00947883">
      <w:r w:rsidRPr="00947883">
        <w:rPr>
          <w:rFonts w:eastAsia="MS Mincho"/>
        </w:rPr>
        <w:t>TRGOVAČKI SUD U RIJECI</w:t>
      </w:r>
    </w:p>
    <w:p w:rsidRDefault="005D269D" w:rsidP="005D269D" w:rsidR="005D269D" w:rsidRPr="00947883">
      <w:pPr>
        <w:rPr>
          <w:rFonts w:eastAsia="MS Mincho"/>
        </w:rPr>
      </w:pPr>
      <w:r w:rsidRPr="00947883">
        <w:rPr>
          <w:rFonts w:eastAsia="MS Mincho"/>
        </w:rPr>
        <w:t xml:space="preserve">      Rijeka, Zadarska 1 i 3</w:t>
      </w:r>
    </w:p>
    <w:p w:rsidRDefault="005D269D" w:rsidP="009351A4" w:rsidR="005D269D" w:rsidRPr="00947883"/>
    <w:p w:rsidRDefault="005D269D" w:rsidP="009351A4" w:rsidR="005D269D" w:rsidRPr="00947883"/>
    <w:p w:rsidRDefault="004029BA" w:rsidP="009351A4" w:rsidR="004029BA" w:rsidRPr="00947883"/>
    <w:p w:rsidRDefault="008131FE" w:rsidP="00EC146E" w:rsidR="00832EEF" w:rsidRPr="00947883">
      <w:pPr>
        <w:jc w:val="both"/>
      </w:pPr>
      <w:r w:rsidRPr="00947883">
        <w:t xml:space="preserve">Trgovački sud u Rijeci, </w:t>
      </w:r>
      <w:r w:rsidR="00123726" w:rsidRPr="00947883">
        <w:t xml:space="preserve">u </w:t>
      </w:r>
      <w:r w:rsidRPr="00947883">
        <w:t xml:space="preserve">stečajnom postupku nad </w:t>
      </w:r>
      <w:r w:rsidR="00B8620C" w:rsidRPr="00947883">
        <w:t xml:space="preserve">dužnikom </w:t>
      </w:r>
      <w:r w:rsidR="007052A2">
        <w:t>V</w:t>
      </w:r>
      <w:r w:rsidR="00274F73">
        <w:t>I VALA putnička agencija d.o.o.</w:t>
      </w:r>
      <w:r w:rsidR="007052A2">
        <w:t xml:space="preserve"> Pula, Rohreggerova 8 ( MBS: 040167664 – OIB: 32332237611 )</w:t>
      </w:r>
      <w:r w:rsidR="006B4182">
        <w:t xml:space="preserve"> </w:t>
      </w:r>
      <w:r w:rsidRPr="00947883">
        <w:t>koji se vodi pod posl. br. 7 St-</w:t>
      </w:r>
      <w:r w:rsidR="007E5E32">
        <w:t>279</w:t>
      </w:r>
      <w:r w:rsidRPr="00947883">
        <w:t>/</w:t>
      </w:r>
      <w:r w:rsidR="00E126AB" w:rsidRPr="00947883">
        <w:t>1</w:t>
      </w:r>
      <w:r w:rsidR="00FB4ECA" w:rsidRPr="00947883">
        <w:t>3</w:t>
      </w:r>
      <w:r w:rsidRPr="00947883">
        <w:t xml:space="preserve">, objavljuje:   </w:t>
      </w:r>
    </w:p>
    <w:p w:rsidRDefault="004029BA" w:rsidP="00711CD9" w:rsidR="004029BA" w:rsidRPr="00947883">
      <w:pPr>
        <w:jc w:val="both"/>
      </w:pPr>
    </w:p>
    <w:p w:rsidRDefault="00B91A75" w:rsidP="00B91A75" w:rsidR="00B91A75" w:rsidRPr="00947883">
      <w:pPr>
        <w:jc w:val="both"/>
        <w:rPr>
          <w:rFonts w:eastAsia="MS Mincho"/>
        </w:rPr>
      </w:pPr>
    </w:p>
    <w:p w:rsidRDefault="007052A2" w:rsidP="007052A2" w:rsidR="007052A2">
      <w:pPr>
        <w:jc w:val="both"/>
      </w:pPr>
      <w:r>
        <w:rPr>
          <w:rFonts w:eastAsia="MS Mincho"/>
        </w:rPr>
        <w:t xml:space="preserve">I. </w:t>
      </w:r>
      <w:r>
        <w:rPr>
          <w:rFonts w:eastAsia="MS Mincho"/>
        </w:rPr>
        <w:tab/>
      </w:r>
      <w:r>
        <w:t>O t v a r a   s e  stečajni postupak nad dužnikom VI VALA putnička agencija d.o.o.  Pula, Rohreggerova 8 ( MBS: 040167664 – OIB: 32332237611 ).</w:t>
      </w:r>
    </w:p>
    <w:p w:rsidRDefault="007052A2" w:rsidP="007052A2" w:rsidR="007052A2">
      <w:pPr>
        <w:jc w:val="both"/>
        <w:rPr>
          <w:rFonts w:eastAsia="MS Mincho"/>
        </w:rPr>
      </w:pPr>
    </w:p>
    <w:p w:rsidRDefault="007052A2" w:rsidP="007052A2" w:rsidR="007052A2">
      <w:pPr>
        <w:jc w:val="both"/>
      </w:pPr>
      <w:r>
        <w:rPr>
          <w:rFonts w:eastAsia="MS Mincho"/>
        </w:rPr>
        <w:t>II.</w:t>
      </w:r>
      <w:r>
        <w:rPr>
          <w:rFonts w:eastAsia="MS Mincho"/>
        </w:rPr>
        <w:tab/>
        <w:t xml:space="preserve">Za stečajnog upravitelja imenuje se </w:t>
      </w:r>
      <w:smartTag w:element="PersonName" w:uri="urn:schemas-microsoft-com:office:smarttags">
        <w:r>
          <w:t>Vlasta</w:t>
        </w:r>
      </w:smartTag>
      <w:r>
        <w:t xml:space="preserve"> Majstorović (OIB: 78258328195) iz Pule, Koparska 37</w:t>
      </w:r>
      <w:r>
        <w:rPr>
          <w:color w:val="000000"/>
        </w:rPr>
        <w:t>.</w:t>
      </w:r>
    </w:p>
    <w:p w:rsidRDefault="007052A2" w:rsidP="007052A2" w:rsidR="007052A2">
      <w:pPr>
        <w:jc w:val="both"/>
      </w:pPr>
    </w:p>
    <w:p w:rsidRDefault="007052A2" w:rsidP="007052A2" w:rsidR="007052A2">
      <w:pPr>
        <w:jc w:val="both"/>
      </w:pPr>
      <w:r>
        <w:t xml:space="preserve">III. </w:t>
      </w:r>
      <w:r>
        <w:tab/>
        <w:t>Utvrđuje se da imovina dužnika koja bi ušla u stečajnu masu nije dovoljna za namirenje troškova toga postupka.</w:t>
      </w:r>
    </w:p>
    <w:p w:rsidRDefault="007052A2" w:rsidP="007052A2" w:rsidR="007052A2">
      <w:pPr>
        <w:jc w:val="both"/>
      </w:pPr>
    </w:p>
    <w:p w:rsidRDefault="007052A2" w:rsidP="007052A2" w:rsidR="007052A2">
      <w:pPr>
        <w:jc w:val="both"/>
      </w:pPr>
      <w:r>
        <w:t>IV.</w:t>
      </w:r>
      <w:r>
        <w:tab/>
        <w:t>Z a k l j u č u j e   s e  stečajni postupak nad dužnikom VI VALA putnička agencija d.o.o.  Pula, Rohreggerova 8 ( MBS: 040167664 – OIB: 32332237611 ).</w:t>
      </w:r>
    </w:p>
    <w:p w:rsidRDefault="007052A2" w:rsidP="007052A2" w:rsidR="007052A2">
      <w:pPr>
        <w:jc w:val="both"/>
      </w:pPr>
    </w:p>
    <w:p w:rsidRDefault="007052A2" w:rsidP="007052A2" w:rsidR="007052A2">
      <w:pPr>
        <w:jc w:val="both"/>
      </w:pPr>
      <w:r>
        <w:t>V.</w:t>
      </w:r>
      <w:r>
        <w:tab/>
        <w:t xml:space="preserve">Troškovi postupka namirit će se iz Fonda za pokriće troška stečajnog postupka.  </w:t>
      </w:r>
    </w:p>
    <w:p w:rsidRDefault="007052A2" w:rsidP="007052A2" w:rsidR="007052A2">
      <w:pPr>
        <w:jc w:val="both"/>
      </w:pPr>
    </w:p>
    <w:p w:rsidRDefault="007052A2" w:rsidP="007052A2" w:rsidR="007052A2">
      <w:pPr>
        <w:jc w:val="both"/>
      </w:pPr>
      <w:r>
        <w:t>VI.</w:t>
      </w:r>
      <w:r>
        <w:tab/>
        <w:t xml:space="preserve">Ovo rješenje će se objaviti u “Narodnim novinama”, te će se po pravomoćnosti  dostaviti sudskom registru ovog suda radi brisanja dužnika iz registra.  </w:t>
      </w:r>
    </w:p>
    <w:p w:rsidRDefault="002C3995" w:rsidP="007052A2" w:rsidR="002C3995" w:rsidRPr="00947883">
      <w:pPr>
        <w:jc w:val="both"/>
      </w:pPr>
    </w:p>
    <w:sectPr w:rsidR="002C3995" w:rsidRPr="00947883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32E48" w:rsidR="00032E48">
      <w:r>
        <w:separator/>
      </w:r>
    </w:p>
  </w:endnote>
  <w:endnote w:id="0" w:type="continuationSeparator">
    <w:p w:rsidRDefault="00032E48" w:rsidR="00032E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32E48" w:rsidR="00032E48">
      <w:r>
        <w:separator/>
      </w:r>
    </w:p>
  </w:footnote>
  <w:footnote w:id="0" w:type="continuationSeparator">
    <w:p w:rsidRDefault="00032E48" w:rsidR="00032E4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3557" w:rsidP="00911ADC" w:rsidR="00003557" w:rsidRPr="00911ADC">
    <w:pPr>
      <w:pStyle w:val="Zaglavlje"/>
      <w:tabs>
        <w:tab w:pos="6450" w:val="left"/>
      </w:tabs>
    </w:pPr>
    <w:r w:rsidRPr="00911ADC">
      <w:tab/>
    </w:r>
    <w:r w:rsidRPr="00911ADC">
      <w:tab/>
    </w:r>
    <w:r w:rsidRPr="00911ADC">
      <w:tab/>
      <w:t>Posl. br. 7 St-</w:t>
    </w:r>
    <w:r w:rsidR="007052A2">
      <w:t>279</w:t>
    </w:r>
    <w:r w:rsidRPr="00911ADC">
      <w:t>/</w:t>
    </w:r>
    <w:r w:rsidR="00FB4ECA">
      <w:t>13</w:t>
    </w:r>
    <w:r w:rsidRPr="00911ADC">
      <w:t>-</w:t>
    </w:r>
    <w:r w:rsidR="007052A2">
      <w:t>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137681"/>
    <w:multiLevelType w:val="hybridMultilevel"/>
    <w:tmpl w:val="2334E4E2"/>
    <w:lvl w:tplc="4A6CA80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F4960D2"/>
    <w:multiLevelType w:val="hybridMultilevel"/>
    <w:tmpl w:val="37F04006"/>
    <w:lvl w:tplc="E0C47D2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51A4"/>
    <w:rsid w:val="00002D79"/>
    <w:rsid w:val="00003557"/>
    <w:rsid w:val="0000672D"/>
    <w:rsid w:val="000120BC"/>
    <w:rsid w:val="000122BA"/>
    <w:rsid w:val="00017AF0"/>
    <w:rsid w:val="0002020C"/>
    <w:rsid w:val="000229D8"/>
    <w:rsid w:val="00026635"/>
    <w:rsid w:val="00027602"/>
    <w:rsid w:val="00032E48"/>
    <w:rsid w:val="000348AB"/>
    <w:rsid w:val="000364DF"/>
    <w:rsid w:val="000405EE"/>
    <w:rsid w:val="00040668"/>
    <w:rsid w:val="00053B6C"/>
    <w:rsid w:val="00056FC1"/>
    <w:rsid w:val="00067E0A"/>
    <w:rsid w:val="000724CF"/>
    <w:rsid w:val="000740FB"/>
    <w:rsid w:val="00074C9A"/>
    <w:rsid w:val="000753E3"/>
    <w:rsid w:val="000759B8"/>
    <w:rsid w:val="00094D93"/>
    <w:rsid w:val="00094EED"/>
    <w:rsid w:val="000A0445"/>
    <w:rsid w:val="000A1F37"/>
    <w:rsid w:val="000A2F50"/>
    <w:rsid w:val="000A5DD0"/>
    <w:rsid w:val="000C232D"/>
    <w:rsid w:val="000C7F72"/>
    <w:rsid w:val="000D0CF0"/>
    <w:rsid w:val="000D1D50"/>
    <w:rsid w:val="000D2ADC"/>
    <w:rsid w:val="000D52F7"/>
    <w:rsid w:val="000E204E"/>
    <w:rsid w:val="000E2214"/>
    <w:rsid w:val="000E53D5"/>
    <w:rsid w:val="000E68B5"/>
    <w:rsid w:val="000F1956"/>
    <w:rsid w:val="000F6444"/>
    <w:rsid w:val="001000A8"/>
    <w:rsid w:val="001015E5"/>
    <w:rsid w:val="00103232"/>
    <w:rsid w:val="001033C9"/>
    <w:rsid w:val="00113610"/>
    <w:rsid w:val="00113677"/>
    <w:rsid w:val="001143F2"/>
    <w:rsid w:val="001219C1"/>
    <w:rsid w:val="00123726"/>
    <w:rsid w:val="00124FC0"/>
    <w:rsid w:val="001266F2"/>
    <w:rsid w:val="00133455"/>
    <w:rsid w:val="00143A9E"/>
    <w:rsid w:val="0014520B"/>
    <w:rsid w:val="001471C6"/>
    <w:rsid w:val="0015197F"/>
    <w:rsid w:val="001619B2"/>
    <w:rsid w:val="00162B24"/>
    <w:rsid w:val="00163767"/>
    <w:rsid w:val="00163B25"/>
    <w:rsid w:val="00165342"/>
    <w:rsid w:val="001704E9"/>
    <w:rsid w:val="00192B3E"/>
    <w:rsid w:val="00194732"/>
    <w:rsid w:val="00195615"/>
    <w:rsid w:val="001A0D49"/>
    <w:rsid w:val="001A12C6"/>
    <w:rsid w:val="001A1A5E"/>
    <w:rsid w:val="001A6A4F"/>
    <w:rsid w:val="001B187E"/>
    <w:rsid w:val="001B1EAE"/>
    <w:rsid w:val="001B3068"/>
    <w:rsid w:val="001B422C"/>
    <w:rsid w:val="001C0AA6"/>
    <w:rsid w:val="001C5278"/>
    <w:rsid w:val="001C5B95"/>
    <w:rsid w:val="001D1B1F"/>
    <w:rsid w:val="001D1D95"/>
    <w:rsid w:val="001D3387"/>
    <w:rsid w:val="001D37A8"/>
    <w:rsid w:val="001E5F33"/>
    <w:rsid w:val="001E7217"/>
    <w:rsid w:val="0020498A"/>
    <w:rsid w:val="0021093B"/>
    <w:rsid w:val="00215B95"/>
    <w:rsid w:val="00220A2E"/>
    <w:rsid w:val="00220CE9"/>
    <w:rsid w:val="002229A2"/>
    <w:rsid w:val="0024067F"/>
    <w:rsid w:val="00243B46"/>
    <w:rsid w:val="00247D6C"/>
    <w:rsid w:val="002509EF"/>
    <w:rsid w:val="0025541F"/>
    <w:rsid w:val="00255776"/>
    <w:rsid w:val="00261054"/>
    <w:rsid w:val="00261A01"/>
    <w:rsid w:val="002655ED"/>
    <w:rsid w:val="002658D5"/>
    <w:rsid w:val="00266238"/>
    <w:rsid w:val="002730B3"/>
    <w:rsid w:val="00274F08"/>
    <w:rsid w:val="00274F73"/>
    <w:rsid w:val="0027796B"/>
    <w:rsid w:val="002811A2"/>
    <w:rsid w:val="00286AAA"/>
    <w:rsid w:val="00295BDD"/>
    <w:rsid w:val="00295C48"/>
    <w:rsid w:val="002A05E8"/>
    <w:rsid w:val="002A251A"/>
    <w:rsid w:val="002A50BD"/>
    <w:rsid w:val="002C2558"/>
    <w:rsid w:val="002C3995"/>
    <w:rsid w:val="002E1010"/>
    <w:rsid w:val="002E2C9F"/>
    <w:rsid w:val="002E2FEE"/>
    <w:rsid w:val="002E47EB"/>
    <w:rsid w:val="002E6FB0"/>
    <w:rsid w:val="002F0CC5"/>
    <w:rsid w:val="002F4203"/>
    <w:rsid w:val="002F688B"/>
    <w:rsid w:val="002F7C41"/>
    <w:rsid w:val="002F7F8A"/>
    <w:rsid w:val="00300A71"/>
    <w:rsid w:val="0031037D"/>
    <w:rsid w:val="00310CF3"/>
    <w:rsid w:val="003150FB"/>
    <w:rsid w:val="0032032F"/>
    <w:rsid w:val="00324ACA"/>
    <w:rsid w:val="0033118B"/>
    <w:rsid w:val="003406E6"/>
    <w:rsid w:val="00344359"/>
    <w:rsid w:val="00353D07"/>
    <w:rsid w:val="003542ED"/>
    <w:rsid w:val="00356D2B"/>
    <w:rsid w:val="003662F1"/>
    <w:rsid w:val="0037252B"/>
    <w:rsid w:val="00374E47"/>
    <w:rsid w:val="00377356"/>
    <w:rsid w:val="00381789"/>
    <w:rsid w:val="00387950"/>
    <w:rsid w:val="00393473"/>
    <w:rsid w:val="00394313"/>
    <w:rsid w:val="00395BCF"/>
    <w:rsid w:val="003961A6"/>
    <w:rsid w:val="003964C5"/>
    <w:rsid w:val="003A0363"/>
    <w:rsid w:val="003A6A3B"/>
    <w:rsid w:val="003A7AEE"/>
    <w:rsid w:val="003B2617"/>
    <w:rsid w:val="003B3BE7"/>
    <w:rsid w:val="003B7DBF"/>
    <w:rsid w:val="003C1275"/>
    <w:rsid w:val="003C6AAC"/>
    <w:rsid w:val="003D1B53"/>
    <w:rsid w:val="003D1D61"/>
    <w:rsid w:val="003D1E04"/>
    <w:rsid w:val="003D6BC6"/>
    <w:rsid w:val="003D7568"/>
    <w:rsid w:val="003E0409"/>
    <w:rsid w:val="003E0B1F"/>
    <w:rsid w:val="003E6AAF"/>
    <w:rsid w:val="003E78BE"/>
    <w:rsid w:val="003F0281"/>
    <w:rsid w:val="003F1508"/>
    <w:rsid w:val="003F2F1C"/>
    <w:rsid w:val="003F2F49"/>
    <w:rsid w:val="003F3589"/>
    <w:rsid w:val="003F52A9"/>
    <w:rsid w:val="00400590"/>
    <w:rsid w:val="004029BA"/>
    <w:rsid w:val="00405998"/>
    <w:rsid w:val="00405A06"/>
    <w:rsid w:val="00407073"/>
    <w:rsid w:val="004119ED"/>
    <w:rsid w:val="004134E8"/>
    <w:rsid w:val="004149F2"/>
    <w:rsid w:val="00415201"/>
    <w:rsid w:val="00423AA8"/>
    <w:rsid w:val="004249C5"/>
    <w:rsid w:val="00425555"/>
    <w:rsid w:val="004308C5"/>
    <w:rsid w:val="00430D53"/>
    <w:rsid w:val="00431436"/>
    <w:rsid w:val="004329ED"/>
    <w:rsid w:val="00433E07"/>
    <w:rsid w:val="00437DB3"/>
    <w:rsid w:val="00441B12"/>
    <w:rsid w:val="00443082"/>
    <w:rsid w:val="004501E7"/>
    <w:rsid w:val="00451E05"/>
    <w:rsid w:val="00452AB5"/>
    <w:rsid w:val="0046723F"/>
    <w:rsid w:val="00472564"/>
    <w:rsid w:val="00473B9D"/>
    <w:rsid w:val="00477160"/>
    <w:rsid w:val="00481299"/>
    <w:rsid w:val="004910FC"/>
    <w:rsid w:val="00497418"/>
    <w:rsid w:val="004A0702"/>
    <w:rsid w:val="004A31AE"/>
    <w:rsid w:val="004B1B79"/>
    <w:rsid w:val="004B71E9"/>
    <w:rsid w:val="004C389F"/>
    <w:rsid w:val="004C3D70"/>
    <w:rsid w:val="004C6239"/>
    <w:rsid w:val="004C7E74"/>
    <w:rsid w:val="004D2AA7"/>
    <w:rsid w:val="004D6B27"/>
    <w:rsid w:val="004E1893"/>
    <w:rsid w:val="004E6563"/>
    <w:rsid w:val="00500377"/>
    <w:rsid w:val="005011A8"/>
    <w:rsid w:val="00501FBF"/>
    <w:rsid w:val="00510239"/>
    <w:rsid w:val="00510934"/>
    <w:rsid w:val="00513C4D"/>
    <w:rsid w:val="00515EBE"/>
    <w:rsid w:val="0051767E"/>
    <w:rsid w:val="0052160C"/>
    <w:rsid w:val="00522786"/>
    <w:rsid w:val="00522F02"/>
    <w:rsid w:val="00523D06"/>
    <w:rsid w:val="00523DA0"/>
    <w:rsid w:val="00526129"/>
    <w:rsid w:val="00533600"/>
    <w:rsid w:val="005339DE"/>
    <w:rsid w:val="005404F5"/>
    <w:rsid w:val="00543033"/>
    <w:rsid w:val="005442CC"/>
    <w:rsid w:val="005561A9"/>
    <w:rsid w:val="005657DA"/>
    <w:rsid w:val="00575ECC"/>
    <w:rsid w:val="005764A6"/>
    <w:rsid w:val="00577D70"/>
    <w:rsid w:val="00580799"/>
    <w:rsid w:val="0058666E"/>
    <w:rsid w:val="0059097B"/>
    <w:rsid w:val="005A00DF"/>
    <w:rsid w:val="005A38D5"/>
    <w:rsid w:val="005B0030"/>
    <w:rsid w:val="005B35FB"/>
    <w:rsid w:val="005B37D9"/>
    <w:rsid w:val="005B712B"/>
    <w:rsid w:val="005B751A"/>
    <w:rsid w:val="005C04EF"/>
    <w:rsid w:val="005C3318"/>
    <w:rsid w:val="005D269D"/>
    <w:rsid w:val="005D35B0"/>
    <w:rsid w:val="005D3B4B"/>
    <w:rsid w:val="005D5C31"/>
    <w:rsid w:val="005E21EE"/>
    <w:rsid w:val="005E2CAD"/>
    <w:rsid w:val="005F0876"/>
    <w:rsid w:val="005F5707"/>
    <w:rsid w:val="005F69D3"/>
    <w:rsid w:val="006058A9"/>
    <w:rsid w:val="00610773"/>
    <w:rsid w:val="00611430"/>
    <w:rsid w:val="0061741E"/>
    <w:rsid w:val="00626BBF"/>
    <w:rsid w:val="00627177"/>
    <w:rsid w:val="00627A9F"/>
    <w:rsid w:val="0063515C"/>
    <w:rsid w:val="00650BC2"/>
    <w:rsid w:val="006539B7"/>
    <w:rsid w:val="00656E86"/>
    <w:rsid w:val="006607A5"/>
    <w:rsid w:val="00661AD2"/>
    <w:rsid w:val="006631A3"/>
    <w:rsid w:val="00664A26"/>
    <w:rsid w:val="00664DF4"/>
    <w:rsid w:val="006660D9"/>
    <w:rsid w:val="00667CBA"/>
    <w:rsid w:val="00667E3F"/>
    <w:rsid w:val="0067590C"/>
    <w:rsid w:val="0069031A"/>
    <w:rsid w:val="00690AFC"/>
    <w:rsid w:val="00694D06"/>
    <w:rsid w:val="006A3B16"/>
    <w:rsid w:val="006B2144"/>
    <w:rsid w:val="006B348E"/>
    <w:rsid w:val="006B4182"/>
    <w:rsid w:val="006B4650"/>
    <w:rsid w:val="006C2FA3"/>
    <w:rsid w:val="006D176A"/>
    <w:rsid w:val="006D31C8"/>
    <w:rsid w:val="006E0539"/>
    <w:rsid w:val="006E0FD6"/>
    <w:rsid w:val="006E1DF6"/>
    <w:rsid w:val="006E2048"/>
    <w:rsid w:val="006E335A"/>
    <w:rsid w:val="006E5778"/>
    <w:rsid w:val="006F2234"/>
    <w:rsid w:val="006F6334"/>
    <w:rsid w:val="00701BF1"/>
    <w:rsid w:val="00702DB1"/>
    <w:rsid w:val="00704E80"/>
    <w:rsid w:val="007052A2"/>
    <w:rsid w:val="0070668E"/>
    <w:rsid w:val="00711CD9"/>
    <w:rsid w:val="007203D5"/>
    <w:rsid w:val="0072435F"/>
    <w:rsid w:val="00732289"/>
    <w:rsid w:val="00737B0F"/>
    <w:rsid w:val="00742325"/>
    <w:rsid w:val="0074642C"/>
    <w:rsid w:val="0075150C"/>
    <w:rsid w:val="00760470"/>
    <w:rsid w:val="0076151F"/>
    <w:rsid w:val="00762357"/>
    <w:rsid w:val="0077292D"/>
    <w:rsid w:val="00774C7F"/>
    <w:rsid w:val="007766F1"/>
    <w:rsid w:val="00777EA1"/>
    <w:rsid w:val="00780A69"/>
    <w:rsid w:val="00783FA0"/>
    <w:rsid w:val="00784233"/>
    <w:rsid w:val="00787BF7"/>
    <w:rsid w:val="00791781"/>
    <w:rsid w:val="00793CEF"/>
    <w:rsid w:val="007942B2"/>
    <w:rsid w:val="007A2B67"/>
    <w:rsid w:val="007A5DD1"/>
    <w:rsid w:val="007A5EEC"/>
    <w:rsid w:val="007B032A"/>
    <w:rsid w:val="007B03CC"/>
    <w:rsid w:val="007B6783"/>
    <w:rsid w:val="007B6C41"/>
    <w:rsid w:val="007D113D"/>
    <w:rsid w:val="007D1E43"/>
    <w:rsid w:val="007D6679"/>
    <w:rsid w:val="007E5E32"/>
    <w:rsid w:val="007E6308"/>
    <w:rsid w:val="007F055F"/>
    <w:rsid w:val="007F0917"/>
    <w:rsid w:val="007F4160"/>
    <w:rsid w:val="007F6908"/>
    <w:rsid w:val="008060D1"/>
    <w:rsid w:val="00806EC6"/>
    <w:rsid w:val="0080712D"/>
    <w:rsid w:val="00812D13"/>
    <w:rsid w:val="008131FE"/>
    <w:rsid w:val="008133E4"/>
    <w:rsid w:val="008145A9"/>
    <w:rsid w:val="00814DC6"/>
    <w:rsid w:val="00832EEF"/>
    <w:rsid w:val="0084007A"/>
    <w:rsid w:val="0084642B"/>
    <w:rsid w:val="008475A6"/>
    <w:rsid w:val="00847A09"/>
    <w:rsid w:val="00851EC1"/>
    <w:rsid w:val="00852D6A"/>
    <w:rsid w:val="008569F2"/>
    <w:rsid w:val="00860F3C"/>
    <w:rsid w:val="00861130"/>
    <w:rsid w:val="008648AA"/>
    <w:rsid w:val="00865443"/>
    <w:rsid w:val="008666F0"/>
    <w:rsid w:val="00876A2D"/>
    <w:rsid w:val="00882196"/>
    <w:rsid w:val="00882636"/>
    <w:rsid w:val="00884BD2"/>
    <w:rsid w:val="00884BF4"/>
    <w:rsid w:val="008921FC"/>
    <w:rsid w:val="00896A94"/>
    <w:rsid w:val="00897F3C"/>
    <w:rsid w:val="008A3BC6"/>
    <w:rsid w:val="008A5FEA"/>
    <w:rsid w:val="008B174D"/>
    <w:rsid w:val="008B4949"/>
    <w:rsid w:val="008B6196"/>
    <w:rsid w:val="008C23D6"/>
    <w:rsid w:val="008C2540"/>
    <w:rsid w:val="008C46D5"/>
    <w:rsid w:val="008D3456"/>
    <w:rsid w:val="008D6C2B"/>
    <w:rsid w:val="008D7346"/>
    <w:rsid w:val="008E5AF0"/>
    <w:rsid w:val="008E66C5"/>
    <w:rsid w:val="008E66D0"/>
    <w:rsid w:val="008E7955"/>
    <w:rsid w:val="008F3B3E"/>
    <w:rsid w:val="0090213F"/>
    <w:rsid w:val="00911ADC"/>
    <w:rsid w:val="009174BB"/>
    <w:rsid w:val="0091785E"/>
    <w:rsid w:val="00920D32"/>
    <w:rsid w:val="00922081"/>
    <w:rsid w:val="009351A4"/>
    <w:rsid w:val="00935741"/>
    <w:rsid w:val="00937282"/>
    <w:rsid w:val="00937B7A"/>
    <w:rsid w:val="00942886"/>
    <w:rsid w:val="00942A0B"/>
    <w:rsid w:val="00944E8E"/>
    <w:rsid w:val="0094618A"/>
    <w:rsid w:val="0094686E"/>
    <w:rsid w:val="00947883"/>
    <w:rsid w:val="00957652"/>
    <w:rsid w:val="009612D7"/>
    <w:rsid w:val="00964365"/>
    <w:rsid w:val="00964A55"/>
    <w:rsid w:val="0096564A"/>
    <w:rsid w:val="009673CB"/>
    <w:rsid w:val="00970317"/>
    <w:rsid w:val="00974DAD"/>
    <w:rsid w:val="00975868"/>
    <w:rsid w:val="0098030B"/>
    <w:rsid w:val="009865C9"/>
    <w:rsid w:val="00990004"/>
    <w:rsid w:val="00992570"/>
    <w:rsid w:val="0099546F"/>
    <w:rsid w:val="009964F2"/>
    <w:rsid w:val="009970BB"/>
    <w:rsid w:val="009A1642"/>
    <w:rsid w:val="009A3DD1"/>
    <w:rsid w:val="009A483D"/>
    <w:rsid w:val="009A640B"/>
    <w:rsid w:val="009B0345"/>
    <w:rsid w:val="009B4272"/>
    <w:rsid w:val="009C51A3"/>
    <w:rsid w:val="009C6770"/>
    <w:rsid w:val="009D10F3"/>
    <w:rsid w:val="009D1783"/>
    <w:rsid w:val="009D23F0"/>
    <w:rsid w:val="009D30D5"/>
    <w:rsid w:val="00A0200B"/>
    <w:rsid w:val="00A060F9"/>
    <w:rsid w:val="00A17686"/>
    <w:rsid w:val="00A20D26"/>
    <w:rsid w:val="00A22C29"/>
    <w:rsid w:val="00A23DCD"/>
    <w:rsid w:val="00A3094E"/>
    <w:rsid w:val="00A32F1C"/>
    <w:rsid w:val="00A45676"/>
    <w:rsid w:val="00A47A1F"/>
    <w:rsid w:val="00A507BC"/>
    <w:rsid w:val="00A51417"/>
    <w:rsid w:val="00A53171"/>
    <w:rsid w:val="00A5415F"/>
    <w:rsid w:val="00A549B4"/>
    <w:rsid w:val="00A576F7"/>
    <w:rsid w:val="00A6775B"/>
    <w:rsid w:val="00A7016B"/>
    <w:rsid w:val="00A72071"/>
    <w:rsid w:val="00A720FA"/>
    <w:rsid w:val="00A73CD2"/>
    <w:rsid w:val="00A745D7"/>
    <w:rsid w:val="00A74750"/>
    <w:rsid w:val="00A815C3"/>
    <w:rsid w:val="00A83BAE"/>
    <w:rsid w:val="00A85B4D"/>
    <w:rsid w:val="00A925FD"/>
    <w:rsid w:val="00A94BFE"/>
    <w:rsid w:val="00AA40BE"/>
    <w:rsid w:val="00AB2472"/>
    <w:rsid w:val="00AB639A"/>
    <w:rsid w:val="00AC13ED"/>
    <w:rsid w:val="00AC23E8"/>
    <w:rsid w:val="00AC6143"/>
    <w:rsid w:val="00AD0C21"/>
    <w:rsid w:val="00AD1170"/>
    <w:rsid w:val="00AD4003"/>
    <w:rsid w:val="00AD4B9B"/>
    <w:rsid w:val="00AD4C1E"/>
    <w:rsid w:val="00AD4F6E"/>
    <w:rsid w:val="00AD6D02"/>
    <w:rsid w:val="00AD73D5"/>
    <w:rsid w:val="00AE37DE"/>
    <w:rsid w:val="00AE53CE"/>
    <w:rsid w:val="00AE6E84"/>
    <w:rsid w:val="00AF136E"/>
    <w:rsid w:val="00AF5688"/>
    <w:rsid w:val="00B15445"/>
    <w:rsid w:val="00B2273C"/>
    <w:rsid w:val="00B261EF"/>
    <w:rsid w:val="00B2622C"/>
    <w:rsid w:val="00B26B0D"/>
    <w:rsid w:val="00B275E3"/>
    <w:rsid w:val="00B33FE4"/>
    <w:rsid w:val="00B347F2"/>
    <w:rsid w:val="00B36798"/>
    <w:rsid w:val="00B37556"/>
    <w:rsid w:val="00B454DE"/>
    <w:rsid w:val="00B521C9"/>
    <w:rsid w:val="00B603E3"/>
    <w:rsid w:val="00B62BF4"/>
    <w:rsid w:val="00B67F13"/>
    <w:rsid w:val="00B70191"/>
    <w:rsid w:val="00B75955"/>
    <w:rsid w:val="00B8620C"/>
    <w:rsid w:val="00B91A75"/>
    <w:rsid w:val="00B97FB4"/>
    <w:rsid w:val="00BA180C"/>
    <w:rsid w:val="00BA6D56"/>
    <w:rsid w:val="00BD0039"/>
    <w:rsid w:val="00BD0B2C"/>
    <w:rsid w:val="00BD1572"/>
    <w:rsid w:val="00BD1724"/>
    <w:rsid w:val="00BD2ACC"/>
    <w:rsid w:val="00BF5D91"/>
    <w:rsid w:val="00C14120"/>
    <w:rsid w:val="00C210C4"/>
    <w:rsid w:val="00C216B8"/>
    <w:rsid w:val="00C23965"/>
    <w:rsid w:val="00C24A3C"/>
    <w:rsid w:val="00C24F84"/>
    <w:rsid w:val="00C306F1"/>
    <w:rsid w:val="00C336A4"/>
    <w:rsid w:val="00C366FD"/>
    <w:rsid w:val="00C405CF"/>
    <w:rsid w:val="00C4293B"/>
    <w:rsid w:val="00C46186"/>
    <w:rsid w:val="00C6233C"/>
    <w:rsid w:val="00C64D86"/>
    <w:rsid w:val="00C71AAF"/>
    <w:rsid w:val="00C8102E"/>
    <w:rsid w:val="00C819DA"/>
    <w:rsid w:val="00C872C5"/>
    <w:rsid w:val="00C9378E"/>
    <w:rsid w:val="00C947DE"/>
    <w:rsid w:val="00CA4101"/>
    <w:rsid w:val="00CB2E3D"/>
    <w:rsid w:val="00CC1E5C"/>
    <w:rsid w:val="00CC6077"/>
    <w:rsid w:val="00CC6C3E"/>
    <w:rsid w:val="00CD3F8F"/>
    <w:rsid w:val="00CE173F"/>
    <w:rsid w:val="00CE1E94"/>
    <w:rsid w:val="00CE2609"/>
    <w:rsid w:val="00CE3671"/>
    <w:rsid w:val="00CE52EE"/>
    <w:rsid w:val="00CE6AF9"/>
    <w:rsid w:val="00CF227F"/>
    <w:rsid w:val="00CF5D43"/>
    <w:rsid w:val="00CF6E38"/>
    <w:rsid w:val="00CF6E6C"/>
    <w:rsid w:val="00CF7C44"/>
    <w:rsid w:val="00D014EA"/>
    <w:rsid w:val="00D01EBE"/>
    <w:rsid w:val="00D03526"/>
    <w:rsid w:val="00D060E4"/>
    <w:rsid w:val="00D07CF3"/>
    <w:rsid w:val="00D16BA5"/>
    <w:rsid w:val="00D1738E"/>
    <w:rsid w:val="00D21DF7"/>
    <w:rsid w:val="00D2763D"/>
    <w:rsid w:val="00D2797D"/>
    <w:rsid w:val="00D34C89"/>
    <w:rsid w:val="00D351B2"/>
    <w:rsid w:val="00D357B0"/>
    <w:rsid w:val="00D43B1F"/>
    <w:rsid w:val="00D607BD"/>
    <w:rsid w:val="00D61F7B"/>
    <w:rsid w:val="00D63677"/>
    <w:rsid w:val="00D6367C"/>
    <w:rsid w:val="00D653A0"/>
    <w:rsid w:val="00D71618"/>
    <w:rsid w:val="00D72BE1"/>
    <w:rsid w:val="00D814F2"/>
    <w:rsid w:val="00D82D7E"/>
    <w:rsid w:val="00D86FE6"/>
    <w:rsid w:val="00D878A6"/>
    <w:rsid w:val="00D91C8A"/>
    <w:rsid w:val="00D92763"/>
    <w:rsid w:val="00D92B89"/>
    <w:rsid w:val="00D92BCC"/>
    <w:rsid w:val="00D955A0"/>
    <w:rsid w:val="00D960C6"/>
    <w:rsid w:val="00DA1BA3"/>
    <w:rsid w:val="00DB03EF"/>
    <w:rsid w:val="00DB7182"/>
    <w:rsid w:val="00DC02CF"/>
    <w:rsid w:val="00DD3779"/>
    <w:rsid w:val="00DE0C98"/>
    <w:rsid w:val="00DE1A79"/>
    <w:rsid w:val="00DE1C02"/>
    <w:rsid w:val="00DE3FF8"/>
    <w:rsid w:val="00DF0EE3"/>
    <w:rsid w:val="00DF13AD"/>
    <w:rsid w:val="00E04A5F"/>
    <w:rsid w:val="00E126AB"/>
    <w:rsid w:val="00E374C6"/>
    <w:rsid w:val="00E408A7"/>
    <w:rsid w:val="00E44925"/>
    <w:rsid w:val="00E50023"/>
    <w:rsid w:val="00E601E2"/>
    <w:rsid w:val="00E63C94"/>
    <w:rsid w:val="00E74756"/>
    <w:rsid w:val="00E83617"/>
    <w:rsid w:val="00E8545B"/>
    <w:rsid w:val="00EA21CD"/>
    <w:rsid w:val="00EA2E04"/>
    <w:rsid w:val="00EA68D9"/>
    <w:rsid w:val="00EA70AE"/>
    <w:rsid w:val="00EA750A"/>
    <w:rsid w:val="00EB6B1E"/>
    <w:rsid w:val="00EC146E"/>
    <w:rsid w:val="00EC384F"/>
    <w:rsid w:val="00EC463B"/>
    <w:rsid w:val="00ED08A2"/>
    <w:rsid w:val="00EE14D6"/>
    <w:rsid w:val="00EF5561"/>
    <w:rsid w:val="00F0283C"/>
    <w:rsid w:val="00F04883"/>
    <w:rsid w:val="00F072B1"/>
    <w:rsid w:val="00F11467"/>
    <w:rsid w:val="00F17204"/>
    <w:rsid w:val="00F21A62"/>
    <w:rsid w:val="00F21B54"/>
    <w:rsid w:val="00F22CC3"/>
    <w:rsid w:val="00F27D9D"/>
    <w:rsid w:val="00F32B48"/>
    <w:rsid w:val="00F35EC9"/>
    <w:rsid w:val="00F40123"/>
    <w:rsid w:val="00F4719D"/>
    <w:rsid w:val="00F50CA6"/>
    <w:rsid w:val="00F51E79"/>
    <w:rsid w:val="00F53F49"/>
    <w:rsid w:val="00F63402"/>
    <w:rsid w:val="00F70029"/>
    <w:rsid w:val="00F83387"/>
    <w:rsid w:val="00F84F63"/>
    <w:rsid w:val="00F9073E"/>
    <w:rsid w:val="00F92D02"/>
    <w:rsid w:val="00F93E7F"/>
    <w:rsid w:val="00F94BCE"/>
    <w:rsid w:val="00F970B0"/>
    <w:rsid w:val="00FA1B53"/>
    <w:rsid w:val="00FB3FFD"/>
    <w:rsid w:val="00FB4ECA"/>
    <w:rsid w:val="00FB5B93"/>
    <w:rsid w:val="00FC1FFB"/>
    <w:rsid w:val="00FC3061"/>
    <w:rsid w:val="00FC310F"/>
    <w:rsid w:val="00FC53A6"/>
    <w:rsid w:val="00FC561E"/>
    <w:rsid w:val="00FC58E0"/>
    <w:rsid w:val="00FC5FEF"/>
    <w:rsid w:val="00FC6540"/>
    <w:rsid w:val="00FD4154"/>
    <w:rsid w:val="00FE0722"/>
    <w:rsid w:val="00FE3CA3"/>
    <w:rsid w:val="00FE6F5F"/>
    <w:rsid w:val="00FE7F58"/>
    <w:rsid w:val="00FF6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351A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351A4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607A5"/>
    <w:rPr>
      <w:rFonts w:cs="Tahoma" w:hAnsi="Tahoma" w:ascii="Tahoma"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E126AB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0740F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740F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740F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740F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740F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351A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351A4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607A5"/>
    <w:rPr>
      <w:rFonts w:ascii="Tahoma" w:cs="Tahoma" w:hAnsi="Tahoma"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E126AB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0740F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740F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740F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740F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740F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0159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6405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8287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368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7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346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9215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80189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9909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5415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2723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020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10781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46715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8795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41885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64207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46888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15483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64315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07184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25382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415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16304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26289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76340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77588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55676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6226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24569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9075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5719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13177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3562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25740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listopada 2015.</izvorni_sadrzaj>
    <derivirana_varijabla naziv="DomainObject.DatumDonosenjaOdluke_1">1.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279</izvorni_sadrzaj>
    <derivirana_varijabla naziv="DomainObject.Predmet.Broj_1">279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ožujka 2013.</izvorni_sadrzaj>
    <derivirana_varijabla naziv="DomainObject.Predmet.DatumOsnivanja_1">28.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29. lipnja 2015.</izvorni_sadrzaj>
    <derivirana_varijabla naziv="DomainObject.Predmet.DatumRjesavanja_1">29. lipnja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St-279/2013</izvorni_sadrzaj>
    <derivirana_varijabla naziv="DomainObject.Predmet.OznakaBroj_1">St-279/2013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Liljana</izvorni_sadrzaj>
    <derivirana_varijabla naziv="DomainObject.Predmet.PredmetRijesio.Ime_1">Liljana</derivirana_varijabla>
  </DomainObject.Predmet.PredmetRijesio.Ime>
  <DomainObject.Predmet.PredmetRijesio.Oib>
    <izvorni_sadrzaj>74432802091</izvorni_sadrzaj>
    <derivirana_varijabla naziv="DomainObject.Predmet.PredmetRijesio.Oib_1">74432802091</derivirana_varijabla>
  </DomainObject.Predmet.PredmetRijesio.Oib>
  <DomainObject.Predmet.PredmetRijesio.Prezime>
    <izvorni_sadrzaj>Ugrin</izvorni_sadrzaj>
    <derivirana_varijabla naziv="DomainObject.Predmet.PredmetRijesio.Prezime_1">Ugrin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 VALA d.o.o.  Pula</izvorni_sadrzaj>
    <derivirana_varijabla naziv="DomainObject.Predmet.ProtustrankaFormated_1">  VI VALA d.o.o.  Pula</derivirana_varijabla>
  </DomainObject.Predmet.ProtustrankaFormated>
  <DomainObject.Predmet.ProtustrankaFormatedOIB>
    <izvorni_sadrzaj>  VI VALA d.o.o.  Pula, OIB 32332237611</izvorni_sadrzaj>
    <derivirana_varijabla naziv="DomainObject.Predmet.ProtustrankaFormatedOIB_1">  VI VALA d.o.o.  Pula, OIB 32332237611</derivirana_varijabla>
  </DomainObject.Predmet.ProtustrankaFormatedOIB>
  <DomainObject.Predmet.ProtustrankaFormatedWithAdress>
    <izvorni_sadrzaj> VI VALA d.o.o.  Pula, Rohreggerova 8, 52 100 Pula</izvorni_sadrzaj>
    <derivirana_varijabla naziv="DomainObject.Predmet.ProtustrankaFormatedWithAdress_1"> VI VALA d.o.o.  Pula, Rohreggerova 8, 52 100 Pula</derivirana_varijabla>
  </DomainObject.Predmet.ProtustrankaFormatedWithAdress>
  <DomainObject.Predmet.ProtustrankaFormatedWithAdressOIB>
    <izvorni_sadrzaj> VI VALA d.o.o.  Pula, OIB 32332237611, Rohreggerova 8, 52 100 Pula</izvorni_sadrzaj>
    <derivirana_varijabla naziv="DomainObject.Predmet.ProtustrankaFormatedWithAdressOIB_1"> VI VALA d.o.o.  Pula, OIB 32332237611, Rohreggerova 8, 52 100 Pula</derivirana_varijabla>
  </DomainObject.Predmet.ProtustrankaFormatedWithAdressOIB>
  <DomainObject.Predmet.ProtustrankaWithAdress>
    <izvorni_sadrzaj>VI VALA d.o.o.  Pula Rohreggerova 8, 52 100 Pula</izvorni_sadrzaj>
    <derivirana_varijabla naziv="DomainObject.Predmet.ProtustrankaWithAdress_1">VI VALA d.o.o.  Pula Rohreggerova 8, 52 100 Pula</derivirana_varijabla>
  </DomainObject.Predmet.ProtustrankaWithAdress>
  <DomainObject.Predmet.ProtustrankaWithAdressOIB>
    <izvorni_sadrzaj>VI VALA d.o.o.  Pula, OIB 32332237611, Rohreggerova 8, 52 100 Pula</izvorni_sadrzaj>
    <derivirana_varijabla naziv="DomainObject.Predmet.ProtustrankaWithAdressOIB_1">VI VALA d.o.o.  Pula, OIB 32332237611, Rohreggerova 8, 52 100 Pula</derivirana_varijabla>
  </DomainObject.Predmet.ProtustrankaWithAdressOIB>
  <DomainObject.Predmet.ProtustrankaNazivFormated>
    <izvorni_sadrzaj>VI VALA d.o.o.  Pula</izvorni_sadrzaj>
    <derivirana_varijabla naziv="DomainObject.Predmet.ProtustrankaNazivFormated_1">VI VALA d.o.o.  Pula</derivirana_varijabla>
  </DomainObject.Predmet.ProtustrankaNazivFormated>
  <DomainObject.Predmet.ProtustrankaNazivFormatedOIB>
    <izvorni_sadrzaj>VI VALA d.o.o.  Pula, OIB 32332237611</izvorni_sadrzaj>
    <derivirana_varijabla naziv="DomainObject.Predmet.ProtustrankaNazivFormatedOIB_1">VI VALA d.o.o.  Pula, OIB 32332237611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Pula</izvorni_sadrzaj>
    <derivirana_varijabla naziv="DomainObject.Predmet.StrankaFormated_1">  FINA  Pula</derivirana_varijabla>
  </DomainObject.Predmet.StrankaFormated>
  <DomainObject.Predmet.StrankaFormatedOIB>
    <izvorni_sadrzaj>  FINA  Pula, OIB 85821130368</izvorni_sadrzaj>
    <derivirana_varijabla naziv="DomainObject.Predmet.StrankaFormatedOIB_1">  FINA  Pula, OIB 85821130368</derivirana_varijabla>
  </DomainObject.Predmet.StrankaFormatedOIB>
  <DomainObject.Predmet.StrankaFormatedWithAdress>
    <izvorni_sadrzaj> FINA  Pula, Giardini 5, 52 100 Pula</izvorni_sadrzaj>
    <derivirana_varijabla naziv="DomainObject.Predmet.StrankaFormatedWithAdress_1"> FINA  Pula, Giardini 5, 52 100 Pula</derivirana_varijabla>
  </DomainObject.Predmet.StrankaFormatedWithAdress>
  <DomainObject.Predmet.StrankaFormatedWithAdressOIB>
    <izvorni_sadrzaj> FINA  Pula, OIB 85821130368, Giardini 5, 52 100 Pula</izvorni_sadrzaj>
    <derivirana_varijabla naziv="DomainObject.Predmet.StrankaFormatedWithAdressOIB_1"> FINA  Pula, OIB 85821130368, Giardini 5, 52 100 Pula</derivirana_varijabla>
  </DomainObject.Predmet.StrankaFormatedWithAdressOIB>
  <DomainObject.Predmet.StrankaWithAdress>
    <izvorni_sadrzaj>FINA  Pula Giardini 5,52 100 Pula</izvorni_sadrzaj>
    <derivirana_varijabla naziv="DomainObject.Predmet.StrankaWithAdress_1">FINA  Pula Giardini 5,52 100 Pula</derivirana_varijabla>
  </DomainObject.Predmet.StrankaWithAdress>
  <DomainObject.Predmet.StrankaWithAdressOIB>
    <izvorni_sadrzaj>FINA  Pula, OIB 85821130368, Giardini 5,52 100 Pula</izvorni_sadrzaj>
    <derivirana_varijabla naziv="DomainObject.Predmet.StrankaWithAdressOIB_1">FINA  Pula, OIB 85821130368, Giardini 5,52 100 Pula</derivirana_varijabla>
  </DomainObject.Predmet.StrankaWithAdressOIB>
  <DomainObject.Predmet.StrankaNazivFormated>
    <izvorni_sadrzaj>FINA  Pula</izvorni_sadrzaj>
    <derivirana_varijabla naziv="DomainObject.Predmet.StrankaNazivFormated_1">FINA  Pula</derivirana_varijabla>
  </DomainObject.Predmet.StrankaNazivFormated>
  <DomainObject.Predmet.StrankaNazivFormatedOIB>
    <izvorni_sadrzaj>FINA  Pula, OIB 85821130368</izvorni_sadrzaj>
    <derivirana_varijabla naziv="DomainObject.Predmet.StrankaNazivFormatedOIB_1">FINA  Pula,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Pula</item>
    </izvorni_sadrzaj>
    <derivirana_varijabla naziv="DomainObject.Predmet.StrankaListFormated_1">
      <item>FINA  Pula</item>
    </derivirana_varijabla>
  </DomainObject.Predmet.StrankaListFormated>
  <DomainObject.Predmet.StrankaListFormatedOIB>
    <izvorni_sadrzaj>
      <item>FINA  Pula, OIB 85821130368</item>
    </izvorni_sadrzaj>
    <derivirana_varijabla naziv="DomainObject.Predmet.StrankaListFormatedOIB_1">
      <item>FINA  Pula, OIB 85821130368</item>
    </derivirana_varijabla>
  </DomainObject.Predmet.StrankaListFormatedOIB>
  <DomainObject.Predmet.StrankaListFormatedWithAdress>
    <izvorni_sadrzaj>
      <item>FINA  Pula, Giardini 5, 52 100 Pula</item>
    </izvorni_sadrzaj>
    <derivirana_varijabla naziv="DomainObject.Predmet.StrankaListFormatedWithAdress_1">
      <item>FINA  Pula, Giardini 5, 52 100 Pula</item>
    </derivirana_varijabla>
  </DomainObject.Predmet.StrankaListFormatedWithAdress>
  <DomainObject.Predmet.StrankaListFormatedWithAdressOIB>
    <izvorni_sadrzaj>
      <item>FINA  Pula, OIB 85821130368, Giardini 5, 52 100 Pula</item>
    </izvorni_sadrzaj>
    <derivirana_varijabla naziv="DomainObject.Predmet.StrankaListFormatedWithAdressOIB_1">
      <item>FINA  Pula, OIB 85821130368, Giardini 5, 52 100 Pula</item>
    </derivirana_varijabla>
  </DomainObject.Predmet.StrankaListFormatedWithAdressOIB>
  <DomainObject.Predmet.StrankaListNazivFormated>
    <izvorni_sadrzaj>
      <item>FINA  Pula</item>
    </izvorni_sadrzaj>
    <derivirana_varijabla naziv="DomainObject.Predmet.StrankaListNazivFormated_1">
      <item>FINA  Pula</item>
    </derivirana_varijabla>
  </DomainObject.Predmet.StrankaListNazivFormated>
  <DomainObject.Predmet.StrankaListNazivFormatedOIB>
    <izvorni_sadrzaj>
      <item>FINA  Pula, OIB 85821130368</item>
    </izvorni_sadrzaj>
    <derivirana_varijabla naziv="DomainObject.Predmet.StrankaListNazivFormatedOIB_1">
      <item>FINA  Pula, OIB 85821130368</item>
    </derivirana_varijabla>
  </DomainObject.Predmet.StrankaListNazivFormatedOIB>
  <DomainObject.Predmet.ProtuStrankaListFormated>
    <izvorni_sadrzaj>
      <item>VI VALA d.o.o.  Pula</item>
    </izvorni_sadrzaj>
    <derivirana_varijabla naziv="DomainObject.Predmet.ProtuStrankaListFormated_1">
      <item>VI VALA d.o.o.  Pula</item>
    </derivirana_varijabla>
  </DomainObject.Predmet.ProtuStrankaListFormated>
  <DomainObject.Predmet.ProtuStrankaListFormatedOIB>
    <izvorni_sadrzaj>
      <item>VI VALA d.o.o.  Pula, OIB 32332237611</item>
    </izvorni_sadrzaj>
    <derivirana_varijabla naziv="DomainObject.Predmet.ProtuStrankaListFormatedOIB_1">
      <item>VI VALA d.o.o.  Pula, OIB 32332237611</item>
    </derivirana_varijabla>
  </DomainObject.Predmet.ProtuStrankaListFormatedOIB>
  <DomainObject.Predmet.ProtuStrankaListFormatedWithAdress>
    <izvorni_sadrzaj>
      <item>VI VALA d.o.o.  Pula, Rohreggerova 8, 52 100 Pula</item>
    </izvorni_sadrzaj>
    <derivirana_varijabla naziv="DomainObject.Predmet.ProtuStrankaListFormatedWithAdress_1">
      <item>VI VALA d.o.o.  Pula, Rohreggerova 8, 52 100 Pula</item>
    </derivirana_varijabla>
  </DomainObject.Predmet.ProtuStrankaListFormatedWithAdress>
  <DomainObject.Predmet.ProtuStrankaListFormatedWithAdressOIB>
    <izvorni_sadrzaj>
      <item>VI VALA d.o.o.  Pula, OIB 32332237611, Rohreggerova 8, 52 100 Pula</item>
    </izvorni_sadrzaj>
    <derivirana_varijabla naziv="DomainObject.Predmet.ProtuStrankaListFormatedWithAdressOIB_1">
      <item>VI VALA d.o.o.  Pula, OIB 32332237611, Rohreggerova 8, 52 100 Pula</item>
    </derivirana_varijabla>
  </DomainObject.Predmet.ProtuStrankaListFormatedWithAdressOIB>
  <DomainObject.Predmet.ProtuStrankaListNazivFormated>
    <izvorni_sadrzaj>
      <item>VI VALA d.o.o.  Pula</item>
    </izvorni_sadrzaj>
    <derivirana_varijabla naziv="DomainObject.Predmet.ProtuStrankaListNazivFormated_1">
      <item>VI VALA d.o.o.  Pula</item>
    </derivirana_varijabla>
  </DomainObject.Predmet.ProtuStrankaListNazivFormated>
  <DomainObject.Predmet.ProtuStrankaListNazivFormatedOIB>
    <izvorni_sadrzaj>
      <item>VI VALA d.o.o.  Pula, OIB 32332237611</item>
    </izvorni_sadrzaj>
    <derivirana_varijabla naziv="DomainObject.Predmet.ProtuStrankaListNazivFormatedOIB_1">
      <item>VI VALA d.o.o.  Pula, OIB 32332237611</item>
    </derivirana_varijabla>
  </DomainObject.Predmet.ProtuStrankaListNazivFormatedOIB>
  <DomainObject.Predmet.OstaliListFormated>
    <izvorni_sadrzaj>
      <item>Vesna Radola</item>
    </izvorni_sadrzaj>
    <derivirana_varijabla naziv="DomainObject.Predmet.OstaliListFormated_1">
      <item>Vesna Radola</item>
    </derivirana_varijabla>
  </DomainObject.Predmet.OstaliListFormated>
  <DomainObject.Predmet.OstaliListFormatedOIB>
    <izvorni_sadrzaj>
      <item>Vesna Radola, OIB 27203654753</item>
    </izvorni_sadrzaj>
    <derivirana_varijabla naziv="DomainObject.Predmet.OstaliListFormatedOIB_1">
      <item>Vesna Radola, OIB 27203654753</item>
    </derivirana_varijabla>
  </DomainObject.Predmet.OstaliListFormatedOIB>
  <DomainObject.Predmet.OstaliListFormatedWithAdress>
    <izvorni_sadrzaj>
      <item>Vesna Radola, Rohreggerova 8, 52100 Pula</item>
    </izvorni_sadrzaj>
    <derivirana_varijabla naziv="DomainObject.Predmet.OstaliListFormatedWithAdress_1">
      <item>Vesna Radola, Rohreggerova 8, 52100 Pula</item>
    </derivirana_varijabla>
  </DomainObject.Predmet.OstaliListFormatedWithAdress>
  <DomainObject.Predmet.OstaliListFormatedWithAdressOIB>
    <izvorni_sadrzaj>
      <item>Vesna Radola, OIB 27203654753, Rohreggerova 8, 52100 Pula</item>
    </izvorni_sadrzaj>
    <derivirana_varijabla naziv="DomainObject.Predmet.OstaliListFormatedWithAdressOIB_1">
      <item>Vesna Radola, OIB 27203654753, Rohreggerova 8, 52100 Pula</item>
    </derivirana_varijabla>
  </DomainObject.Predmet.OstaliListFormatedWithAdressOIB>
  <DomainObject.Predmet.OstaliListNazivFormated>
    <izvorni_sadrzaj>
      <item>Vesna Radola</item>
    </izvorni_sadrzaj>
    <derivirana_varijabla naziv="DomainObject.Predmet.OstaliListNazivFormated_1">
      <item>Vesna Radola</item>
    </derivirana_varijabla>
  </DomainObject.Predmet.OstaliListNazivFormated>
  <DomainObject.Predmet.OstaliListNazivFormatedOIB>
    <izvorni_sadrzaj>
      <item>Vesna Radola, OIB 27203654753</item>
    </izvorni_sadrzaj>
    <derivirana_varijabla naziv="DomainObject.Predmet.OstaliListNazivFormatedOIB_1">
      <item>Vesna Radola, OIB 27203654753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listopada 2015.</izvorni_sadrzaj>
    <derivirana_varijabla naziv="DomainObject.Datum_1">1.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Pula</izvorni_sadrzaj>
    <derivirana_varijabla naziv="DomainObject.Predmet.StrankaIDrugi_1">FINA  Pula</derivirana_varijabla>
  </DomainObject.Predmet.StrankaIDrugi>
  <DomainObject.Predmet.ProtustrankaIDrugi>
    <izvorni_sadrzaj>VI VALA d.o.o.  Pula</izvorni_sadrzaj>
    <derivirana_varijabla naziv="DomainObject.Predmet.ProtustrankaIDrugi_1">VI VALA d.o.o.  Pula</derivirana_varijabla>
  </DomainObject.Predmet.ProtustrankaIDrugi>
  <DomainObject.Predmet.StrankaIDrugiAdressOIB>
    <izvorni_sadrzaj>FINA  Pula, OIB 85821130368, Giardini 5, 52 100 Pula</izvorni_sadrzaj>
    <derivirana_varijabla naziv="DomainObject.Predmet.StrankaIDrugiAdressOIB_1">FINA  Pula, OIB 85821130368, Giardini 5, 52 100 Pula</derivirana_varijabla>
  </DomainObject.Predmet.StrankaIDrugiAdressOIB>
  <DomainObject.Predmet.ProtustrankaIDrugiAdressOIB>
    <izvorni_sadrzaj>VI VALA d.o.o.  Pula, OIB 32332237611, Rohreggerova 8, 52 100 Pula</izvorni_sadrzaj>
    <derivirana_varijabla naziv="DomainObject.Predmet.ProtustrankaIDrugiAdressOIB_1">VI VALA d.o.o.  Pula, OIB 32332237611, Rohreggerova 8, 52 100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19. lipnja 2015.</izvorni_sadrzaj>
    <derivirana_varijabla naziv="DomainObject.Predmet.OdlukaRjesenje.DatumDonosenjaOdluke_1">19. lipnja 2015.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St-279/2013-12</izvorni_sadrzaj>
    <derivirana_varijabla naziv="DomainObject.Predmet.OdlukaRjesenje.Oznaka_1">St-279/2013-12</derivirana_varijabla>
  </DomainObject.Predmet.OdlukaRjesenje.Oznaka>
  <DomainObject.Predmet.SudioniciListNaziv>
    <izvorni_sadrzaj>
      <item>FINA  Pula</item>
      <item>VI VALA d.o.o.  Pula</item>
      <item>Vesna Radola</item>
    </izvorni_sadrzaj>
    <derivirana_varijabla naziv="DomainObject.Predmet.SudioniciListNaziv_1">
      <item>FINA  Pula</item>
      <item>VI VALA d.o.o.  Pula</item>
      <item>Vesna Radola</item>
    </derivirana_varijabla>
  </DomainObject.Predmet.SudioniciListNaziv>
  <DomainObject.Predmet.SudioniciListAdressOIB>
    <izvorni_sadrzaj>
      <item>FINA  Pula, OIB 85821130368, Giardini 5,52 100 Pula</item>
      <item>VI VALA d.o.o.  Pula, OIB 32332237611, Rohreggerova 8,52 100 Pula</item>
      <item>Vesna Radola, OIB 27203654753, Rohreggerova 8,52100 Pula</item>
    </izvorni_sadrzaj>
    <derivirana_varijabla naziv="DomainObject.Predmet.SudioniciListAdressOIB_1">
      <item>FINA  Pula, OIB 85821130368, Giardini 5,52 100 Pula</item>
      <item>VI VALA d.o.o.  Pula, OIB 32332237611, Rohreggerova 8,52 100 Pula</item>
      <item>Vesna Radola, OIB 27203654753, Rohreggerova 8,52100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32332237611</item>
      <item>, OIB 27203654753</item>
    </izvorni_sadrzaj>
    <derivirana_varijabla naziv="DomainObject.Predmet.SudioniciListNazivOIB_1">
      <item>, OIB 85821130368</item>
      <item>, OIB 32332237611</item>
      <item>, OIB 27203654753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171</properties:Words>
  <properties:Characters>839</properties:Characters>
  <properties:Lines>30</properties:Lines>
  <properties:Paragraphs>10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1027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2015-10-01T08:06:00Z</dcterms:created>
  <dc:creator>skrapic</dc:creator>
  <cp:lastModifiedBy>Sonja Krapić</cp:lastModifiedBy>
  <cp:lastPrinted>2015-10-01T07:25:00Z</cp:lastPrinted>
  <dcterms:modified xmlns:xsi="http://www.w3.org/2001/XMLSchema-instance" xsi:type="dcterms:W3CDTF">2015-10-01T08:08:00Z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