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dbee3" w14:paraId="b5dbee3" w:rsidRDefault="00353238" w:rsidR="00353238" w:rsidRPr="00C8121D">
      <w:pPr>
        <w15:collapsed w:val="false"/>
      </w:pPr>
      <w:bookmarkStart w:name="_GoBack" w:id="0"/>
      <w:bookmarkEnd w:id="0"/>
    </w:p>
    <w:p w:rsidRDefault="00701442" w:rsidR="00353238" w:rsidRPr="00C8121D">
      <w:r w:rsidRPr="008168B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53238" w:rsidR="00353238" w:rsidRPr="00C8121D">
      <w:pPr>
        <w:rPr>
          <w:bCs/>
        </w:rPr>
      </w:pPr>
      <w:r w:rsidRPr="00C8121D">
        <w:t xml:space="preserve">    </w:t>
      </w:r>
      <w:r w:rsidRPr="00C8121D">
        <w:rPr>
          <w:bCs/>
        </w:rPr>
        <w:t xml:space="preserve">REPUBLIKA HRVATSKA </w:t>
      </w:r>
    </w:p>
    <w:p w:rsidRDefault="00353238" w:rsidR="000B7674" w:rsidRPr="00C8121D">
      <w:pPr>
        <w:rPr>
          <w:bCs/>
        </w:rPr>
      </w:pPr>
      <w:r w:rsidRPr="00C8121D">
        <w:rPr>
          <w:bCs/>
        </w:rPr>
        <w:t>TRGOVAČKI</w:t>
      </w:r>
      <w:r w:rsidR="00BD2110" w:rsidRPr="00C8121D">
        <w:rPr>
          <w:bCs/>
        </w:rPr>
        <w:t xml:space="preserve"> SUD U ZAGREBU</w:t>
      </w:r>
      <w:r w:rsidR="00BD2110" w:rsidRPr="00C8121D">
        <w:rPr>
          <w:bCs/>
        </w:rPr>
        <w:tab/>
      </w:r>
    </w:p>
    <w:p w:rsidRDefault="000B7674" w:rsidR="00353238">
      <w:pPr>
        <w:rPr>
          <w:bCs/>
        </w:rPr>
      </w:pPr>
      <w:r w:rsidRPr="00C8121D">
        <w:rPr>
          <w:bCs/>
        </w:rPr>
        <w:t>Zagreb, Amruševa 2/II</w:t>
      </w:r>
      <w:r w:rsidRPr="00C8121D">
        <w:rPr>
          <w:bCs/>
        </w:rPr>
        <w:tab/>
      </w:r>
      <w:r w:rsidR="00BD2110" w:rsidRPr="00C8121D">
        <w:rPr>
          <w:bCs/>
        </w:rPr>
        <w:tab/>
      </w:r>
      <w:r w:rsidR="00BD2110" w:rsidRPr="00C8121D">
        <w:rPr>
          <w:bCs/>
        </w:rPr>
        <w:tab/>
      </w:r>
      <w:r w:rsidR="00BD2110" w:rsidRPr="00C8121D">
        <w:rPr>
          <w:bCs/>
        </w:rPr>
        <w:tab/>
      </w:r>
      <w:r w:rsidR="00CF067D" w:rsidRPr="00C8121D">
        <w:rPr>
          <w:bCs/>
        </w:rPr>
        <w:tab/>
      </w:r>
      <w:r w:rsidR="00CF067D" w:rsidRPr="00C8121D">
        <w:rPr>
          <w:bCs/>
        </w:rPr>
        <w:tab/>
        <w:t>31-ST-</w:t>
      </w:r>
      <w:r w:rsidR="004261D4">
        <w:rPr>
          <w:bCs/>
        </w:rPr>
        <w:t>586/14-28</w:t>
      </w:r>
    </w:p>
    <w:p w:rsidRDefault="00701442" w:rsidP="00701442" w:rsidR="00701442" w:rsidRPr="00C8121D">
      <w:pPr>
        <w:rPr>
          <w:bCs/>
        </w:rPr>
      </w:pPr>
    </w:p>
    <w:p w:rsidRDefault="00701442" w:rsidP="00701442" w:rsidR="00353238" w:rsidRPr="00C8121D">
      <w:pPr>
        <w:jc w:val="center"/>
        <w:rPr>
          <w:bCs/>
        </w:rPr>
      </w:pPr>
      <w:r>
        <w:rPr>
          <w:bCs/>
        </w:rPr>
        <w:t>R E P U B L I K A   H R V A T S K A</w:t>
      </w:r>
    </w:p>
    <w:p w:rsidRDefault="00353238" w:rsidR="00353238" w:rsidRPr="00C8121D">
      <w:pPr>
        <w:pStyle w:val="Naslov1"/>
        <w:rPr>
          <w:b w:val="false"/>
        </w:rPr>
      </w:pPr>
      <w:r w:rsidRPr="00C8121D">
        <w:rPr>
          <w:b w:val="false"/>
        </w:rPr>
        <w:t xml:space="preserve">R J E Š E N J E </w:t>
      </w:r>
    </w:p>
    <w:p w:rsidRDefault="00353238" w:rsidR="00353238" w:rsidRPr="00C8121D"/>
    <w:p w:rsidRDefault="00353238" w:rsidR="00353238" w:rsidRPr="00C8121D">
      <w:r w:rsidRPr="00C8121D">
        <w:tab/>
      </w:r>
      <w:r w:rsidRPr="00C8121D">
        <w:rPr>
          <w:bCs/>
        </w:rPr>
        <w:t xml:space="preserve">TRGOVAČKI SUD U ZAGREBU </w:t>
      </w:r>
      <w:r w:rsidRPr="00C8121D">
        <w:t>po stečajnom sucu Nadi Kraljić u stečajnom p</w:t>
      </w:r>
      <w:r w:rsidR="00025934">
        <w:t>ostupku</w:t>
      </w:r>
      <w:r w:rsidR="002D46D2" w:rsidRPr="00C8121D">
        <w:t xml:space="preserve"> </w:t>
      </w:r>
      <w:r w:rsidR="00025934">
        <w:t xml:space="preserve">nad imovinom dužnika RIBARIĆ DUŠAN vl. obrta RIBARIĆ za instalaciju grijanja, Kamanje, Orljakovo 36/e OIB: 45588225013 </w:t>
      </w:r>
      <w:r w:rsidR="00346F35" w:rsidRPr="00E74842">
        <w:t xml:space="preserve"> </w:t>
      </w:r>
      <w:r w:rsidR="002D46D2" w:rsidRPr="00C8121D">
        <w:t xml:space="preserve">dana </w:t>
      </w:r>
      <w:r w:rsidR="00025934">
        <w:t>27</w:t>
      </w:r>
      <w:r w:rsidR="00701442">
        <w:t xml:space="preserve">. listopada </w:t>
      </w:r>
      <w:r w:rsidR="000C349F">
        <w:t xml:space="preserve">2015. </w:t>
      </w:r>
      <w:r w:rsidR="00CF067D" w:rsidRPr="00C8121D">
        <w:t xml:space="preserve"> godine </w:t>
      </w:r>
    </w:p>
    <w:p w:rsidRDefault="00353238" w:rsidR="00353238" w:rsidRPr="00C8121D"/>
    <w:p w:rsidRDefault="00353238" w:rsidR="00353238" w:rsidRPr="00C8121D">
      <w:pPr>
        <w:jc w:val="center"/>
        <w:rPr>
          <w:bCs/>
        </w:rPr>
      </w:pPr>
      <w:r w:rsidRPr="00C8121D">
        <w:rPr>
          <w:bCs/>
        </w:rPr>
        <w:t xml:space="preserve">r i j e š i o   j e </w:t>
      </w:r>
    </w:p>
    <w:p w:rsidRDefault="00353238" w:rsidR="00353238" w:rsidRPr="00C8121D">
      <w:pPr>
        <w:jc w:val="center"/>
        <w:rPr>
          <w:bCs/>
        </w:rPr>
      </w:pPr>
    </w:p>
    <w:p w:rsidRDefault="00353238" w:rsidR="00353238" w:rsidRPr="00C8121D">
      <w:r w:rsidRPr="00C8121D">
        <w:tab/>
      </w:r>
      <w:r w:rsidRPr="00C8121D">
        <w:rPr>
          <w:bCs/>
        </w:rPr>
        <w:t>I</w:t>
      </w:r>
      <w:r w:rsidRPr="00C8121D">
        <w:tab/>
      </w:r>
      <w:r w:rsidRPr="00C8121D">
        <w:rPr>
          <w:bCs/>
        </w:rPr>
        <w:t xml:space="preserve">Posebno ispitno ročište </w:t>
      </w:r>
      <w:r w:rsidRPr="00C8121D">
        <w:t xml:space="preserve">u </w:t>
      </w:r>
      <w:r w:rsidR="0076762C">
        <w:t xml:space="preserve">stečajnom postupku nad </w:t>
      </w:r>
      <w:r w:rsidR="00025934">
        <w:t>imovinom dužnika</w:t>
      </w:r>
      <w:r w:rsidR="00346F35" w:rsidRPr="00E74842">
        <w:t xml:space="preserve"> </w:t>
      </w:r>
      <w:r w:rsidR="00353B1F">
        <w:t>određuje se za dan</w:t>
      </w:r>
      <w:r w:rsidR="00BD2110" w:rsidRPr="00C8121D">
        <w:t xml:space="preserve"> </w:t>
      </w:r>
      <w:r w:rsidR="00CF067D" w:rsidRPr="00C8121D">
        <w:t xml:space="preserve"> </w:t>
      </w:r>
      <w:r w:rsidR="00025934">
        <w:rPr>
          <w:bCs/>
        </w:rPr>
        <w:t>13</w:t>
      </w:r>
      <w:r w:rsidR="00701442">
        <w:rPr>
          <w:bCs/>
        </w:rPr>
        <w:t xml:space="preserve">. studenog </w:t>
      </w:r>
      <w:r w:rsidR="000C349F">
        <w:rPr>
          <w:bCs/>
        </w:rPr>
        <w:t>2015.</w:t>
      </w:r>
      <w:r w:rsidR="00CF067D" w:rsidRPr="00C8121D">
        <w:rPr>
          <w:bCs/>
        </w:rPr>
        <w:t xml:space="preserve"> </w:t>
      </w:r>
      <w:r w:rsidR="000B7674" w:rsidRPr="00C8121D">
        <w:rPr>
          <w:bCs/>
        </w:rPr>
        <w:t xml:space="preserve"> </w:t>
      </w:r>
      <w:r w:rsidR="00040484" w:rsidRPr="00C8121D">
        <w:rPr>
          <w:bCs/>
        </w:rPr>
        <w:t xml:space="preserve">godine </w:t>
      </w:r>
      <w:r w:rsidR="002D46D2" w:rsidRPr="00C8121D">
        <w:rPr>
          <w:bCs/>
        </w:rPr>
        <w:t xml:space="preserve"> u </w:t>
      </w:r>
      <w:r w:rsidR="00346F35">
        <w:rPr>
          <w:bCs/>
        </w:rPr>
        <w:t>09,30</w:t>
      </w:r>
      <w:r w:rsidR="00CF067D" w:rsidRPr="00C8121D">
        <w:rPr>
          <w:bCs/>
        </w:rPr>
        <w:t xml:space="preserve"> </w:t>
      </w:r>
      <w:r w:rsidR="002D46D2" w:rsidRPr="00C8121D">
        <w:rPr>
          <w:bCs/>
        </w:rPr>
        <w:t>sati</w:t>
      </w:r>
      <w:r w:rsidRPr="00C8121D">
        <w:rPr>
          <w:bCs/>
        </w:rPr>
        <w:t xml:space="preserve"> </w:t>
      </w:r>
      <w:r w:rsidRPr="00C8121D">
        <w:t xml:space="preserve">u Trgovačkom sudu </w:t>
      </w:r>
      <w:r w:rsidR="00040484" w:rsidRPr="00C8121D">
        <w:t>u Zagrebu, Petrinjska 8, soba 89</w:t>
      </w:r>
      <w:r w:rsidRPr="00C8121D">
        <w:t>/II</w:t>
      </w:r>
      <w:r w:rsidR="00040484" w:rsidRPr="00C8121D">
        <w:t xml:space="preserve"> (ulična zgrada)</w:t>
      </w:r>
      <w:r w:rsidRPr="00C8121D">
        <w:t>.</w:t>
      </w:r>
    </w:p>
    <w:p w:rsidRDefault="00353238" w:rsidR="00353238" w:rsidRPr="00C8121D">
      <w:pPr>
        <w:pStyle w:val="Naslov1"/>
        <w:rPr>
          <w:b w:val="false"/>
        </w:rPr>
      </w:pPr>
      <w:r w:rsidRPr="00C8121D">
        <w:rPr>
          <w:b w:val="false"/>
        </w:rPr>
        <w:t xml:space="preserve">Obrazloženje </w:t>
      </w:r>
    </w:p>
    <w:p w:rsidRDefault="00353238" w:rsidR="00353238" w:rsidRPr="00C8121D">
      <w:pPr>
        <w:jc w:val="center"/>
        <w:rPr>
          <w:bCs/>
        </w:rPr>
      </w:pPr>
    </w:p>
    <w:p w:rsidRDefault="00353238" w:rsidR="00353238" w:rsidRPr="00C8121D">
      <w:r w:rsidRPr="00C8121D">
        <w:tab/>
        <w:t xml:space="preserve">Temeljem odredbe čl. 176 Stečajnog zakona određeno je posebno ispitno ročište za tražbine prijavljene u roku od 3 mjeseca nakon prvog ispitnog ročišta. </w:t>
      </w:r>
    </w:p>
    <w:p w:rsidRDefault="00353238" w:rsidR="00353238" w:rsidRPr="00C8121D"/>
    <w:p w:rsidRDefault="002D46D2" w:rsidR="002D46D2" w:rsidRPr="00C8121D">
      <w:pPr>
        <w:jc w:val="center"/>
      </w:pPr>
      <w:r w:rsidRPr="00C8121D">
        <w:t xml:space="preserve">U Zagrebu, </w:t>
      </w:r>
      <w:r w:rsidR="00025934">
        <w:t>27</w:t>
      </w:r>
      <w:r w:rsidR="00701442">
        <w:t>. listopada</w:t>
      </w:r>
      <w:r w:rsidR="000C349F">
        <w:t xml:space="preserve"> 2015. </w:t>
      </w:r>
      <w:r w:rsidR="00CF067D" w:rsidRPr="00C8121D">
        <w:t xml:space="preserve"> </w:t>
      </w:r>
    </w:p>
    <w:p w:rsidRDefault="00353238" w:rsidR="00353238" w:rsidRPr="00C8121D">
      <w:pPr>
        <w:jc w:val="center"/>
      </w:pPr>
      <w:r w:rsidRPr="00C8121D">
        <w:t xml:space="preserve">  </w:t>
      </w:r>
    </w:p>
    <w:p w:rsidRDefault="00353238" w:rsidR="00353238" w:rsidRPr="00C8121D">
      <w:pPr>
        <w:jc w:val="center"/>
      </w:pPr>
    </w:p>
    <w:p w:rsidRDefault="00353238" w:rsidR="00353238" w:rsidRPr="00C8121D">
      <w:r w:rsidRPr="00C8121D">
        <w:tab/>
      </w:r>
      <w:r w:rsidRPr="00C8121D">
        <w:tab/>
      </w:r>
      <w:r w:rsidRPr="00C8121D">
        <w:tab/>
      </w:r>
      <w:r w:rsidRPr="00C8121D">
        <w:tab/>
      </w:r>
      <w:r w:rsidRPr="00C8121D">
        <w:tab/>
      </w:r>
      <w:r w:rsidRPr="00C8121D">
        <w:tab/>
      </w:r>
      <w:r w:rsidRPr="00C8121D">
        <w:tab/>
      </w:r>
      <w:r w:rsidRPr="00C8121D">
        <w:tab/>
      </w:r>
      <w:r w:rsidRPr="00C8121D">
        <w:tab/>
        <w:t xml:space="preserve">STEČAJNI SUDAC </w:t>
      </w:r>
    </w:p>
    <w:p w:rsidRDefault="00353238" w:rsidR="00353238" w:rsidRPr="00C8121D">
      <w:r w:rsidRPr="00C8121D">
        <w:tab/>
      </w:r>
      <w:r w:rsidRPr="00C8121D">
        <w:tab/>
      </w:r>
      <w:r w:rsidRPr="00C8121D">
        <w:tab/>
      </w:r>
      <w:r w:rsidRPr="00C8121D">
        <w:tab/>
      </w:r>
      <w:r w:rsidRPr="00C8121D">
        <w:tab/>
      </w:r>
      <w:r w:rsidRPr="00C8121D">
        <w:tab/>
      </w:r>
      <w:r w:rsidRPr="00C8121D">
        <w:tab/>
      </w:r>
      <w:r w:rsidRPr="00C8121D">
        <w:tab/>
      </w:r>
      <w:r w:rsidRPr="00C8121D">
        <w:tab/>
        <w:t xml:space="preserve"> Nada Kraljić</w:t>
      </w:r>
      <w:r w:rsidR="008E602C">
        <w:t>,v.r.</w:t>
      </w:r>
      <w:r w:rsidRPr="00C8121D">
        <w:t xml:space="preserve"> </w:t>
      </w:r>
    </w:p>
    <w:p w:rsidRDefault="00353238" w:rsidR="00353238" w:rsidRPr="00C8121D"/>
    <w:p w:rsidRDefault="00353238" w:rsidR="00353238" w:rsidRPr="00C8121D"/>
    <w:p w:rsidRDefault="008E602C" w:rsidR="008E602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8E602C" w:rsidP="008E602C" w:rsidR="008E602C">
      <w:pPr>
        <w:ind w:firstLine="708" w:left="5664"/>
      </w:pPr>
      <w:r>
        <w:t>Vinka Mihalinčić</w:t>
      </w:r>
    </w:p>
    <w:p w:rsidRDefault="00CF067D" w:rsidP="00AB7C4C" w:rsidR="00AB7C4C" w:rsidRPr="00C8121D">
      <w:pPr>
        <w:ind w:left="360"/>
      </w:pPr>
      <w:r w:rsidRPr="00C8121D">
        <w:t xml:space="preserve"> </w:t>
      </w:r>
    </w:p>
    <w:sectPr w:rsidSect="00701442" w:rsidR="00AB7C4C" w:rsidRPr="00C8121D"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DD1F06"/>
    <w:multiLevelType w:val="hybridMultilevel"/>
    <w:tmpl w:val="B7280F4C"/>
    <w:lvl w:tplc="ABAC9684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418D7B61"/>
    <w:multiLevelType w:val="hybridMultilevel"/>
    <w:tmpl w:val="682E0A7A"/>
    <w:lvl w:tplc="8A5A39DE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D46D2"/>
    <w:rsid w:val="00025934"/>
    <w:rsid w:val="00040484"/>
    <w:rsid w:val="000B7674"/>
    <w:rsid w:val="000C349F"/>
    <w:rsid w:val="00111D8B"/>
    <w:rsid w:val="00126118"/>
    <w:rsid w:val="001D4E3E"/>
    <w:rsid w:val="002D46D2"/>
    <w:rsid w:val="00346F35"/>
    <w:rsid w:val="00353238"/>
    <w:rsid w:val="00353B1F"/>
    <w:rsid w:val="004261D4"/>
    <w:rsid w:val="00701442"/>
    <w:rsid w:val="0076762C"/>
    <w:rsid w:val="008E602C"/>
    <w:rsid w:val="00AB7C4C"/>
    <w:rsid w:val="00BD2110"/>
    <w:rsid w:val="00C179F4"/>
    <w:rsid w:val="00C8121D"/>
    <w:rsid w:val="00CF0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70144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0144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E60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602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602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602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602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70144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0144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E60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602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602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602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602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listopada 2015.</izvorni_sadrzaj>
    <derivirana_varijabla naziv="DomainObject.DatumDonosenjaOdluke_1">27.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586</izvorni_sadrzaj>
    <derivirana_varijabla naziv="DomainObject.Predmet.Broj_1">586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kolovoza 2014.</izvorni_sadrzaj>
    <derivirana_varijabla naziv="DomainObject.Predmet.DatumOsnivanja_1">14. kolovoza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St-586/2014</izvorni_sadrzaj>
    <derivirana_varijabla naziv="DomainObject.Predmet.OznakaBroj_1">St-586/2014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Dušan Ribarić</izvorni_sadrzaj>
    <derivirana_varijabla naziv="DomainObject.Predmet.ProtustrankaFormated_1">  Dušan Ribarić</derivirana_varijabla>
  </DomainObject.Predmet.ProtustrankaFormated>
  <DomainObject.Predmet.ProtustrankaFormatedOIB>
    <izvorni_sadrzaj>  Dušan Ribarić, OIB 45588225013</izvorni_sadrzaj>
    <derivirana_varijabla naziv="DomainObject.Predmet.ProtustrankaFormatedOIB_1">  Dušan Ribarić, OIB 45588225013</derivirana_varijabla>
  </DomainObject.Predmet.ProtustrankaFormatedOIB>
  <DomainObject.Predmet.ProtustrankaFormatedWithAdress>
    <izvorni_sadrzaj> Dušan Ribarić, 47282 Kamanje - Orljakovo 36e, 47280 Orljakovo</izvorni_sadrzaj>
    <derivirana_varijabla naziv="DomainObject.Predmet.ProtustrankaFormatedWithAdress_1"> Dušan Ribarić, 47282 Kamanje - Orljakovo 36e, 47280 Orljakovo</derivirana_varijabla>
  </DomainObject.Predmet.ProtustrankaFormatedWithAdress>
  <DomainObject.Predmet.ProtustrankaFormatedWithAdressOIB>
    <izvorni_sadrzaj> Dušan Ribarić, OIB 45588225013, 47282 Kamanje - Orljakovo 36e, 47280 Orljakovo</izvorni_sadrzaj>
    <derivirana_varijabla naziv="DomainObject.Predmet.ProtustrankaFormatedWithAdressOIB_1"> Dušan Ribarić, OIB 45588225013, 47282 Kamanje - Orljakovo 36e, 47280 Orljakovo</derivirana_varijabla>
  </DomainObject.Predmet.ProtustrankaFormatedWithAdressOIB>
  <DomainObject.Predmet.ProtustrankaWithAdress>
    <izvorni_sadrzaj>Dušan Ribarić 47282 Kamanje - Orljakovo 36e, 47280 Orljakovo</izvorni_sadrzaj>
    <derivirana_varijabla naziv="DomainObject.Predmet.ProtustrankaWithAdress_1">Dušan Ribarić 47282 Kamanje - Orljakovo 36e, 47280 Orljakovo</derivirana_varijabla>
  </DomainObject.Predmet.ProtustrankaWithAdress>
  <DomainObject.Predmet.ProtustrankaWithAdressOIB>
    <izvorni_sadrzaj>Dušan Ribarić, OIB 45588225013, 47282 Kamanje - Orljakovo 36e, 47280 Orljakovo</izvorni_sadrzaj>
    <derivirana_varijabla naziv="DomainObject.Predmet.ProtustrankaWithAdressOIB_1">Dušan Ribarić, OIB 45588225013, 47282 Kamanje - Orljakovo 36e, 47280 Orljakovo</derivirana_varijabla>
  </DomainObject.Predmet.ProtustrankaWithAdressOIB>
  <DomainObject.Predmet.ProtustrankaNazivFormated>
    <izvorni_sadrzaj>Dušan Ribarić</izvorni_sadrzaj>
    <derivirana_varijabla naziv="DomainObject.Predmet.ProtustrankaNazivFormated_1">Dušan Ribarić</derivirana_varijabla>
  </DomainObject.Predmet.ProtustrankaNazivFormated>
  <DomainObject.Predmet.ProtustrankaNazivFormatedOIB>
    <izvorni_sadrzaj>Dušan Ribarić, OIB 45588225013</izvorni_sadrzaj>
    <derivirana_varijabla naziv="DomainObject.Predmet.ProtustrankaNazivFormatedOIB_1">Dušan Ribarić, OIB 45588225013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Dušan Ribarić</item>
    </izvorni_sadrzaj>
    <derivirana_varijabla naziv="DomainObject.Predmet.ProtuStrankaListFormated_1">
      <item>Dušan Ribarić</item>
    </derivirana_varijabla>
  </DomainObject.Predmet.ProtuStrankaListFormated>
  <DomainObject.Predmet.ProtuStrankaListFormatedOIB>
    <izvorni_sadrzaj>
      <item>Dušan Ribarić, OIB 45588225013</item>
    </izvorni_sadrzaj>
    <derivirana_varijabla naziv="DomainObject.Predmet.ProtuStrankaListFormatedOIB_1">
      <item>Dušan Ribarić, OIB 45588225013</item>
    </derivirana_varijabla>
  </DomainObject.Predmet.ProtuStrankaListFormatedOIB>
  <DomainObject.Predmet.ProtuStrankaListFormatedWithAdress>
    <izvorni_sadrzaj>
      <item>Dušan Ribarić, 47282 Kamanje - Orljakovo 36e, 47280 Orljakovo</item>
    </izvorni_sadrzaj>
    <derivirana_varijabla naziv="DomainObject.Predmet.ProtuStrankaListFormatedWithAdress_1">
      <item>Dušan Ribarić, 47282 Kamanje - Orljakovo 36e, 47280 Orljakovo</item>
    </derivirana_varijabla>
  </DomainObject.Predmet.ProtuStrankaListFormatedWithAdress>
  <DomainObject.Predmet.ProtuStrankaListFormatedWithAdressOIB>
    <izvorni_sadrzaj>
      <item>Dušan Ribarić, OIB 45588225013, 47282 Kamanje - Orljakovo 36e, 47280 Orljakovo</item>
    </izvorni_sadrzaj>
    <derivirana_varijabla naziv="DomainObject.Predmet.ProtuStrankaListFormatedWithAdressOIB_1">
      <item>Dušan Ribarić, OIB 45588225013, 47282 Kamanje - Orljakovo 36e, 47280 Orljakovo</item>
    </derivirana_varijabla>
  </DomainObject.Predmet.ProtuStrankaListFormatedWithAdressOIB>
  <DomainObject.Predmet.ProtuStrankaListNazivFormated>
    <izvorni_sadrzaj>
      <item>Dušan Ribarić</item>
    </izvorni_sadrzaj>
    <derivirana_varijabla naziv="DomainObject.Predmet.ProtuStrankaListNazivFormated_1">
      <item>Dušan Ribarić</item>
    </derivirana_varijabla>
  </DomainObject.Predmet.ProtuStrankaListNazivFormated>
  <DomainObject.Predmet.ProtuStrankaListNazivFormatedOIB>
    <izvorni_sadrzaj>
      <item>Dušan Ribarić, OIB 45588225013</item>
    </izvorni_sadrzaj>
    <derivirana_varijabla naziv="DomainObject.Predmet.ProtuStrankaListNazivFormatedOIB_1">
      <item>Dušan Ribarić, OIB 45588225013</item>
    </derivirana_varijabla>
  </DomainObject.Predmet.ProtuStrankaListNazivFormatedOIB>
  <DomainObject.Predmet.OstaliListFormated>
    <izvorni_sadrzaj>
      <item>Ante Dragičević</item>
      <item>ODVJ. DRAŽEN LANČIĆ</item>
    </izvorni_sadrzaj>
    <derivirana_varijabla naziv="DomainObject.Predmet.OstaliListFormated_1">
      <item>Ante Dragičević</item>
      <item>ODVJ. DRAŽEN LANČIĆ</item>
    </derivirana_varijabla>
  </DomainObject.Predmet.OstaliListFormated>
  <DomainObject.Predmet.OstaliListFormatedOIB>
    <izvorni_sadrzaj>
      <item>Ante Dragičević, OIB 74126068971</item>
      <item>ODVJ. DRAŽEN LANČIĆ</item>
    </izvorni_sadrzaj>
    <derivirana_varijabla naziv="DomainObject.Predmet.OstaliListFormatedOIB_1">
      <item>Ante Dragičević, OIB 74126068971</item>
      <item>ODVJ. DRAŽEN LANČIĆ</item>
    </derivirana_varijabla>
  </DomainObject.Predmet.OstaliListFormatedOIB>
  <DomainObject.Predmet.OstaliListFormatedWithAdress>
    <izvorni_sadrzaj>
      <item>Ante Dragičević, Selska Cesta 90d, 10000 Zagreb</item>
      <item>ODVJ. DRAŽEN LANČIĆ, TUŠKANOVA 32, 10000 Zagreb</item>
    </izvorni_sadrzaj>
    <derivirana_varijabla naziv="DomainObject.Predmet.OstaliListFormatedWithAdress_1">
      <item>Ante Dragičević, Selska Cesta 90d, 10000 Zagreb</item>
      <item>ODVJ. DRAŽEN LANČIĆ, TUŠKANOVA 32, 10000 Zagreb</item>
    </derivirana_varijabla>
  </DomainObject.Predmet.OstaliListFormatedWithAdress>
  <DomainObject.Predmet.OstaliListFormatedWithAdressOIB>
    <izvorni_sadrzaj>
      <item>Ante Dragičević, OIB 74126068971, Selska Cesta 90d, 10000 Zagreb</item>
      <item>ODVJ. DRAŽEN LANČIĆ, TUŠKANOVA 32, 10000 Zagreb</item>
    </izvorni_sadrzaj>
    <derivirana_varijabla naziv="DomainObject.Predmet.OstaliListFormatedWithAdressOIB_1">
      <item>Ante Dragičević, OIB 74126068971, Selska Cesta 90d, 10000 Zagreb</item>
      <item>ODVJ. DRAŽEN LANČIĆ, TUŠKANOVA 32, 10000 Zagreb</item>
    </derivirana_varijabla>
  </DomainObject.Predmet.OstaliListFormatedWithAdressOIB>
  <DomainObject.Predmet.OstaliListNazivFormated>
    <izvorni_sadrzaj>
      <item>Ante Dragičević</item>
      <item>ODVJ. DRAŽEN LANČIĆ</item>
    </izvorni_sadrzaj>
    <derivirana_varijabla naziv="DomainObject.Predmet.OstaliListNazivFormated_1">
      <item>Ante Dragičević</item>
      <item>ODVJ. DRAŽEN LANČIĆ</item>
    </derivirana_varijabla>
  </DomainObject.Predmet.OstaliListNazivFormated>
  <DomainObject.Predmet.OstaliListNazivFormatedOIB>
    <izvorni_sadrzaj>
      <item>Ante Dragičević, OIB 74126068971</item>
      <item>ODVJ. DRAŽEN LANČIĆ</item>
    </izvorni_sadrzaj>
    <derivirana_varijabla naziv="DomainObject.Predmet.OstaliListNazivFormatedOIB_1">
      <item>Ante Dragičević, OIB 74126068971</item>
      <item>ODVJ. DRAŽEN LANČIĆ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listopada 2015.</izvorni_sadrzaj>
    <derivirana_varijabla naziv="DomainObject.Datum_1">27.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Dušan Ribarić</izvorni_sadrzaj>
    <derivirana_varijabla naziv="DomainObject.Predmet.ProtustrankaIDrugi_1">Dušan Ribarić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Dušan Ribarić, OIB 45588225013, 47282 Kamanje - Orljakovo 36e, 47280 Orljakovo</izvorni_sadrzaj>
    <derivirana_varijabla naziv="DomainObject.Predmet.ProtustrankaIDrugiAdressOIB_1">Dušan Ribarić, OIB 45588225013, 47282 Kamanje - Orljakovo 36e, 47280 Orljakovo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Dušan Ribarić</item>
      <item>Ante Dragičević</item>
      <item>ODVJ. DRAŽEN LANČIĆ</item>
    </izvorni_sadrzaj>
    <derivirana_varijabla naziv="DomainObject.Predmet.SudioniciListNaziv_1">
      <item>FINA regionalni centar Zagreb</item>
      <item>Dušan Ribarić</item>
      <item>Ante Dragičević</item>
      <item>ODVJ. DRAŽEN LANČIĆ</item>
    </derivirana_varijabla>
  </DomainObject.Predmet.SudioniciListNaziv>
  <DomainObject.Predmet.SudioniciListAdressOIB>
    <izvorni_sadrzaj>
      <item>FINA regionalni centar Zagreb, OIB 85821130368, Ulica grada Vukovara 70,10000 Zagreb</item>
      <item>Dušan Ribarić, OIB 45588225013, 47282 Kamanje - Orljakovo 36e,47280 Orljakovo</item>
      <item>Ante Dragičević, OIB 74126068971, Selska Cesta 90d,10000 Zagreb</item>
      <item>ODVJ. DRAŽEN LANČIĆ, TUŠKANOVA 32,10000 Zagreb</item>
    </izvorni_sadrzaj>
    <derivirana_varijabla naziv="DomainObject.Predmet.SudioniciListAdressOIB_1">
      <item>FINA regionalni centar Zagreb, OIB 85821130368, Ulica grada Vukovara 70,10000 Zagreb</item>
      <item>Dušan Ribarić, OIB 45588225013, 47282 Kamanje - Orljakovo 36e,47280 Orljakovo</item>
      <item>Ante Dragičević, OIB 74126068971, Selska Cesta 90d,10000 Zagreb</item>
      <item>ODVJ. DRAŽEN LANČIĆ, TUŠKANOVA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45588225013</item>
      <item>, OIB 74126068971</item>
      <item>, OIB null</item>
    </izvorni_sadrzaj>
    <derivirana_varijabla naziv="DomainObject.Predmet.SudioniciListNazivOIB_1">
      <item>, OIB 85821130368</item>
      <item>, OIB 45588225013</item>
      <item>, OIB 74126068971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147</properties:Words>
  <properties:Characters>706</properties:Characters>
  <properties:Lines>33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2015-10-27T12:53:00Z</dcterms:created>
  <dc:creator>Nada Kraljić</dc:creator>
  <cp:lastModifiedBy>Vinka Mihalinčić</cp:lastModifiedBy>
  <cp:lastPrinted>2004-03-03T12:49:00Z</cp:lastPrinted>
  <dcterms:modified xmlns:xsi="http://www.w3.org/2001/XMLSchema-instance" xsi:type="dcterms:W3CDTF">2015-10-27T12:55:00Z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