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40e1" w14:paraId="85340e1" w:rsidRDefault="008229C0" w:rsidP="008229C0" w:rsidR="008229C0" w:rsidRPr="00C6532B">
      <w:pPr>
        <w:jc w:val="both"/>
        <w15:collapsed w:val="false"/>
      </w:pPr>
      <w:bookmarkStart w:name="_GoBack" w:id="0"/>
      <w:bookmarkEnd w:id="0"/>
      <w:r w:rsidRPr="00C6532B">
        <w:t xml:space="preserve">                 </w:t>
      </w:r>
      <w:r w:rsidRPr="00C6532B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32B">
        <w:t xml:space="preserve">                    </w:t>
      </w:r>
      <w:r w:rsidRPr="00C6532B">
        <w:tab/>
      </w:r>
    </w:p>
    <w:p w:rsidRDefault="008229C0" w:rsidP="008229C0" w:rsidR="008229C0" w:rsidRPr="00C6532B">
      <w:pPr>
        <w:jc w:val="both"/>
      </w:pPr>
      <w:r w:rsidRPr="00C6532B">
        <w:t xml:space="preserve">   REPUBLIKA HRVATSKA</w:t>
      </w:r>
    </w:p>
    <w:p w:rsidRDefault="008229C0" w:rsidP="008229C0" w:rsidR="008229C0" w:rsidRPr="00C6532B">
      <w:pPr>
        <w:jc w:val="both"/>
      </w:pPr>
      <w:r w:rsidRPr="00C6532B">
        <w:t>TRGOVAČKI SUD U PAZINU</w:t>
      </w:r>
    </w:p>
    <w:p w:rsidRDefault="008229C0" w:rsidP="008229C0" w:rsidR="008229C0" w:rsidRPr="00C6532B">
      <w:pPr>
        <w:jc w:val="both"/>
      </w:pPr>
      <w:r w:rsidRPr="00C6532B">
        <w:t xml:space="preserve">     52000 Pazin, Drševka 1</w:t>
      </w:r>
      <w:r w:rsidRPr="00C6532B">
        <w:tab/>
      </w:r>
      <w:r w:rsidRPr="00C6532B">
        <w:tab/>
      </w:r>
      <w:r w:rsidRPr="00C6532B">
        <w:tab/>
      </w:r>
      <w:r w:rsidRPr="00C6532B">
        <w:tab/>
      </w:r>
      <w:r w:rsidRPr="00C6532B">
        <w:tab/>
      </w:r>
      <w:r w:rsidRPr="00C6532B">
        <w:tab/>
        <w:t xml:space="preserve">      Posl.br.:  St-</w:t>
      </w:r>
      <w:r w:rsidR="00090290" w:rsidRPr="00C6532B">
        <w:t>841</w:t>
      </w:r>
      <w:r w:rsidRPr="00C6532B">
        <w:t>/16-</w:t>
      </w:r>
      <w:r w:rsidR="000E5CDE">
        <w:t>33</w:t>
      </w:r>
    </w:p>
    <w:p w:rsidRDefault="00B82BF5" w:rsidP="008229C0" w:rsidR="00B82BF5">
      <w:pPr>
        <w:jc w:val="both"/>
      </w:pPr>
    </w:p>
    <w:p w:rsidRDefault="006B2D97" w:rsidP="008229C0" w:rsidR="006B2D97" w:rsidRPr="00C6532B">
      <w:pPr>
        <w:jc w:val="both"/>
      </w:pPr>
    </w:p>
    <w:p w:rsidRDefault="008229C0" w:rsidP="008229C0" w:rsidR="008229C0" w:rsidRPr="00C6532B">
      <w:pPr>
        <w:jc w:val="center"/>
      </w:pPr>
      <w:r w:rsidRPr="00C6532B">
        <w:t>R E P U B L I K A  H R V A T S K A</w:t>
      </w:r>
    </w:p>
    <w:p w:rsidRDefault="008229C0" w:rsidP="008229C0" w:rsidR="008229C0" w:rsidRPr="00C6532B">
      <w:pPr>
        <w:jc w:val="center"/>
      </w:pPr>
    </w:p>
    <w:p w:rsidRDefault="008229C0" w:rsidP="008229C0" w:rsidR="008229C0" w:rsidRPr="00C6532B">
      <w:pPr>
        <w:jc w:val="center"/>
      </w:pPr>
      <w:r w:rsidRPr="00C6532B">
        <w:t>R J E Š E N J E</w:t>
      </w:r>
    </w:p>
    <w:p w:rsidRDefault="008229C0" w:rsidP="008229C0" w:rsidR="008229C0" w:rsidRPr="00C6532B">
      <w:pPr>
        <w:jc w:val="center"/>
      </w:pPr>
    </w:p>
    <w:p w:rsidRDefault="008229C0" w:rsidP="008229C0" w:rsidR="008229C0" w:rsidRPr="00C6532B">
      <w:pPr>
        <w:jc w:val="both"/>
      </w:pPr>
      <w:r w:rsidRPr="00C6532B">
        <w:tab/>
        <w:t xml:space="preserve">Trgovački sud u Pazinu, po stečajnom sucu </w:t>
      </w:r>
      <w:r w:rsidR="004D08BE" w:rsidRPr="00C6532B">
        <w:t>Damiru Rabaru</w:t>
      </w:r>
      <w:r w:rsidRPr="00C6532B">
        <w:t xml:space="preserve">, u stečajnom postupku nad stečajnim dužnikom </w:t>
      </w:r>
      <w:r w:rsidR="007C7A5B" w:rsidRPr="00C6532B">
        <w:t>INFINET - TRADE d.o.o. Labin, Dubrova 102, OIB: 74041841809</w:t>
      </w:r>
      <w:r w:rsidR="00004D0D" w:rsidRPr="00C6532B">
        <w:t xml:space="preserve">, </w:t>
      </w:r>
    </w:p>
    <w:p w:rsidRDefault="008229C0" w:rsidP="008229C0" w:rsidR="008229C0" w:rsidRPr="00C6532B">
      <w:pPr>
        <w:jc w:val="center"/>
      </w:pPr>
    </w:p>
    <w:p w:rsidRDefault="008229C0" w:rsidP="008229C0" w:rsidR="008229C0" w:rsidRPr="00C6532B">
      <w:pPr>
        <w:jc w:val="center"/>
      </w:pPr>
      <w:r w:rsidRPr="00C6532B">
        <w:t>r i j e š i o  j e</w:t>
      </w:r>
    </w:p>
    <w:p w:rsidRDefault="008229C0" w:rsidP="008229C0" w:rsidR="008229C0" w:rsidRPr="00C6532B">
      <w:pPr>
        <w:ind w:firstLine="708"/>
        <w:jc w:val="both"/>
      </w:pPr>
    </w:p>
    <w:p w:rsidRDefault="008229C0" w:rsidP="008229C0" w:rsidR="008229C0" w:rsidRPr="00C6532B">
      <w:pPr>
        <w:jc w:val="both"/>
      </w:pPr>
      <w:r w:rsidRPr="00C6532B">
        <w:tab/>
      </w:r>
      <w:r w:rsidR="00004D0D" w:rsidRPr="00C6532B">
        <w:t xml:space="preserve">I. </w:t>
      </w:r>
      <w:r w:rsidRPr="00C6532B">
        <w:t xml:space="preserve">Odbacuje se kao </w:t>
      </w:r>
      <w:r w:rsidR="00BE6B71" w:rsidRPr="00C6532B">
        <w:t>nedopuštena</w:t>
      </w:r>
      <w:r w:rsidRPr="00C6532B">
        <w:t xml:space="preserve"> prijava tražbine </w:t>
      </w:r>
      <w:r w:rsidR="00F73ECD" w:rsidRPr="00C6532B">
        <w:t>TERRA MYSTICA d.o.o. Donja Kupčina, Donja Kupčina 295, OIB: 16111266012</w:t>
      </w:r>
      <w:r w:rsidRPr="00C6532B">
        <w:t>,</w:t>
      </w:r>
      <w:r w:rsidR="006B2D97">
        <w:t xml:space="preserve"> u iznosu od </w:t>
      </w:r>
      <w:r w:rsidR="000E5CDE" w:rsidRPr="00C6532B">
        <w:t xml:space="preserve">13,56 </w:t>
      </w:r>
      <w:r w:rsidRPr="00C6532B">
        <w:t>kn.</w:t>
      </w:r>
      <w:r w:rsidR="00241D92" w:rsidRPr="00C6532B">
        <w:t xml:space="preserve"> </w:t>
      </w:r>
    </w:p>
    <w:p w:rsidRDefault="00241D92" w:rsidP="00241D92" w:rsidR="00241D92" w:rsidRPr="00C6532B">
      <w:pPr>
        <w:jc w:val="both"/>
      </w:pPr>
    </w:p>
    <w:p w:rsidRDefault="00241D92" w:rsidP="00241D92" w:rsidR="00241D92" w:rsidRPr="00C6532B">
      <w:pPr>
        <w:jc w:val="both"/>
      </w:pPr>
      <w:r w:rsidRPr="00C6532B">
        <w:tab/>
        <w:t>II. Odbacuje se kao nedopuštena prijava tražbine TERRA MYSTICA d.o.o. Donja Kupčina, Donja Kupčina 295</w:t>
      </w:r>
      <w:r w:rsidR="006B2D97">
        <w:t>, OIB: 16111266012, u iznosu od</w:t>
      </w:r>
      <w:r w:rsidRPr="00C6532B">
        <w:t xml:space="preserve"> 1.250,00 kn.</w:t>
      </w:r>
    </w:p>
    <w:p w:rsidRDefault="00241D92" w:rsidP="008229C0" w:rsidR="00241D92" w:rsidRPr="00C6532B">
      <w:pPr>
        <w:jc w:val="both"/>
      </w:pPr>
    </w:p>
    <w:p w:rsidRDefault="00004D0D" w:rsidP="00004D0D" w:rsidR="00004D0D" w:rsidRPr="00C6532B">
      <w:pPr>
        <w:jc w:val="both"/>
      </w:pPr>
      <w:r w:rsidRPr="00C6532B">
        <w:tab/>
      </w:r>
    </w:p>
    <w:p w:rsidRDefault="008229C0" w:rsidP="008229C0" w:rsidR="008229C0" w:rsidRPr="00C6532B">
      <w:pPr>
        <w:ind w:left="360"/>
        <w:jc w:val="center"/>
      </w:pPr>
      <w:r w:rsidRPr="00C6532B">
        <w:t>Obrazloženje</w:t>
      </w:r>
    </w:p>
    <w:p w:rsidRDefault="008229C0" w:rsidP="008229C0" w:rsidR="008229C0" w:rsidRPr="00C6532B">
      <w:pPr>
        <w:ind w:firstLine="708"/>
        <w:jc w:val="both"/>
      </w:pPr>
    </w:p>
    <w:p w:rsidRDefault="008229C0" w:rsidP="00241D92" w:rsidR="00241D92" w:rsidRPr="00C6532B">
      <w:pPr>
        <w:ind w:firstLine="708"/>
        <w:jc w:val="both"/>
      </w:pPr>
      <w:r w:rsidRPr="00C6532B">
        <w:t xml:space="preserve">Stečajni upravitelj nije ispitao tražbinu vjerovnika </w:t>
      </w:r>
      <w:r w:rsidR="00241D92" w:rsidRPr="00C6532B">
        <w:t>TERRA MYSTICA d.o.o. Donja Kupčina, Donja Kupčina 295, OIB: 16111266012</w:t>
      </w:r>
      <w:r w:rsidRPr="00C6532B">
        <w:t xml:space="preserve">, u iznosu od </w:t>
      </w:r>
      <w:r w:rsidR="00241D92" w:rsidRPr="00C6532B">
        <w:t>13,56</w:t>
      </w:r>
      <w:r w:rsidR="00C527FE" w:rsidRPr="00C6532B">
        <w:t xml:space="preserve"> </w:t>
      </w:r>
      <w:r w:rsidRPr="00C6532B">
        <w:t xml:space="preserve">kn jer </w:t>
      </w:r>
      <w:r w:rsidR="00364AED" w:rsidRPr="00C6532B">
        <w:t xml:space="preserve">ista predstavlja tražbinu nižeg isplatnog reda budući se radi o </w:t>
      </w:r>
      <w:r w:rsidR="0060092F" w:rsidRPr="00C6532B">
        <w:t>zateznima kamatama za razdoblje nakon otvaranja stečajnog postupka</w:t>
      </w:r>
      <w:r w:rsidR="00461B84" w:rsidRPr="00C6532B">
        <w:t>.</w:t>
      </w:r>
      <w:r w:rsidR="00241D92" w:rsidRPr="00C6532B">
        <w:t xml:space="preserve"> Stečajni upravitelj nije ispitao ni tražbinu vjerovnika TERRA MYSTICA d.o.o. Donja Kupčina u iznosu od 1.250,00 kn jer ista predstavlja tražbinu nižeg isplatnog reda budući se radi o </w:t>
      </w:r>
      <w:r w:rsidR="008D66B3" w:rsidRPr="00C6532B">
        <w:t>trošku prijave tražbine.</w:t>
      </w:r>
    </w:p>
    <w:p w:rsidRDefault="00241D92" w:rsidP="0033446D" w:rsidR="00241D92" w:rsidRPr="00C6532B">
      <w:pPr>
        <w:ind w:firstLine="708"/>
        <w:jc w:val="both"/>
      </w:pPr>
    </w:p>
    <w:p w:rsidRDefault="0033446D" w:rsidP="0033446D" w:rsidR="0033446D" w:rsidRPr="00C6532B">
      <w:pPr>
        <w:ind w:firstLine="708"/>
        <w:jc w:val="both"/>
      </w:pPr>
      <w:r w:rsidRPr="00C6532B"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3446D" w:rsidP="0033446D" w:rsidR="0033446D" w:rsidRPr="00C6532B">
      <w:pPr>
        <w:jc w:val="both"/>
      </w:pPr>
    </w:p>
    <w:p w:rsidRDefault="00E278CA" w:rsidP="00E278CA" w:rsidR="00E278CA" w:rsidRPr="00C6532B">
      <w:pPr>
        <w:spacing w:lineRule="atLeast" w:line="300" w:after="75"/>
        <w:jc w:val="both"/>
      </w:pPr>
      <w:r w:rsidRPr="00C6532B">
        <w:tab/>
      </w:r>
      <w:r w:rsidR="0033446D" w:rsidRPr="00C6532B">
        <w:t xml:space="preserve">Sukladno čl. 139. st. 1. toč. </w:t>
      </w:r>
      <w:r w:rsidR="00D10422" w:rsidRPr="00C6532B">
        <w:t>1</w:t>
      </w:r>
      <w:r w:rsidR="0033446D" w:rsidRPr="00C6532B">
        <w:t>.</w:t>
      </w:r>
      <w:r w:rsidR="008D66B3" w:rsidRPr="00C6532B">
        <w:t xml:space="preserve"> i </w:t>
      </w:r>
      <w:r w:rsidR="005B2CA3" w:rsidRPr="00C6532B">
        <w:t>2.</w:t>
      </w:r>
      <w:r w:rsidR="0033446D" w:rsidRPr="00C6532B">
        <w:t xml:space="preserve"> SZ-a tražbinu nižih isplatnih redova, između ostalog čine </w:t>
      </w:r>
      <w:r w:rsidR="00D10422" w:rsidRPr="00C6532B">
        <w:t>kamate na tražbine stečajnih vjerovnika od otvaranja stečajnoga postupka</w:t>
      </w:r>
      <w:r w:rsidR="00C53A6A">
        <w:t>,</w:t>
      </w:r>
      <w:r w:rsidR="005B2CA3" w:rsidRPr="00C6532B">
        <w:t xml:space="preserve"> te troškovi koji za pojedine vjerovnike nastanu njihovim sudjelovanjem u postupku</w:t>
      </w:r>
      <w:r w:rsidRPr="00C6532B">
        <w:t>.</w:t>
      </w:r>
    </w:p>
    <w:p w:rsidRDefault="0033446D" w:rsidP="0033446D" w:rsidR="0033446D" w:rsidRPr="00C6532B">
      <w:pPr>
        <w:ind w:firstLine="708"/>
        <w:jc w:val="both"/>
      </w:pPr>
    </w:p>
    <w:p w:rsidRDefault="0033446D" w:rsidP="0033446D" w:rsidR="0033446D" w:rsidRPr="00C6532B">
      <w:pPr>
        <w:jc w:val="both"/>
      </w:pPr>
      <w:r w:rsidRPr="00C6532B">
        <w:tab/>
        <w:t xml:space="preserve">Prema tome tražbina vjerovnika </w:t>
      </w:r>
      <w:r w:rsidR="00E278CA" w:rsidRPr="00C6532B">
        <w:t xml:space="preserve">vjerovnika </w:t>
      </w:r>
      <w:r w:rsidR="00241D92" w:rsidRPr="00C6532B">
        <w:t xml:space="preserve">TERRA MYSTICA d.o.o. Donja Kupčina, </w:t>
      </w:r>
      <w:r w:rsidRPr="00C6532B">
        <w:t xml:space="preserve">u </w:t>
      </w:r>
      <w:r w:rsidR="005B2CA3" w:rsidRPr="00C6532B">
        <w:t xml:space="preserve">ukupnom </w:t>
      </w:r>
      <w:r w:rsidRPr="00C6532B">
        <w:t xml:space="preserve">iznosu od </w:t>
      </w:r>
      <w:r w:rsidR="005B2CA3" w:rsidRPr="00C6532B">
        <w:t>1.263,56</w:t>
      </w:r>
      <w:r w:rsidR="00C527FE" w:rsidRPr="00C6532B">
        <w:t xml:space="preserve"> </w:t>
      </w:r>
      <w:r w:rsidRPr="00C6532B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C6532B">
      <w:pPr>
        <w:jc w:val="both"/>
      </w:pPr>
    </w:p>
    <w:p w:rsidRDefault="008229C0" w:rsidP="008229C0" w:rsidR="008229C0" w:rsidRPr="00C6532B">
      <w:pPr>
        <w:ind w:firstLine="708"/>
        <w:jc w:val="center"/>
      </w:pPr>
      <w:r w:rsidRPr="00C6532B">
        <w:t xml:space="preserve">U Pazinu </w:t>
      </w:r>
      <w:r w:rsidR="00461B84" w:rsidRPr="00C6532B">
        <w:t>20</w:t>
      </w:r>
      <w:r w:rsidRPr="00C6532B">
        <w:t xml:space="preserve">. </w:t>
      </w:r>
      <w:r w:rsidR="00461B84" w:rsidRPr="00C6532B">
        <w:t xml:space="preserve">lipnja </w:t>
      </w:r>
      <w:r w:rsidRPr="00C6532B">
        <w:t>201</w:t>
      </w:r>
      <w:r w:rsidR="004D08BE" w:rsidRPr="00C6532B">
        <w:t>7</w:t>
      </w:r>
      <w:r w:rsidRPr="00C6532B">
        <w:t>.</w:t>
      </w:r>
    </w:p>
    <w:p w:rsidRDefault="008229C0" w:rsidP="008229C0" w:rsidR="008229C0" w:rsidRPr="00C6532B">
      <w:pPr>
        <w:ind w:firstLine="708"/>
        <w:jc w:val="center"/>
      </w:pPr>
    </w:p>
    <w:p w:rsidRDefault="008229C0" w:rsidP="008229C0" w:rsidR="008229C0" w:rsidRPr="00C6532B">
      <w:pPr>
        <w:ind w:firstLine="708" w:left="5664"/>
        <w:jc w:val="center"/>
      </w:pPr>
      <w:r w:rsidRPr="00C6532B">
        <w:t>Stečajni sudac</w:t>
      </w:r>
    </w:p>
    <w:p w:rsidRDefault="008229C0" w:rsidP="008229C0" w:rsidR="008229C0" w:rsidRPr="00C6532B">
      <w:pPr>
        <w:ind w:firstLine="708" w:left="4956"/>
        <w:jc w:val="center"/>
      </w:pPr>
      <w:r w:rsidRPr="00C6532B">
        <w:t xml:space="preserve">           </w:t>
      </w:r>
      <w:r w:rsidR="004D08BE" w:rsidRPr="00C6532B">
        <w:t>Damir Rabar</w:t>
      </w:r>
      <w:r w:rsidR="006B2D97">
        <w:t>, v.r.</w:t>
      </w:r>
    </w:p>
    <w:p w:rsidRDefault="008229C0" w:rsidP="008229C0" w:rsidR="008229C0" w:rsidRPr="00C6532B">
      <w:pPr>
        <w:jc w:val="both"/>
      </w:pPr>
    </w:p>
    <w:p w:rsidRDefault="008229C0" w:rsidP="008229C0" w:rsidR="008229C0" w:rsidRPr="00C6532B">
      <w:pPr>
        <w:jc w:val="both"/>
      </w:pPr>
    </w:p>
    <w:p w:rsidRDefault="008229C0" w:rsidP="008229C0" w:rsidR="008229C0" w:rsidRPr="00C6532B">
      <w:r w:rsidRPr="00C6532B">
        <w:t>UPUTA O PRAVNOM LIJEKU:</w:t>
      </w:r>
    </w:p>
    <w:p w:rsidRDefault="008229C0" w:rsidP="008229C0" w:rsidR="008229C0" w:rsidRPr="00C6532B">
      <w:pPr>
        <w:ind w:firstLine="720"/>
        <w:jc w:val="both"/>
      </w:pPr>
      <w:r w:rsidRPr="00C6532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C6532B">
      <w:pPr>
        <w:ind w:left="7080"/>
        <w:jc w:val="both"/>
      </w:pPr>
    </w:p>
    <w:p w:rsidRDefault="008229C0" w:rsidP="008229C0" w:rsidR="008229C0" w:rsidRPr="00C6532B">
      <w:r w:rsidRPr="00C6532B">
        <w:t xml:space="preserve">DNA:  </w:t>
      </w:r>
    </w:p>
    <w:p w:rsidRDefault="008229C0" w:rsidP="002F7F21" w:rsidR="002F7F21" w:rsidRPr="00C6532B">
      <w:r w:rsidRPr="00C6532B">
        <w:t xml:space="preserve">- stečajni upravitelj </w:t>
      </w:r>
      <w:r w:rsidR="002F7F21" w:rsidRPr="00C6532B">
        <w:t xml:space="preserve">Ana Glavan Dukić, Rijeka, </w:t>
      </w:r>
      <w:r w:rsidR="004D08BE" w:rsidRPr="00C6532B">
        <w:t xml:space="preserve"> </w:t>
      </w:r>
      <w:r w:rsidR="002F7F21" w:rsidRPr="00C6532B">
        <w:t>Brca 18,</w:t>
      </w:r>
    </w:p>
    <w:p w:rsidRDefault="008229C0" w:rsidP="002F7F21" w:rsidR="008229C0" w:rsidRPr="00C6532B">
      <w:r w:rsidRPr="00C6532B">
        <w:t xml:space="preserve">- </w:t>
      </w:r>
      <w:r w:rsidR="00241D92" w:rsidRPr="00C6532B">
        <w:t>TERRA MYSTICA d.o.o. Donja Kupčina, Donja Kupčina 295</w:t>
      </w:r>
      <w:r w:rsidR="005E663E" w:rsidRPr="00C6532B">
        <w:t xml:space="preserve">, </w:t>
      </w:r>
      <w:r w:rsidR="005B2CA3" w:rsidRPr="00C6532B">
        <w:t>po pun.</w:t>
      </w:r>
    </w:p>
    <w:p w:rsidRDefault="008229C0" w:rsidP="00364AED" w:rsidR="00500701" w:rsidRPr="00C6532B">
      <w:pPr>
        <w:jc w:val="both"/>
      </w:pPr>
      <w:r w:rsidRPr="00C6532B">
        <w:t xml:space="preserve">- e-oglasna ploča suda 8 dana </w:t>
      </w:r>
    </w:p>
    <w:sectPr w:rsidSect="006B2D97" w:rsidR="00500701" w:rsidRPr="00C6532B">
      <w:headerReference w:type="even" r:id="rId9"/>
      <w:headerReference w:type="default" r:id="rId10"/>
      <w:headerReference w:type="first" r:id="rId11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F86" w:rsidR="00267F86">
      <w:r>
        <w:separator/>
      </w:r>
    </w:p>
  </w:endnote>
  <w:endnote w:id="0" w:type="continuationSeparator">
    <w:p w:rsidRDefault="00267F86" w:rsidR="00267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F86" w:rsidR="00267F86">
      <w:r>
        <w:separator/>
      </w:r>
    </w:p>
  </w:footnote>
  <w:footnote w:id="0" w:type="continuationSeparator">
    <w:p w:rsidRDefault="00267F86" w:rsidR="00267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D4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D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934032">
      <w:t>1</w:t>
    </w:r>
    <w:r>
      <w:t xml:space="preserve"> St-</w:t>
    </w:r>
    <w:r w:rsidR="00934032">
      <w:t>841</w:t>
    </w:r>
    <w:r>
      <w:t>/16</w:t>
    </w:r>
    <w:r w:rsidRPr="006038BC">
      <w:t>-</w:t>
    </w:r>
    <w:r w:rsidR="000E5CDE">
      <w:t>33</w:t>
    </w:r>
  </w:p>
  <w:p w:rsidRDefault="00F85D4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90290"/>
    <w:rsid w:val="000B461F"/>
    <w:rsid w:val="000E5CDE"/>
    <w:rsid w:val="001D7F35"/>
    <w:rsid w:val="001F41E9"/>
    <w:rsid w:val="0020013F"/>
    <w:rsid w:val="00241D92"/>
    <w:rsid w:val="00267F86"/>
    <w:rsid w:val="002F6CFB"/>
    <w:rsid w:val="002F7F21"/>
    <w:rsid w:val="0033446D"/>
    <w:rsid w:val="00364AED"/>
    <w:rsid w:val="00394CD9"/>
    <w:rsid w:val="00427F96"/>
    <w:rsid w:val="00461B84"/>
    <w:rsid w:val="00480A65"/>
    <w:rsid w:val="004D08BE"/>
    <w:rsid w:val="00554328"/>
    <w:rsid w:val="005B2CA3"/>
    <w:rsid w:val="005E5C6B"/>
    <w:rsid w:val="005E663E"/>
    <w:rsid w:val="0060092F"/>
    <w:rsid w:val="0064738E"/>
    <w:rsid w:val="006B2D97"/>
    <w:rsid w:val="007C7A5B"/>
    <w:rsid w:val="008229C0"/>
    <w:rsid w:val="008371E8"/>
    <w:rsid w:val="00870C5F"/>
    <w:rsid w:val="008D66B3"/>
    <w:rsid w:val="008F0EA5"/>
    <w:rsid w:val="00934032"/>
    <w:rsid w:val="0096721E"/>
    <w:rsid w:val="00985388"/>
    <w:rsid w:val="009E3FF9"/>
    <w:rsid w:val="00A00C01"/>
    <w:rsid w:val="00AC3845"/>
    <w:rsid w:val="00AE4C84"/>
    <w:rsid w:val="00B82BF5"/>
    <w:rsid w:val="00B87AAB"/>
    <w:rsid w:val="00B930AD"/>
    <w:rsid w:val="00B93ED8"/>
    <w:rsid w:val="00BD16F4"/>
    <w:rsid w:val="00BE6B71"/>
    <w:rsid w:val="00C527FE"/>
    <w:rsid w:val="00C53A6A"/>
    <w:rsid w:val="00C6532B"/>
    <w:rsid w:val="00C66C21"/>
    <w:rsid w:val="00CF0436"/>
    <w:rsid w:val="00D10422"/>
    <w:rsid w:val="00E20FA0"/>
    <w:rsid w:val="00E278CA"/>
    <w:rsid w:val="00EB6805"/>
    <w:rsid w:val="00F73ECD"/>
    <w:rsid w:val="00F85D4E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2169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2017-06-20T08:59:00Z</dcterms:created>
  <dc:creator>Jasmina Matika</dc:creator>
  <cp:lastModifiedBy>Lorena Paris Aničić</cp:lastModifiedBy>
  <cp:lastPrinted>2017-06-20T09:55:00Z</cp:lastPrinted>
  <dcterms:modified xmlns:xsi="http://www.w3.org/2001/XMLSchema-instance" xsi:type="dcterms:W3CDTF">2017-06-20T09:56:00Z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